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f8774" w14:paraId="73f8774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9F4820">
        <w:rPr>
          <w:rFonts w:cs="Times New Roman" w:hAnsi="Times New Roman" w:ascii="Times New Roman"/>
          <w:i w:val="false"/>
          <w:sz w:val="24"/>
          <w:szCs w:val="24"/>
        </w:rPr>
        <w:t>173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966EFD">
        <w:rPr>
          <w:rFonts w:cs="Times New Roman" w:hAnsi="Times New Roman" w:ascii="Times New Roman"/>
          <w:i w:val="false"/>
          <w:sz w:val="24"/>
          <w:szCs w:val="24"/>
        </w:rPr>
        <w:t>-35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9F4820" w:rsidRPr="009F4820">
        <w:t>JAMBO PROMET d.o.o. za proizvodnju, trgovinu i usluge</w:t>
      </w:r>
      <w:r w:rsidR="009F4820">
        <w:t xml:space="preserve"> "u stečaju"</w:t>
      </w:r>
      <w:r w:rsidR="009F4820" w:rsidRPr="009F4820">
        <w:t>,  Metković, Splitska  bb, MBS: 060158402, OIB: 69588435053</w:t>
      </w:r>
      <w:r w:rsidR="00452088">
        <w:t xml:space="preserve">, dana </w:t>
      </w:r>
      <w:r w:rsidR="00D869EC">
        <w:t>08</w:t>
      </w:r>
      <w:r w:rsidR="00FF68CD" w:rsidRPr="00FF68CD">
        <w:t xml:space="preserve">. </w:t>
      </w:r>
      <w:r w:rsidR="00D869EC">
        <w:t>studenog</w:t>
      </w:r>
      <w:r w:rsidR="00FF68CD">
        <w:t xml:space="preserve"> 2016.g.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452088" w:rsidP="00452088" w:rsidR="00452088">
      <w:pPr>
        <w:jc w:val="both"/>
      </w:pPr>
    </w:p>
    <w:p w:rsidRDefault="00452088" w:rsidP="00C523B3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9F4820" w:rsidRPr="009F4820">
        <w:t>Krešimir Peroš, Zadar, I. Gundulića 4d, OIB: 37835605570</w:t>
      </w:r>
      <w:r w:rsidR="009F4820">
        <w:t xml:space="preserve"> </w:t>
      </w:r>
      <w:r>
        <w:t xml:space="preserve">u roku osam dana </w:t>
      </w:r>
      <w:r w:rsidR="009F4820">
        <w:t>u spis dostaviti</w:t>
      </w:r>
      <w:r w:rsidR="00C523B3" w:rsidRPr="00C523B3">
        <w:t xml:space="preserve"> dostaviti izvješće o tijeku stečajnoga postupka na način da se posebno očituje o poduzetim radnjama glede ovršnih predmeta</w:t>
      </w:r>
      <w:r w:rsidR="009F4820">
        <w:t xml:space="preserve"> na Općinskim sudovima na nekretninama koje ulaze u stečajnu masu obzirom da ovršni predmeti sa općinskih sudova još n</w:t>
      </w:r>
      <w:r w:rsidR="00D869EC">
        <w:t>isu dostavljeni u stečajni spis, osim predmeta Općinskog suda u Dubrovniku, Stalna služba u Pločama posl.br. OVR-125/16</w:t>
      </w:r>
      <w:r w:rsidR="00C523B3">
        <w:t xml:space="preserve"> i OVR-56/16</w:t>
      </w:r>
      <w:r w:rsidR="00D869EC">
        <w:t>.</w:t>
      </w:r>
    </w:p>
    <w:p w:rsidRDefault="00C523B3" w:rsidP="00C523B3" w:rsidR="00C523B3">
      <w:pPr>
        <w:pStyle w:val="Odlomakpopisa"/>
        <w:ind w:left="1080"/>
        <w:jc w:val="both"/>
      </w:pPr>
    </w:p>
    <w:p w:rsidRDefault="00C523B3" w:rsidP="00C523B3" w:rsidR="00C523B3">
      <w:pPr>
        <w:pStyle w:val="Odlomakpopisa"/>
        <w:numPr>
          <w:ilvl w:val="0"/>
          <w:numId w:val="4"/>
        </w:numPr>
        <w:jc w:val="both"/>
      </w:pPr>
      <w:r>
        <w:t>Poziva se stečajni upravitelj u roku tri dana očitovati zašto nije dostavio na propisanom obrascu pisana izvješća o tijeku stečajnoga postupka i o stanju stečajne mase, i to najmanje jedanput u tri mjeseca.</w:t>
      </w:r>
    </w:p>
    <w:p w:rsidRDefault="00C523B3" w:rsidP="00C523B3" w:rsidR="00C523B3">
      <w:pPr>
        <w:pStyle w:val="Odlomakpopisa"/>
        <w:ind w:left="1080"/>
        <w:jc w:val="both"/>
      </w:pPr>
    </w:p>
    <w:p w:rsidRDefault="00C523B3" w:rsidP="00C523B3" w:rsidR="00C523B3">
      <w:pPr>
        <w:jc w:val="both"/>
      </w:pPr>
    </w:p>
    <w:p w:rsidRDefault="00C523B3" w:rsidP="00C523B3" w:rsidR="00C523B3">
      <w:pPr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765F5E" w:rsidP="00452088" w:rsidR="00765F5E">
      <w:pPr>
        <w:jc w:val="center"/>
        <w:rPr>
          <w:b/>
        </w:rPr>
      </w:pPr>
    </w:p>
    <w:p w:rsidRDefault="00452088" w:rsidP="00D869EC" w:rsidR="00601A97">
      <w:pPr>
        <w:jc w:val="both"/>
      </w:pPr>
      <w:r>
        <w:tab/>
      </w:r>
      <w:r w:rsidR="009F4820">
        <w:t xml:space="preserve">Pregledom </w:t>
      </w:r>
      <w:r w:rsidR="009F4820" w:rsidRPr="009F4820">
        <w:t>zemljišno knjižnih izvadaka</w:t>
      </w:r>
      <w:r w:rsidR="009F4820">
        <w:t xml:space="preserve"> za nekretnine koje ulaze u stečajnu masu sud je utvrdio da </w:t>
      </w:r>
      <w:r w:rsidR="00C523B3">
        <w:t>su</w:t>
      </w:r>
      <w:r w:rsidR="009F4820">
        <w:t xml:space="preserve"> na istima </w:t>
      </w:r>
      <w:r w:rsidR="00C523B3">
        <w:t>vidljive zabilježbe</w:t>
      </w:r>
      <w:r w:rsidR="00F076DC">
        <w:t xml:space="preserve"> ovrhe, a da općinski sud nije u stečajni spis dostavio ovršn</w:t>
      </w:r>
      <w:r w:rsidR="00261BE0">
        <w:t>e</w:t>
      </w:r>
      <w:r w:rsidR="00F076DC">
        <w:t xml:space="preserve"> predmet</w:t>
      </w:r>
      <w:r w:rsidR="00261BE0">
        <w:t>e</w:t>
      </w:r>
      <w:r w:rsidR="00F076DC">
        <w:t xml:space="preserve">.  </w:t>
      </w:r>
      <w:r w:rsidR="00D869EC">
        <w:t xml:space="preserve">Prema st. 6. i 7. čl. 198. Stečajnog zakona (NN 71/15, dalje u tekstu SZ) postupci ovrhe i osiguranja koji su u tijeku u vrijeme otvaranja stečajnoga postupka prekidaju se, a prekinute postupke ovrhe i osiguranja nastavit će sud koji vodi stečajni postupak primjenom pravila o unovčenju predmeta na kojima postoji razlučno pravo u stečajnom postupku. Sud koji vodi postupak ovrhe ili dužan je u roku od osam dana od dana otvaranja stečajnoga postupka rješenjem utvrditi prekid postupka, oglasiti se nenadležnim i ustupiti predmet sudu koji vodi stečajni postupak. </w:t>
      </w:r>
    </w:p>
    <w:p w:rsidRDefault="00C523B3" w:rsidP="00D869EC" w:rsidR="00C523B3">
      <w:pPr>
        <w:jc w:val="both"/>
      </w:pPr>
    </w:p>
    <w:p w:rsidRDefault="00D869EC" w:rsidP="00D869EC" w:rsidR="00D869EC">
      <w:pPr>
        <w:jc w:val="both"/>
      </w:pPr>
      <w:r>
        <w:lastRenderedPageBreak/>
        <w:t xml:space="preserve"> </w:t>
      </w:r>
      <w:r>
        <w:tab/>
        <w:t xml:space="preserve">Stoga se još jednom poziva stečajni upravitelj poduzeti radnje </w:t>
      </w:r>
      <w:r w:rsidR="00601A97">
        <w:t xml:space="preserve">kako bi ovršni predmeti </w:t>
      </w:r>
      <w:r w:rsidR="00601A97" w:rsidRPr="00601A97">
        <w:t xml:space="preserve">sa općinskih sudova </w:t>
      </w:r>
      <w:r w:rsidR="00601A97">
        <w:t xml:space="preserve">koji </w:t>
      </w:r>
      <w:r w:rsidR="00601A97" w:rsidRPr="00601A97">
        <w:t>još n</w:t>
      </w:r>
      <w:r w:rsidR="00601A97">
        <w:t xml:space="preserve">isu dostavljeni u stečajni spis isti bili dostavljeni, pa kako bi se moglo nastaviti sa postupkom unovčenja nekretnina putem FINA. </w:t>
      </w:r>
      <w:r w:rsidR="00601A97" w:rsidRPr="00601A97">
        <w:t xml:space="preserve"> </w:t>
      </w:r>
    </w:p>
    <w:p w:rsidRDefault="00D869EC" w:rsidP="00452088" w:rsidR="00D869E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C523B3" w:rsidP="00F076DC" w:rsidR="00C523B3">
      <w:pPr>
        <w:ind w:firstLine="708"/>
        <w:jc w:val="both"/>
      </w:pPr>
    </w:p>
    <w:p w:rsidRDefault="00C523B3" w:rsidP="00F076DC" w:rsidR="00C523B3">
      <w:pPr>
        <w:ind w:firstLine="708"/>
        <w:jc w:val="both"/>
      </w:pPr>
      <w:r>
        <w:t>Stečajni upravitelj je zadnje izvješće u spis dostavio poslano preporučeno poštom 30. prosinca 2016.g., dakle prije 3 mjeseca.</w:t>
      </w:r>
    </w:p>
    <w:p w:rsidRDefault="00452088" w:rsidP="00452088" w:rsidR="00452088">
      <w:pPr>
        <w:jc w:val="both"/>
      </w:pPr>
    </w:p>
    <w:p w:rsidRDefault="00452088" w:rsidP="00FD23BA" w:rsidR="00452088">
      <w:pPr>
        <w:ind w:firstLine="708"/>
        <w:jc w:val="both"/>
      </w:pPr>
      <w:r>
        <w:t>Slijedom iznesenog, na temelju spomenutih odredbi, odlučeno je kao u izreci zaključka.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C523B3">
        <w:rPr>
          <w:b/>
        </w:rPr>
        <w:t>31. ožujka</w:t>
      </w:r>
      <w:r w:rsidRPr="00FD23BA">
        <w:rPr>
          <w:b/>
        </w:rPr>
        <w:t xml:space="preserve"> 201</w:t>
      </w:r>
      <w:r w:rsidR="00C523B3">
        <w:rPr>
          <w:b/>
        </w:rPr>
        <w:t>7</w:t>
      </w:r>
      <w:r w:rsidRPr="00FD23BA">
        <w:rPr>
          <w:b/>
        </w:rPr>
        <w:t>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9B3160">
        <w:rPr>
          <w:b/>
        </w:rPr>
        <w:t>Katarina Franković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1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261BE0">
      <w:t>173</w:t>
    </w:r>
    <w:r w:rsidRPr="00FD23BA">
      <w:t>/2016</w:t>
    </w:r>
    <w:r w:rsidR="00966EFD">
      <w:t>-35</w:t>
    </w:r>
    <w:r w:rsidRPr="00FD23BA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1B8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4F611E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1A97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640C5"/>
    <w:rsid w:val="00966EFD"/>
    <w:rsid w:val="0097520F"/>
    <w:rsid w:val="009A25A7"/>
    <w:rsid w:val="009B3160"/>
    <w:rsid w:val="009E441E"/>
    <w:rsid w:val="009F4820"/>
    <w:rsid w:val="00A246E5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523B3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869EC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1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1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11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1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1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61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1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11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1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1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JAMBO PROMET, društvo s ograničenom odgovornošću za proizvodnju, trgovinu i usluge</izvorni_sadrzaj>
    <derivirana_varijabla naziv="DomainObject.Predmet.ProtustrankaFormated_1">  JAMBO PROMET, društvo s ograničenom odgovornošću za proizvodnju, trgovinu i usluge</derivirana_varijabla>
  </DomainObject.Predmet.ProtustrankaFormated>
  <DomainObject.Predmet.ProtustrankaFormatedOIB>
    <izvorni_sadrzaj>  JAMBO PROMET, društvo s ograničenom odgovornošću za proizvodnju, trgovinu i usluge, OIB 69588435053</izvorni_sadrzaj>
    <derivirana_varijabla naziv="DomainObject.Predmet.ProtustrankaFormatedOIB_1">  JAMBO PROMET, društvo s ograničenom odgovornošću za proizvodnju, trgovinu i usluge, OIB 69588435053</derivirana_varijabla>
  </DomainObject.Predmet.ProtustrankaFormatedOIB>
  <DomainObject.Predmet.ProtustrankaFormatedWithAdress>
    <izvorni_sadrzaj> JAMBO PROMET, društvo s ograničenom odgovornošću za proizvodnju, trgovinu i usluge, Splitska/bb, 20350 Metković</izvorni_sadrzaj>
    <derivirana_varijabla naziv="DomainObject.Predmet.ProtustrankaFormatedWithAdress_1"> JAMBO PROMET, društvo s ograničenom odgovornošću za proizvodnju, trgovinu i usluge, Splitska/bb, 20350 Metković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</izvorni_sadrzaj>
    <derivirana_varijabla naziv="DomainObject.Predmet.ProtustrankaFormatedWithAdressOIB_1"> JAMBO PROMET, društvo s ograničenom odgovornošću za proizvodnju, trgovinu i usluge, OIB 69588435053, Splitska/bb, 20350 Metković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</item>
    </izvorni_sadrzaj>
    <derivirana_varijabla naziv="DomainObject.Predmet.ProtuStrankaListFormated_1">
      <item>JAMBO PROMET, društvo s ograničenom odgovornošću za proizvodnju, trgovinu i usluge</item>
    </derivirana_varijabla>
  </DomainObject.Predmet.ProtuStrankaListFormated>
  <DomainObject.Predmet.ProtuStrankaListFormatedOIB>
    <izvorni_sadrzaj>
      <item>JAMBO PROMET, društvo s ograničenom odgovornošću za proizvodnju, trgovinu i usluge, OIB 69588435053</item>
    </izvorni_sadrzaj>
    <derivirana_varijabla naziv="DomainObject.Predmet.ProtuStrankaListFormatedOIB_1">
      <item>JAMBO PROMET, društvo s ograničenom odgovornošću za proizvodnju, trgovinu i usluge, OIB 69588435053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</item>
    </izvorni_sadrzaj>
    <derivirana_varijabla naziv="DomainObject.Predmet.ProtuStrankaListFormatedWithAdress_1">
      <item>JAMBO PROMET, društvo s ograničenom odgovornošću za proizvodnju, trgovinu i usluge, Splitska/bb, 20350 Metković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</item>
    </izvorni_sadrzaj>
    <derivirana_varijabla naziv="DomainObject.Predmet.ProtuStrankaListFormatedWithAdressOIB_1">
      <item>JAMBO PROMET, društvo s ograničenom odgovornošću za proizvodnju, trgovinu i usluge, OIB 69588435053, Splitska/bb, 20350 Metković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</izvorni_sadrzaj>
    <derivirana_varijabla naziv="DomainObject.Predmet.OstaliListFormated_1">
      <item>STIPO GABRIĆ</item>
    </derivirana_varijabla>
  </DomainObject.Predmet.OstaliListFormated>
  <DomainObject.Predmet.OstaliListFormatedOIB>
    <izvorni_sadrzaj>
      <item>STIPO GABRIĆ</item>
    </izvorni_sadrzaj>
    <derivirana_varijabla naziv="DomainObject.Predmet.OstaliListFormatedOIB_1">
      <item>STIPO GABRIĆ</item>
    </derivirana_varijabla>
  </DomainObject.Predmet.OstaliListFormatedOIB>
  <DomainObject.Predmet.OstaliListFormatedWithAdress>
    <izvorni_sadrzaj>
      <item>STIPO GABRIĆ</item>
    </izvorni_sadrzaj>
    <derivirana_varijabla naziv="DomainObject.Predmet.OstaliListFormatedWithAdress_1">
      <item>STIPO GABRIĆ</item>
    </derivirana_varijabla>
  </DomainObject.Predmet.OstaliListFormatedWithAdress>
  <DomainObject.Predmet.OstaliListFormatedWithAdressOIB>
    <izvorni_sadrzaj>
      <item>STIPO GABRIĆ</item>
    </izvorni_sadrzaj>
    <derivirana_varijabla naziv="DomainObject.Predmet.OstaliListFormatedWithAdressOIB_1">
      <item>STIPO GABRIĆ</item>
    </derivirana_varijabla>
  </DomainObject.Predmet.OstaliListFormatedWithAdressOIB>
  <DomainObject.Predmet.OstaliListNazivFormated>
    <izvorni_sadrzaj>
      <item>STIPO GABRIĆ</item>
    </izvorni_sadrzaj>
    <derivirana_varijabla naziv="DomainObject.Predmet.OstaliListNazivFormated_1">
      <item>STIPO GABRIĆ</item>
    </derivirana_varijabla>
  </DomainObject.Predmet.OstaliListNazivFormated>
  <DomainObject.Predmet.OstaliListNazivFormatedOIB>
    <izvorni_sadrzaj>
      <item>STIPO GABRIĆ</item>
    </izvorni_sadrzaj>
    <derivirana_varijabla naziv="DomainObject.Predmet.OstaliListNazivFormatedOIB_1">
      <item>STIPO GABRIĆ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</izvorni_sadrzaj>
    <derivirana_varijabla naziv="DomainObject.Predmet.SudioniciListNazivOIB_1">
      <item>, OIB 85821130368</item>
      <item>, OIB 69588435053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77340C-5B65-41D5-AF07-D7332D33F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505</properties:Words>
  <properties:Characters>2700</properties:Characters>
  <properties:Lines>84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3246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2017-03-31T08:48:00Z</dcterms:created>
  <dc:creator>none</dc:creator>
  <cp:lastModifiedBy>Katarina Franković</cp:lastModifiedBy>
  <cp:lastPrinted>2016-11-08T10:23:00Z</cp:lastPrinted>
  <dcterms:modified xmlns:xsi="http://www.w3.org/2001/XMLSchema-instance" xsi:type="dcterms:W3CDTF">2017-03-31T08:57:00Z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