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6866" w14:paraId="38b6866" w:rsidRDefault="007B14D8" w:rsidP="00291523" w:rsidR="00291523">
      <w:pPr>
        <w15:collapsed w:val="false"/>
      </w:pPr>
      <w:bookmarkStart w:name="_GoBack" w:id="0"/>
      <w:bookmarkEnd w:id="0"/>
      <w:r>
        <w:t xml:space="preserve">            </w:t>
      </w:r>
      <w:r w:rsidR="0029152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84A" w:rsidP="00832C45" w:rsidR="0090784A"/>
    <w:p w:rsidRDefault="00C51A51" w:rsidP="00832C45" w:rsidR="00832C45" w:rsidRPr="005C5908">
      <w:r>
        <w:t xml:space="preserve">      </w:t>
      </w:r>
      <w:r w:rsidRPr="005C5908">
        <w:t>Republika Hrvatska</w:t>
      </w:r>
    </w:p>
    <w:p w:rsidRDefault="00832C45" w:rsidP="00832C45" w:rsidR="00832C45" w:rsidRPr="005C5908">
      <w:r w:rsidRPr="005C5908">
        <w:t xml:space="preserve">  Trgovački sud u Zagrebu</w:t>
      </w:r>
    </w:p>
    <w:p w:rsidRDefault="00832C45" w:rsidP="00832C45" w:rsidR="00832C45" w:rsidRPr="005C5908">
      <w:r w:rsidRPr="005C5908">
        <w:t xml:space="preserve">    Zagreb, Amruševa 2/II                                                        </w:t>
      </w:r>
    </w:p>
    <w:p w:rsidRDefault="00832C45" w:rsidP="00832C45" w:rsidR="00832C45">
      <w:pPr>
        <w:jc w:val="right"/>
      </w:pPr>
      <w:smartTag w:element="metricconverter" w:uri="urn:schemas-microsoft-com:office:smarttags">
        <w:smartTagPr>
          <w:attr w:val="66 St" w:name="ProductID"/>
        </w:smartTagPr>
        <w:r w:rsidRPr="005C5908">
          <w:t>66 St</w:t>
        </w:r>
      </w:smartTag>
      <w:r w:rsidRPr="005C5908">
        <w:t>-</w:t>
      </w:r>
      <w:r w:rsidR="00D16080">
        <w:t>584</w:t>
      </w:r>
      <w:r w:rsidRPr="005C5908">
        <w:t>/1</w:t>
      </w:r>
      <w:r w:rsidR="00C83A4E">
        <w:t>5</w:t>
      </w:r>
    </w:p>
    <w:p w:rsidRDefault="00291523" w:rsidP="00335AF5" w:rsidR="00291523" w:rsidRPr="00335AF5"/>
    <w:p w:rsidRDefault="00291523" w:rsidP="00335AF5" w:rsidR="00291523" w:rsidRPr="00335AF5">
      <w:pPr>
        <w:jc w:val="center"/>
      </w:pPr>
      <w:r w:rsidRPr="00335AF5">
        <w:t>R E P U B L I K A   H R V A T S K A</w:t>
      </w:r>
    </w:p>
    <w:p w:rsidRDefault="00987B35" w:rsidP="00832C45" w:rsidR="00987B35">
      <w:pPr>
        <w:jc w:val="right"/>
      </w:pPr>
    </w:p>
    <w:p w:rsidRDefault="00832C45" w:rsidP="00832C45" w:rsidR="00832C45">
      <w:pPr>
        <w:jc w:val="center"/>
      </w:pPr>
      <w:r w:rsidRPr="00291523">
        <w:t>R J E Š E N</w:t>
      </w:r>
      <w:r w:rsidR="00291523">
        <w:t xml:space="preserve"> </w:t>
      </w:r>
      <w:r w:rsidRPr="00291523">
        <w:t>J E</w:t>
      </w:r>
    </w:p>
    <w:p w:rsidRDefault="00987B35" w:rsidP="00832C45" w:rsidR="00987B35">
      <w:pPr>
        <w:jc w:val="center"/>
      </w:pPr>
    </w:p>
    <w:p w:rsidRDefault="00D64213" w:rsidP="00832C45" w:rsidR="00D64213">
      <w:pPr>
        <w:jc w:val="center"/>
      </w:pPr>
    </w:p>
    <w:p w:rsidRDefault="008A0379" w:rsidP="00F85E10" w:rsidR="00832C45">
      <w:pPr>
        <w:ind w:firstLine="708"/>
        <w:jc w:val="both"/>
      </w:pPr>
      <w:r w:rsidRPr="008A0379">
        <w:t xml:space="preserve">Trgovački sud u Zagrebu po sucu pojedincu Mislavu Kolakušiću, kao stečajnom sucu u stečajnom postupku nad </w:t>
      </w:r>
      <w:r w:rsidR="00D16080" w:rsidRPr="00D16080">
        <w:t>MARINIĆ GRADNJA d.o.o. za graditeljstvo, trgovinu i usluge, Zagreb, Baburičina 9, MBS:080358604, OIB:58830290704</w:t>
      </w:r>
      <w:r w:rsidRPr="008A0379">
        <w:t xml:space="preserve">, </w:t>
      </w:r>
      <w:r w:rsidR="00CC6145">
        <w:t>3</w:t>
      </w:r>
      <w:r w:rsidRPr="008A0379">
        <w:t xml:space="preserve">. </w:t>
      </w:r>
      <w:r w:rsidR="007B14D8">
        <w:t>prosinca</w:t>
      </w:r>
      <w:r w:rsidRPr="008A0379">
        <w:t xml:space="preserve"> 201</w:t>
      </w:r>
      <w:r w:rsidR="00C83A4E">
        <w:t>5</w:t>
      </w:r>
      <w:r w:rsidRPr="008A0379">
        <w:t>.</w:t>
      </w:r>
      <w:r w:rsidR="00832C45">
        <w:t>,</w:t>
      </w:r>
    </w:p>
    <w:p w:rsidRDefault="00987B35" w:rsidP="00035C28" w:rsidR="00987B35">
      <w:pPr>
        <w:jc w:val="both"/>
        <w:rPr>
          <w:b/>
        </w:rPr>
      </w:pPr>
    </w:p>
    <w:p w:rsidRDefault="00D64213" w:rsidP="00035C28" w:rsidR="00D64213" w:rsidRPr="00E23552">
      <w:pPr>
        <w:jc w:val="both"/>
        <w:rPr>
          <w:b/>
        </w:rPr>
      </w:pPr>
    </w:p>
    <w:p w:rsidRDefault="00035C28" w:rsidP="00035C28" w:rsidR="00035C28" w:rsidRPr="00E479A2">
      <w:pPr>
        <w:jc w:val="center"/>
      </w:pPr>
      <w:r w:rsidRPr="00E479A2">
        <w:t xml:space="preserve">r i j e š i o  j e </w:t>
      </w:r>
    </w:p>
    <w:p w:rsidRDefault="00987B35" w:rsidP="00035C28" w:rsidR="00987B35">
      <w:pPr>
        <w:jc w:val="both"/>
      </w:pPr>
    </w:p>
    <w:p w:rsidRDefault="00D64213" w:rsidP="00035C28" w:rsidR="00D64213">
      <w:pPr>
        <w:jc w:val="both"/>
      </w:pP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t>I</w:t>
      </w:r>
      <w:r w:rsidRPr="008A0379">
        <w:tab/>
        <w:t xml:space="preserve">Otvara se stečajni postupak nad dužnikom </w:t>
      </w:r>
      <w:r w:rsidR="00D16080" w:rsidRPr="00D16080">
        <w:rPr>
          <w:b/>
        </w:rPr>
        <w:t>MARINIĆ GRADNJA d.o.o. za graditeljstvo, trgovinu i usluge, Zagreb, Baburičina 9, MBS:080358604, OIB:58830290704</w:t>
      </w:r>
      <w:r w:rsidR="00C83A4E">
        <w:rPr>
          <w:b/>
        </w:rPr>
        <w:t>.</w:t>
      </w:r>
    </w:p>
    <w:p w:rsidRDefault="008A0379" w:rsidP="008A0379" w:rsidR="008A0379" w:rsidRPr="008A0379">
      <w:pPr>
        <w:ind w:hanging="720" w:left="720"/>
        <w:jc w:val="both"/>
        <w:rPr>
          <w:b/>
        </w:rPr>
      </w:pPr>
      <w:r w:rsidRPr="008A0379">
        <w:rPr>
          <w:b/>
        </w:rPr>
        <w:t>II</w:t>
      </w:r>
      <w:r w:rsidRPr="008A0379">
        <w:tab/>
        <w:t xml:space="preserve">Za stečajnog upravitelja imenuje se </w:t>
      </w:r>
      <w:r w:rsidR="00D16080" w:rsidRPr="00D16080">
        <w:rPr>
          <w:b/>
        </w:rPr>
        <w:t>SANJA KRALJEK, Čakovec, Ulica kralja Tomislava 14, OIB:4415522626</w:t>
      </w:r>
      <w:r w:rsidRPr="008A0379">
        <w:rPr>
          <w:b/>
        </w:rPr>
        <w:t>.</w:t>
      </w: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t>III</w:t>
      </w:r>
      <w:r w:rsidRPr="008A0379">
        <w:tab/>
        <w:t xml:space="preserve">Stečajni postupak otvoren je dana </w:t>
      </w:r>
      <w:r w:rsidR="00CC6145" w:rsidRPr="00CC6145">
        <w:rPr>
          <w:b/>
        </w:rPr>
        <w:t>3</w:t>
      </w:r>
      <w:r w:rsidR="005E2E27" w:rsidRPr="007B14D8">
        <w:rPr>
          <w:b/>
        </w:rPr>
        <w:t>.</w:t>
      </w:r>
      <w:r w:rsidR="005E2E27" w:rsidRPr="005E2E27">
        <w:rPr>
          <w:b/>
        </w:rPr>
        <w:t xml:space="preserve"> </w:t>
      </w:r>
      <w:r w:rsidR="007B14D8">
        <w:rPr>
          <w:b/>
        </w:rPr>
        <w:t>prosinca</w:t>
      </w:r>
      <w:r w:rsidR="005E2E27" w:rsidRPr="005E2E27">
        <w:rPr>
          <w:b/>
        </w:rPr>
        <w:t xml:space="preserve"> 201</w:t>
      </w:r>
      <w:r w:rsidR="00C83A4E">
        <w:rPr>
          <w:b/>
        </w:rPr>
        <w:t>5</w:t>
      </w:r>
      <w:r w:rsidR="005E2E27" w:rsidRPr="005E2E27">
        <w:rPr>
          <w:b/>
        </w:rPr>
        <w:t>.</w:t>
      </w:r>
      <w:r w:rsidRPr="008A0379">
        <w:t xml:space="preserve"> </w:t>
      </w:r>
      <w:r w:rsidRPr="008A0379">
        <w:rPr>
          <w:b/>
        </w:rPr>
        <w:t xml:space="preserve">u </w:t>
      </w:r>
      <w:r w:rsidR="00D20B79">
        <w:rPr>
          <w:b/>
        </w:rPr>
        <w:t>1</w:t>
      </w:r>
      <w:r w:rsidR="00D16080">
        <w:rPr>
          <w:b/>
        </w:rPr>
        <w:t>4</w:t>
      </w:r>
      <w:r w:rsidRPr="008A0379">
        <w:rPr>
          <w:b/>
        </w:rPr>
        <w:t>,</w:t>
      </w:r>
      <w:r w:rsidR="00D16080">
        <w:rPr>
          <w:b/>
        </w:rPr>
        <w:t>00</w:t>
      </w:r>
      <w:r w:rsidRPr="008A0379">
        <w:t xml:space="preserve"> sati kojeg dana je ovo rješenje i oglas o otvaranju stečajnog postupka istaknuto na oglasnoj ploči suda.</w:t>
      </w:r>
    </w:p>
    <w:p w:rsidRDefault="008A0379" w:rsidP="008A0379" w:rsidR="008A0379" w:rsidRPr="008A0379">
      <w:pPr>
        <w:ind w:hanging="720" w:left="720"/>
        <w:jc w:val="both"/>
        <w:rPr>
          <w:b/>
        </w:rPr>
      </w:pPr>
      <w:r w:rsidRPr="008A0379">
        <w:rPr>
          <w:b/>
        </w:rPr>
        <w:t xml:space="preserve">IV </w:t>
      </w:r>
      <w:r w:rsidRPr="008A0379">
        <w:tab/>
        <w:t xml:space="preserve">Pozivaju se vjerovnici viših isplatnih redova da u roku od </w:t>
      </w:r>
      <w:r w:rsidR="00D16080" w:rsidRPr="00D16080">
        <w:rPr>
          <w:b/>
        </w:rPr>
        <w:t>60</w:t>
      </w:r>
      <w:r w:rsidRPr="008A0379">
        <w:rPr>
          <w:b/>
        </w:rPr>
        <w:t xml:space="preserve"> dana</w:t>
      </w:r>
      <w:r w:rsidRPr="008A0379">
        <w:t xml:space="preserve"> od dana isteka 8 dana od dana objave oglasa o otvaranju stečajnog postupka </w:t>
      </w:r>
      <w:r w:rsidR="00F305FA">
        <w:t>na e-oglasna ploča Suda</w:t>
      </w:r>
      <w:r w:rsidRPr="008A0379">
        <w:t xml:space="preserve">, prijave svoje tražbine stečajnom upravitelju u skladu s pravilima Stečajnog zakona i to u dva primjerka s ispravama iz kojih tražbina proizlazi, te prilože potvrdu o uplaćenoj sudskoj pristojbi na račun prihoda državnog proračuna Republike Hrvatske br. </w:t>
      </w:r>
      <w:r w:rsidR="00D20B79">
        <w:t>IBAN:</w:t>
      </w:r>
      <w:r w:rsidR="00C83A4E">
        <w:t xml:space="preserve"> </w:t>
      </w:r>
      <w:r w:rsidR="00D20B79">
        <w:t>HR</w:t>
      </w:r>
      <w:r w:rsidR="00BD3B7A">
        <w:t xml:space="preserve"> </w:t>
      </w:r>
      <w:r w:rsidR="00D20B79">
        <w:t>12</w:t>
      </w:r>
      <w:r w:rsidR="00BD3B7A">
        <w:t xml:space="preserve"> </w:t>
      </w:r>
      <w:r w:rsidRPr="008A0379">
        <w:t>1001</w:t>
      </w:r>
      <w:r w:rsidR="00BD3B7A">
        <w:t xml:space="preserve"> </w:t>
      </w:r>
      <w:r w:rsidRPr="008A0379">
        <w:t>0051</w:t>
      </w:r>
      <w:r w:rsidR="00BD3B7A">
        <w:t xml:space="preserve"> </w:t>
      </w:r>
      <w:r w:rsidRPr="008A0379">
        <w:t>8630</w:t>
      </w:r>
      <w:r w:rsidR="00BD3B7A">
        <w:t xml:space="preserve"> </w:t>
      </w:r>
      <w:r w:rsidRPr="008A0379">
        <w:t>0016</w:t>
      </w:r>
      <w:r w:rsidR="00BD3B7A">
        <w:t xml:space="preserve"> </w:t>
      </w:r>
      <w:r w:rsidRPr="008A0379">
        <w:t>0, model 64, poziv na broj 5045-20735-</w:t>
      </w:r>
      <w:r w:rsidR="00CC6145">
        <w:t>494</w:t>
      </w:r>
      <w:r w:rsidR="00C83A4E">
        <w:t>15</w:t>
      </w:r>
      <w:r w:rsidRPr="008A0379">
        <w:t>,</w:t>
      </w:r>
      <w:r w:rsidRPr="008A0379">
        <w:rPr>
          <w:b/>
          <w:i/>
        </w:rPr>
        <w:t xml:space="preserve"> </w:t>
      </w:r>
      <w:r w:rsidRPr="008A0379">
        <w:t xml:space="preserve">u iznosu od 2% od vrijednosti prijavljene tražbine ali ne više od 500,00 kn, na adresu: </w:t>
      </w:r>
      <w:r w:rsidR="00D16080" w:rsidRPr="00D16080">
        <w:rPr>
          <w:b/>
        </w:rPr>
        <w:t>SANJA KRALJEK, Čakovec, Ulica kra</w:t>
      </w:r>
      <w:r w:rsidR="00D16080">
        <w:rPr>
          <w:b/>
        </w:rPr>
        <w:t>lja Tomislava 14</w:t>
      </w:r>
      <w:r w:rsidRPr="008A0379">
        <w:rPr>
          <w:b/>
        </w:rPr>
        <w:t>.</w:t>
      </w:r>
    </w:p>
    <w:p w:rsidRDefault="008A0379" w:rsidP="008A0379" w:rsidR="008A0379" w:rsidRPr="008A0379">
      <w:pPr>
        <w:ind w:left="720"/>
        <w:jc w:val="both"/>
      </w:pPr>
      <w:r w:rsidRPr="008A0379">
        <w:t>U prijavi je potrebno navesti osnovu i visinu tražbine u kunama, te broj računa vjerovnika.</w:t>
      </w:r>
    </w:p>
    <w:p w:rsidRDefault="008A0379" w:rsidP="008A0379" w:rsidR="008A0379" w:rsidRPr="008A0379">
      <w:pPr>
        <w:ind w:hanging="720" w:left="720"/>
        <w:jc w:val="both"/>
      </w:pPr>
      <w:r w:rsidRPr="008A0379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t>V</w:t>
      </w:r>
      <w:r w:rsidRPr="008A0379">
        <w:tab/>
        <w:t xml:space="preserve">Pozivaju se vjerovnici koji imaju tražbine osigurane razlučnim pravom obavijestiti stečajnog upravitelja u roku od </w:t>
      </w:r>
      <w:r w:rsidR="00CC6145" w:rsidRPr="00CC6145">
        <w:rPr>
          <w:b/>
        </w:rPr>
        <w:t>60</w:t>
      </w:r>
      <w:r w:rsidRPr="008A0379">
        <w:rPr>
          <w:b/>
        </w:rPr>
        <w:t xml:space="preserve"> dana</w:t>
      </w:r>
      <w:r w:rsidRPr="008A0379">
        <w:t xml:space="preserve"> od dana isteka 8 dana od dana objave oglasa o otvaranju stečajnog postupka </w:t>
      </w:r>
      <w:r w:rsidR="00F305FA" w:rsidRPr="00F305FA">
        <w:t>na e-oglasna ploča Suda</w:t>
      </w:r>
      <w:r w:rsidRPr="008A0379">
        <w:t>,  u  pisanom</w:t>
      </w:r>
    </w:p>
    <w:p w:rsidRDefault="008A0379" w:rsidP="008A0379" w:rsidR="008A0379" w:rsidRPr="008A0379">
      <w:pPr>
        <w:ind w:hanging="720" w:left="720"/>
        <w:jc w:val="both"/>
      </w:pPr>
      <w:r w:rsidRPr="008A0379">
        <w:t xml:space="preserve">            obliku, o postojanju svojih razlučnih prava, pravnoj osnovi razlučnog prava i dijelu imovine stečajnog dužnika na koji se odnosi njihovo razlučno pravo.</w:t>
      </w:r>
    </w:p>
    <w:p w:rsidRDefault="008A0379" w:rsidP="008A0379" w:rsidR="008A0379" w:rsidRPr="008A0379">
      <w:pPr>
        <w:ind w:hanging="720" w:left="720"/>
        <w:jc w:val="both"/>
      </w:pPr>
      <w:r w:rsidRPr="008A0379">
        <w:lastRenderedPageBreak/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8A0379" w:rsidP="008A0379" w:rsidR="008A0379" w:rsidRPr="008A0379">
      <w:pPr>
        <w:ind w:hanging="720" w:left="720"/>
        <w:jc w:val="both"/>
      </w:pPr>
      <w:r w:rsidRPr="008A0379">
        <w:rPr>
          <w:b/>
        </w:rPr>
        <w:t>VI</w:t>
      </w:r>
      <w:r w:rsidRPr="008A0379">
        <w:t xml:space="preserve">    </w:t>
      </w:r>
      <w:r w:rsidRPr="008A0379">
        <w:tab/>
        <w:t xml:space="preserve">Pozivaju se izlučni vjerovnici u roku od </w:t>
      </w:r>
      <w:r w:rsidR="00CC6145">
        <w:rPr>
          <w:b/>
        </w:rPr>
        <w:t>60</w:t>
      </w:r>
      <w:r w:rsidRPr="008A0379">
        <w:rPr>
          <w:b/>
        </w:rPr>
        <w:t xml:space="preserve"> dana</w:t>
      </w:r>
      <w:r w:rsidRPr="008A0379">
        <w:t xml:space="preserve"> od isteka 8 dana od dana objave oglasa o otvaranju stečajnog postupka </w:t>
      </w:r>
      <w:r w:rsidR="00F305FA" w:rsidRPr="00F305FA">
        <w:t>na e-oglasna ploča Suda</w:t>
      </w:r>
      <w:r w:rsidRPr="008A0379">
        <w:t>, obavijestiti stečajnog upravitelja o svom izlučnom pravu, pravnoj osnovi izlučnog prava, te označiti predmet  na koji se njihovo izlučno pravo odnosi odnosno u obavijesti označiti pravo iz čl. 80. Stečajnog zakona.</w:t>
      </w:r>
    </w:p>
    <w:p w:rsidRDefault="008A0379" w:rsidP="008A0379" w:rsidR="008A0379" w:rsidRPr="008A0379">
      <w:pPr>
        <w:numPr>
          <w:ilvl w:val="12"/>
          <w:numId w:val="0"/>
        </w:numPr>
        <w:ind w:hanging="705" w:left="705"/>
        <w:jc w:val="both"/>
      </w:pPr>
      <w:r w:rsidRPr="008A0379">
        <w:rPr>
          <w:b/>
        </w:rPr>
        <w:t>VII</w:t>
      </w:r>
      <w:r w:rsidRPr="008A0379">
        <w:tab/>
        <w:t>Pozivaju se dužnici stečajnog dužnika svoje obveze bez odgode ispuniti stečajnom upravitelju za stečajnog dužnika.</w:t>
      </w:r>
    </w:p>
    <w:p w:rsidRDefault="008A0379" w:rsidP="008A0379" w:rsidR="008A0379" w:rsidRPr="008A0379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hanging="720" w:left="720"/>
        <w:jc w:val="both"/>
        <w:textAlignment w:val="baseline"/>
      </w:pPr>
      <w:r w:rsidRPr="008A0379">
        <w:rPr>
          <w:b/>
        </w:rPr>
        <w:t>VIII</w:t>
      </w:r>
      <w:r w:rsidRPr="008A0379">
        <w:tab/>
        <w:t xml:space="preserve">Rješenje o otvaranju stečajnog postupka upisat će se u sudskom registru ovog suda, objaviti </w:t>
      </w:r>
      <w:r w:rsidR="00F305FA" w:rsidRPr="00F305FA">
        <w:t>postupka na e-oglasna ploča Suda</w:t>
      </w:r>
      <w:r w:rsidRPr="008A0379">
        <w:t>.</w:t>
      </w:r>
    </w:p>
    <w:p w:rsidRDefault="008A0379" w:rsidP="008A0379" w:rsidR="008A0379" w:rsidRPr="008A0379">
      <w:pPr>
        <w:numPr>
          <w:ilvl w:val="12"/>
          <w:numId w:val="0"/>
        </w:numPr>
        <w:ind w:hanging="720" w:left="720"/>
        <w:jc w:val="both"/>
      </w:pPr>
      <w:r w:rsidRPr="008A0379">
        <w:rPr>
          <w:b/>
        </w:rPr>
        <w:t>IX</w:t>
      </w:r>
      <w:r w:rsidRPr="008A0379">
        <w:tab/>
        <w:t xml:space="preserve">Određuje se ročište vjerovnika na kojem će se ispitati prijavljene tražbine (opće ispitno ročište) za dan </w:t>
      </w:r>
      <w:r w:rsidR="00FA21DA" w:rsidRPr="00FA21DA">
        <w:rPr>
          <w:b/>
        </w:rPr>
        <w:t>1</w:t>
      </w:r>
      <w:r w:rsidR="00DC0F35">
        <w:rPr>
          <w:b/>
        </w:rPr>
        <w:t>1</w:t>
      </w:r>
      <w:r w:rsidR="00FA21DA" w:rsidRPr="00FA21DA">
        <w:rPr>
          <w:b/>
        </w:rPr>
        <w:t xml:space="preserve">. </w:t>
      </w:r>
      <w:r w:rsidR="00CC6145">
        <w:rPr>
          <w:b/>
        </w:rPr>
        <w:t>veljače</w:t>
      </w:r>
      <w:r w:rsidR="00FA21DA">
        <w:t xml:space="preserve"> </w:t>
      </w:r>
      <w:r w:rsidRPr="008A0379">
        <w:rPr>
          <w:b/>
        </w:rPr>
        <w:t>201</w:t>
      </w:r>
      <w:r w:rsidR="008011B5">
        <w:rPr>
          <w:b/>
        </w:rPr>
        <w:t>6</w:t>
      </w:r>
      <w:r w:rsidRPr="008A0379">
        <w:rPr>
          <w:b/>
        </w:rPr>
        <w:t>. u 1</w:t>
      </w:r>
      <w:r w:rsidR="00D16080">
        <w:rPr>
          <w:b/>
        </w:rPr>
        <w:t>1</w:t>
      </w:r>
      <w:r w:rsidRPr="008A0379">
        <w:rPr>
          <w:b/>
        </w:rPr>
        <w:t>,00 sati</w:t>
      </w:r>
      <w:r w:rsidRPr="008A0379">
        <w:t xml:space="preserve">, u prostorijama Trgovačkog suda u Zagrebu, Zagreb, Petrinjska 8, soba </w:t>
      </w:r>
      <w:r w:rsidR="005A0676" w:rsidRPr="005A0676">
        <w:rPr>
          <w:b/>
        </w:rPr>
        <w:t>88</w:t>
      </w:r>
      <w:r w:rsidRPr="005E2E27">
        <w:rPr>
          <w:b/>
        </w:rPr>
        <w:t>/II</w:t>
      </w:r>
      <w:r w:rsidR="005E2E27">
        <w:t xml:space="preserve"> ulična zgrada.</w:t>
      </w:r>
    </w:p>
    <w:p w:rsidRDefault="008A0379" w:rsidP="008A0379" w:rsidR="008A0379" w:rsidRPr="008A0379">
      <w:pPr>
        <w:numPr>
          <w:ilvl w:val="12"/>
          <w:numId w:val="0"/>
        </w:numPr>
        <w:ind w:hanging="720" w:left="720"/>
        <w:jc w:val="both"/>
      </w:pPr>
      <w:r w:rsidRPr="008A0379">
        <w:rPr>
          <w:b/>
        </w:rPr>
        <w:t>X</w:t>
      </w:r>
      <w:r w:rsidRPr="008A0379">
        <w:rPr>
          <w:b/>
        </w:rPr>
        <w:tab/>
      </w:r>
      <w:r w:rsidRPr="008A0379">
        <w:t xml:space="preserve">Ročište vjerovnika na kojem će se na temelju izvješća stečajnog upravitelja odlučivati o daljnjem tijeku postupka (izvještajno ročište) određuje se </w:t>
      </w:r>
      <w:r w:rsidRPr="008A0379">
        <w:rPr>
          <w:b/>
        </w:rPr>
        <w:t>za isti dan i na istom mjestu u 1</w:t>
      </w:r>
      <w:r w:rsidR="00D16080">
        <w:rPr>
          <w:b/>
        </w:rPr>
        <w:t>1</w:t>
      </w:r>
      <w:r w:rsidRPr="008A0379">
        <w:rPr>
          <w:b/>
        </w:rPr>
        <w:t>,20 sati</w:t>
      </w:r>
      <w:r w:rsidRPr="008A0379">
        <w:t>.</w:t>
      </w:r>
    </w:p>
    <w:p w:rsidRDefault="008A0379" w:rsidP="008A0379" w:rsidR="008A0379" w:rsidRPr="008A0379">
      <w:pPr>
        <w:numPr>
          <w:ilvl w:val="12"/>
          <w:numId w:val="0"/>
        </w:numPr>
        <w:ind w:hanging="720" w:left="720"/>
        <w:jc w:val="both"/>
        <w:rPr>
          <w:b/>
        </w:rPr>
      </w:pPr>
      <w:r w:rsidRPr="008A0379">
        <w:rPr>
          <w:b/>
        </w:rPr>
        <w:t>XI</w:t>
      </w:r>
      <w:r w:rsidRPr="008A0379">
        <w:tab/>
        <w:t xml:space="preserve">Ukidaju se mjere osiguranja donesene po rješenju ovog suda broj </w:t>
      </w:r>
      <w:r w:rsidRPr="008A0379">
        <w:rPr>
          <w:b/>
        </w:rPr>
        <w:t>St-</w:t>
      </w:r>
      <w:r w:rsidR="00A864FE">
        <w:rPr>
          <w:b/>
        </w:rPr>
        <w:t>584</w:t>
      </w:r>
      <w:r w:rsidRPr="008A0379">
        <w:rPr>
          <w:b/>
        </w:rPr>
        <w:t>/1</w:t>
      </w:r>
      <w:r w:rsidR="00C83A4E">
        <w:rPr>
          <w:b/>
        </w:rPr>
        <w:t>5</w:t>
      </w:r>
      <w:r w:rsidRPr="008A0379">
        <w:t xml:space="preserve"> od </w:t>
      </w:r>
      <w:r w:rsidR="008011B5">
        <w:rPr>
          <w:b/>
        </w:rPr>
        <w:t>1</w:t>
      </w:r>
      <w:r w:rsidR="00A864FE">
        <w:rPr>
          <w:b/>
        </w:rPr>
        <w:t>3</w:t>
      </w:r>
      <w:r w:rsidR="00D20B79" w:rsidRPr="00AE4F08">
        <w:rPr>
          <w:b/>
        </w:rPr>
        <w:t xml:space="preserve">. </w:t>
      </w:r>
      <w:r w:rsidR="008011B5">
        <w:rPr>
          <w:b/>
        </w:rPr>
        <w:t>listopada</w:t>
      </w:r>
      <w:r w:rsidR="00D20B79" w:rsidRPr="00AE4F08">
        <w:rPr>
          <w:b/>
        </w:rPr>
        <w:t xml:space="preserve"> 201</w:t>
      </w:r>
      <w:r w:rsidR="00C83A4E">
        <w:rPr>
          <w:b/>
        </w:rPr>
        <w:t>5</w:t>
      </w:r>
      <w:r w:rsidR="00D20B79" w:rsidRPr="00AE4F08">
        <w:rPr>
          <w:b/>
        </w:rPr>
        <w:t>.</w:t>
      </w:r>
      <w:r w:rsidRPr="008A0379">
        <w:t xml:space="preserve"> kojim je za privremenog stečajnog upravitelja imenovan</w:t>
      </w:r>
      <w:r w:rsidR="00CC6145">
        <w:t>a</w:t>
      </w:r>
      <w:r w:rsidRPr="008A0379">
        <w:t xml:space="preserve"> </w:t>
      </w:r>
      <w:r w:rsidR="00A864FE" w:rsidRPr="00A864FE">
        <w:rPr>
          <w:b/>
        </w:rPr>
        <w:t>SANJA KRALJEK, Čakovec, Ulica kralja Tomislava 14, OIB:4415522626</w:t>
      </w:r>
      <w:r w:rsidRPr="008A0379">
        <w:rPr>
          <w:b/>
        </w:rPr>
        <w:t>.</w:t>
      </w:r>
    </w:p>
    <w:p w:rsidRDefault="00987B35" w:rsidP="00E4384A" w:rsidR="00987B35">
      <w:pPr>
        <w:pStyle w:val="Tijeloteksta"/>
        <w:spacing w:lineRule="atLeast" w:line="0"/>
        <w:ind w:left="0"/>
        <w:contextualSpacing/>
        <w:jc w:val="center"/>
        <w:rPr>
          <w:rFonts w:hAnsi="Times New Roman" w:ascii="Times New Roman"/>
        </w:rPr>
      </w:pPr>
    </w:p>
    <w:p w:rsidRDefault="00D64213" w:rsidP="00E4384A" w:rsidR="00D64213">
      <w:pPr>
        <w:pStyle w:val="Tijeloteksta"/>
        <w:spacing w:lineRule="atLeast" w:line="0"/>
        <w:ind w:left="0"/>
        <w:contextualSpacing/>
        <w:jc w:val="center"/>
        <w:rPr>
          <w:rFonts w:hAnsi="Times New Roman" w:ascii="Times New Roman"/>
        </w:rPr>
      </w:pPr>
    </w:p>
    <w:p w:rsidRDefault="00832C45" w:rsidP="00832C45" w:rsidR="00832C45">
      <w:pPr>
        <w:pStyle w:val="Tijeloteksta"/>
        <w:ind w:left="0"/>
        <w:jc w:val="center"/>
        <w:rPr>
          <w:rFonts w:hAnsi="Times New Roman" w:ascii="Times New Roman"/>
        </w:rPr>
      </w:pPr>
      <w:r w:rsidRPr="00832C45">
        <w:rPr>
          <w:rFonts w:hAnsi="Times New Roman" w:ascii="Times New Roman"/>
        </w:rPr>
        <w:t>Obrazloženje</w:t>
      </w:r>
    </w:p>
    <w:p w:rsidRDefault="00987B35" w:rsidP="00832C45" w:rsidR="00987B35">
      <w:pPr>
        <w:pStyle w:val="Tijeloteksta"/>
        <w:ind w:left="0"/>
        <w:jc w:val="center"/>
        <w:rPr>
          <w:rFonts w:hAnsi="Times New Roman" w:ascii="Times New Roman"/>
        </w:rPr>
      </w:pPr>
    </w:p>
    <w:p w:rsidRDefault="00D64213" w:rsidP="00832C45" w:rsidR="00D64213" w:rsidRPr="00832C45">
      <w:pPr>
        <w:pStyle w:val="Tijeloteksta"/>
        <w:ind w:left="0"/>
        <w:jc w:val="center"/>
        <w:rPr>
          <w:rFonts w:hAnsi="Times New Roman" w:ascii="Times New Roman"/>
        </w:rPr>
      </w:pPr>
    </w:p>
    <w:p w:rsidRDefault="0051066D" w:rsidP="00A864FE" w:rsidR="00A864FE" w:rsidRPr="00A864FE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864FE" w:rsidRPr="00A864FE">
        <w:rPr>
          <w:rFonts w:hAnsi="Times New Roman" w:ascii="Times New Roman"/>
        </w:rPr>
        <w:t>Financijska agencija, Regionalni centar Zagreb, podnijela je ovom sudu prijedlog za otvaranje stečajnog postupka nad dužnikom.</w:t>
      </w:r>
    </w:p>
    <w:p w:rsidRDefault="00A864FE" w:rsidP="00A864FE" w:rsidR="00A864FE" w:rsidRPr="00A864FE">
      <w:pPr>
        <w:pStyle w:val="Tijeloteksta"/>
        <w:rPr>
          <w:rFonts w:hAnsi="Times New Roman" w:ascii="Times New Roman"/>
        </w:rPr>
      </w:pPr>
      <w:r w:rsidRPr="00A864FE">
        <w:rPr>
          <w:rFonts w:hAnsi="Times New Roman" w:ascii="Times New Roman"/>
        </w:rPr>
        <w:t xml:space="preserve">Prijedlog je podnesen na temelju odredbi Zakona o financijskom poslovanju i predstečajnoj nagodbi („Narodne novine“ broj 108/12 i 144/12, dalje ZFPPN). </w:t>
      </w:r>
    </w:p>
    <w:p w:rsidRDefault="00A864FE" w:rsidP="00A864FE" w:rsidR="0067423C">
      <w:pPr>
        <w:pStyle w:val="Tijeloteksta"/>
        <w:ind w:left="0"/>
        <w:rPr>
          <w:rFonts w:hAnsi="Times New Roman" w:ascii="Times New Roman"/>
        </w:rPr>
      </w:pPr>
      <w:r w:rsidRPr="00A864FE">
        <w:rPr>
          <w:rFonts w:hAnsi="Times New Roman" w:ascii="Times New Roman"/>
        </w:rPr>
        <w:t>Prema odredbi čl. 42. st.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</w:t>
      </w:r>
    </w:p>
    <w:p w:rsidRDefault="0051066D" w:rsidP="0067423C" w:rsidR="0067423C">
      <w:pPr>
        <w:pStyle w:val="Tijeloteksta"/>
        <w:ind w:firstLine="708" w:left="0"/>
        <w:rPr>
          <w:rFonts w:hAnsi="Times New Roman" w:ascii="Times New Roman"/>
        </w:rPr>
      </w:pPr>
      <w:r>
        <w:rPr>
          <w:rFonts w:hAnsi="Times New Roman" w:ascii="Times New Roman"/>
        </w:rPr>
        <w:t>Rješenjem ovog Suda St-</w:t>
      </w:r>
      <w:r w:rsidR="00A864FE">
        <w:rPr>
          <w:rFonts w:hAnsi="Times New Roman" w:ascii="Times New Roman"/>
        </w:rPr>
        <w:t>584</w:t>
      </w:r>
      <w:r>
        <w:rPr>
          <w:rFonts w:hAnsi="Times New Roman" w:ascii="Times New Roman"/>
        </w:rPr>
        <w:t>/1</w:t>
      </w:r>
      <w:r w:rsidR="00C83A4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</w:t>
      </w:r>
      <w:r w:rsidR="00E4384A">
        <w:rPr>
          <w:rFonts w:hAnsi="Times New Roman" w:ascii="Times New Roman"/>
        </w:rPr>
        <w:t>1</w:t>
      </w:r>
      <w:r w:rsidR="00A864FE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E4384A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C83A4E">
        <w:rPr>
          <w:rFonts w:hAnsi="Times New Roman" w:ascii="Times New Roman"/>
        </w:rPr>
        <w:t>5</w:t>
      </w:r>
      <w:r>
        <w:rPr>
          <w:rFonts w:hAnsi="Times New Roman" w:ascii="Times New Roman"/>
        </w:rPr>
        <w:t>. pokrenut je prethodni postupak i određeno ročište radi izjašnjenja o prijedlogu za otvaranjem stečajnog postupka nad dužnikom.</w:t>
      </w:r>
    </w:p>
    <w:p w:rsidRDefault="0051066D" w:rsidP="00832C45" w:rsidR="0051066D">
      <w:pPr>
        <w:pStyle w:val="Tijeloteksta"/>
        <w:ind w:left="0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ročištu radi izjašnjenja o prijedlogu za otvaranjem stečajnog postupka nad dužnikom održanom </w:t>
      </w:r>
      <w:r w:rsidR="00F305FA">
        <w:rPr>
          <w:rFonts w:hAnsi="Times New Roman" w:ascii="Times New Roman"/>
        </w:rPr>
        <w:t>2</w:t>
      </w:r>
      <w:r w:rsidR="00A864FE">
        <w:rPr>
          <w:rFonts w:hAnsi="Times New Roman" w:ascii="Times New Roman"/>
        </w:rPr>
        <w:t>5</w:t>
      </w:r>
      <w:r w:rsidR="008A037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F305FA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</w:t>
      </w:r>
      <w:r w:rsidR="00F305FA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F305FA">
        <w:rPr>
          <w:rFonts w:hAnsi="Times New Roman" w:ascii="Times New Roman"/>
        </w:rPr>
        <w:t xml:space="preserve">zastupnik po zakonu dužnika je izjavio da se ne protivi prijedlogu za otvaranje stečajnog postupka te je uz suglasnost dužnika </w:t>
      </w:r>
      <w:r>
        <w:rPr>
          <w:rFonts w:hAnsi="Times New Roman" w:ascii="Times New Roman"/>
        </w:rPr>
        <w:t>raspravnim rješenjem određeno ročište radi rasprave o uvjetima za otvaranje stečajnog postupka.</w:t>
      </w:r>
    </w:p>
    <w:p w:rsidRDefault="0051066D" w:rsidP="007B14D8" w:rsidR="007B14D8">
      <w:pPr>
        <w:ind w:firstLine="708"/>
        <w:jc w:val="both"/>
      </w:pPr>
      <w:r w:rsidRPr="0051066D">
        <w:t xml:space="preserve">Privremeni stečajni upravitelj </w:t>
      </w:r>
      <w:r>
        <w:t xml:space="preserve">podnio je </w:t>
      </w:r>
      <w:r w:rsidRPr="0051066D">
        <w:t xml:space="preserve">usmeno izvješće u skladu s pisanim izvješćem od </w:t>
      </w:r>
      <w:r w:rsidR="00DC0F35">
        <w:t>24</w:t>
      </w:r>
      <w:r w:rsidRPr="0051066D">
        <w:t xml:space="preserve">. </w:t>
      </w:r>
      <w:r w:rsidR="00F305FA">
        <w:t>studenog</w:t>
      </w:r>
      <w:r w:rsidRPr="0051066D">
        <w:t xml:space="preserve"> 201</w:t>
      </w:r>
      <w:r w:rsidR="00C83A4E">
        <w:t>5</w:t>
      </w:r>
      <w:r w:rsidR="00602A5D">
        <w:t>.</w:t>
      </w:r>
      <w:r w:rsidR="001D1D78">
        <w:t xml:space="preserve"> koje prileži spisu predmeta</w:t>
      </w:r>
      <w:r w:rsidR="00602A5D">
        <w:t xml:space="preserve"> te je u bitnome ustvrdio da su kod dužnika ostvareni uvjeti za otvaranje stečajnog postupka</w:t>
      </w:r>
      <w:r w:rsidR="00F305FA">
        <w:t xml:space="preserve"> te da dužnik ima dovoljno imovine za podmirenje troškova redovnog stečajnog postupka</w:t>
      </w:r>
      <w:r w:rsidR="007B14D8">
        <w:t>.</w:t>
      </w:r>
    </w:p>
    <w:p w:rsidRDefault="00F305FA" w:rsidP="007B14D8" w:rsidR="00F305FA">
      <w:pPr>
        <w:ind w:firstLine="708"/>
        <w:jc w:val="both"/>
      </w:pPr>
      <w:r>
        <w:t>Zastupnik po zakonu dužnika je u cijelosti prihvatio izvješće privremenog stečajnog upravitelja</w:t>
      </w:r>
    </w:p>
    <w:p w:rsidRDefault="00553D23" w:rsidP="007B14D8" w:rsidR="00553D23" w:rsidRPr="00E23552">
      <w:pPr>
        <w:ind w:firstLine="708"/>
        <w:jc w:val="both"/>
      </w:pPr>
      <w:r w:rsidRPr="00E23552">
        <w:t xml:space="preserve">Temeljem izvješća privremenog stečajnog upravitelja </w:t>
      </w:r>
      <w:r>
        <w:t>utvrđeno je</w:t>
      </w:r>
      <w:r w:rsidRPr="00E23552">
        <w:t xml:space="preserve"> da su se kod dužnika stekli uvjeti za otvaranjem stečajnog postupka te je stoga odlučeno kao u izreci sukladno članku </w:t>
      </w:r>
      <w:smartTag w:element="metricconverter" w:uri="urn:schemas-microsoft-com:office:smarttags">
        <w:smartTagPr>
          <w:attr w:val="53. st" w:name="ProductID"/>
        </w:smartTagPr>
        <w:r w:rsidRPr="00E23552">
          <w:t>53. st</w:t>
        </w:r>
      </w:smartTag>
      <w:r w:rsidRPr="00E23552">
        <w:t>. 4. SZ-a.</w:t>
      </w:r>
    </w:p>
    <w:p w:rsidRDefault="00553D23" w:rsidP="002D0C11" w:rsidR="001465D4">
      <w:pPr>
        <w:numPr>
          <w:ilvl w:val="12"/>
          <w:numId w:val="0"/>
        </w:numPr>
        <w:jc w:val="both"/>
      </w:pPr>
      <w:r w:rsidRPr="00E23552">
        <w:lastRenderedPageBreak/>
        <w:tab/>
        <w:t xml:space="preserve">Budući da otvaranjem stečajnog postupka stečajni upravitelj zastupa i vodi poslove stečajnog dužnika, to više nisu potrebne mjere osiguranja donesene rješenjem ovog </w:t>
      </w:r>
      <w:r>
        <w:t>S</w:t>
      </w:r>
      <w:r w:rsidRPr="00E23552">
        <w:t xml:space="preserve">uda </w:t>
      </w:r>
      <w:r>
        <w:t>St-</w:t>
      </w:r>
      <w:r w:rsidR="00DC0F35">
        <w:t>584</w:t>
      </w:r>
      <w:r>
        <w:t>/1</w:t>
      </w:r>
      <w:r w:rsidR="00C83A4E">
        <w:t>5</w:t>
      </w:r>
      <w:r>
        <w:t xml:space="preserve"> od </w:t>
      </w:r>
      <w:r w:rsidR="00F305FA">
        <w:t>1</w:t>
      </w:r>
      <w:r w:rsidR="00DC0F35">
        <w:t>3</w:t>
      </w:r>
      <w:r>
        <w:t xml:space="preserve">. </w:t>
      </w:r>
      <w:r w:rsidR="00F305FA">
        <w:t>listopada</w:t>
      </w:r>
      <w:r w:rsidR="002D0C11">
        <w:t xml:space="preserve"> </w:t>
      </w:r>
      <w:r>
        <w:t>201</w:t>
      </w:r>
      <w:r w:rsidR="00C83A4E">
        <w:t>5</w:t>
      </w:r>
      <w:r>
        <w:t>.</w:t>
      </w:r>
      <w:r w:rsidRPr="00E23552">
        <w:t xml:space="preserve"> te ih je valjalo ukinuti sukladno članku 48. Stečajnog zakona.</w:t>
      </w:r>
    </w:p>
    <w:p w:rsidRDefault="001465D4" w:rsidP="002D0C11" w:rsidR="00553D23" w:rsidRPr="00E23552">
      <w:pPr>
        <w:numPr>
          <w:ilvl w:val="12"/>
          <w:numId w:val="0"/>
        </w:numPr>
        <w:jc w:val="both"/>
      </w:pPr>
      <w:r>
        <w:tab/>
      </w:r>
      <w:r w:rsidR="00553D23" w:rsidRPr="00E23552">
        <w:tab/>
      </w:r>
      <w:r w:rsidR="00553D23" w:rsidRPr="00E23552">
        <w:tab/>
      </w:r>
      <w:r w:rsidR="00553D23" w:rsidRPr="00E23552">
        <w:tab/>
      </w:r>
      <w:r w:rsidR="00553D23" w:rsidRPr="00E23552">
        <w:tab/>
      </w:r>
    </w:p>
    <w:p w:rsidRDefault="00553D23" w:rsidP="00553D23" w:rsidR="00553D23">
      <w:pPr>
        <w:numPr>
          <w:ilvl w:val="12"/>
          <w:numId w:val="0"/>
        </w:numPr>
        <w:jc w:val="center"/>
      </w:pPr>
      <w:r w:rsidRPr="00E23552">
        <w:t>U  Zagrebu</w:t>
      </w:r>
      <w:r>
        <w:t xml:space="preserve"> </w:t>
      </w:r>
      <w:r w:rsidR="00155617">
        <w:t>3</w:t>
      </w:r>
      <w:r w:rsidR="005E2E27" w:rsidRPr="005E2E27">
        <w:t xml:space="preserve">. </w:t>
      </w:r>
      <w:r w:rsidR="007B14D8">
        <w:t>prosinca</w:t>
      </w:r>
      <w:r w:rsidR="005E2E27" w:rsidRPr="005E2E27">
        <w:t xml:space="preserve"> 201</w:t>
      </w:r>
      <w:r w:rsidR="00F85E10">
        <w:t>5</w:t>
      </w:r>
      <w:r w:rsidR="005E2E27" w:rsidRPr="005E2E27">
        <w:t>.</w:t>
      </w:r>
    </w:p>
    <w:p w:rsidRDefault="005E2E27" w:rsidP="00553D23" w:rsidR="005E2E27">
      <w:pPr>
        <w:numPr>
          <w:ilvl w:val="12"/>
          <w:numId w:val="0"/>
        </w:numPr>
        <w:jc w:val="center"/>
      </w:pPr>
    </w:p>
    <w:p w:rsidRDefault="00987B35" w:rsidP="00553D23" w:rsidR="00987B35">
      <w:pPr>
        <w:numPr>
          <w:ilvl w:val="12"/>
          <w:numId w:val="0"/>
        </w:numPr>
        <w:jc w:val="center"/>
      </w:pPr>
    </w:p>
    <w:p w:rsidRDefault="00987B35" w:rsidP="00553D23" w:rsidR="00553D2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53D23" w:rsidRPr="00E23552">
        <w:rPr>
          <w:rFonts w:hAnsi="Times New Roman" w:ascii="Times New Roman"/>
          <w:szCs w:val="24"/>
        </w:rPr>
        <w:t>SUDAC:</w:t>
      </w:r>
    </w:p>
    <w:p w:rsidRDefault="00987B35" w:rsidP="002D0C11" w:rsidR="005E26F8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53D23">
        <w:rPr>
          <w:rFonts w:hAnsi="Times New Roman" w:ascii="Times New Roman"/>
          <w:szCs w:val="24"/>
        </w:rPr>
        <w:t>Mislav Kolakušić</w:t>
      </w:r>
      <w:r>
        <w:rPr>
          <w:rFonts w:hAnsi="Times New Roman" w:ascii="Times New Roman"/>
          <w:szCs w:val="24"/>
        </w:rPr>
        <w:t xml:space="preserve"> </w:t>
      </w:r>
    </w:p>
    <w:p w:rsidRDefault="002F4A7F" w:rsidP="002D0C11" w:rsidR="002F4A7F">
      <w:pPr>
        <w:numPr>
          <w:ilvl w:val="12"/>
          <w:numId w:val="0"/>
        </w:numPr>
      </w:pPr>
    </w:p>
    <w:p w:rsidRDefault="002F4A7F" w:rsidP="002D0C11" w:rsidR="002F4A7F">
      <w:pPr>
        <w:numPr>
          <w:ilvl w:val="12"/>
          <w:numId w:val="0"/>
        </w:numPr>
      </w:pPr>
    </w:p>
    <w:p w:rsidRDefault="002F4A7F" w:rsidP="002F4A7F" w:rsidR="002F4A7F">
      <w:pPr>
        <w:numPr>
          <w:ilvl w:val="12"/>
          <w:numId w:val="0"/>
        </w:numPr>
      </w:pPr>
      <w:r>
        <w:t>UPUTA O PRAVNOM LIJEKU:</w:t>
      </w:r>
    </w:p>
    <w:p w:rsidRDefault="0039013A" w:rsidP="002F4A7F" w:rsidR="002F4A7F">
      <w:pPr>
        <w:numPr>
          <w:ilvl w:val="12"/>
          <w:numId w:val="0"/>
        </w:numPr>
      </w:pPr>
      <w:r>
        <w:t>P</w:t>
      </w:r>
      <w:r w:rsidR="002F4A7F">
        <w:t xml:space="preserve">rotiv ovog rješenja </w:t>
      </w:r>
      <w:r>
        <w:t xml:space="preserve">dopuštena je žalba </w:t>
      </w:r>
      <w:r w:rsidR="002F4A7F">
        <w:t>u roku od 8 dana od dana primitka. Žalba se ulaže putem ovog suda Visokom trgovačkom sudu Republike Hrvatske u 2 primjerka.</w:t>
      </w:r>
    </w:p>
    <w:p w:rsidRDefault="002F4A7F" w:rsidP="002D0C11" w:rsidR="002F4A7F">
      <w:pPr>
        <w:numPr>
          <w:ilvl w:val="12"/>
          <w:numId w:val="0"/>
        </w:numPr>
      </w:pPr>
    </w:p>
    <w:p w:rsidRDefault="00F51762" w:rsidP="00F51762" w:rsidR="00F51762">
      <w:pPr>
        <w:jc w:val="both"/>
      </w:pPr>
    </w:p>
    <w:p w:rsidRDefault="006F63F1" w:rsidP="00F51762" w:rsidR="006F63F1">
      <w:pPr>
        <w:jc w:val="both"/>
      </w:pPr>
    </w:p>
    <w:p w:rsidRDefault="006F63F1" w:rsidP="006F63F1" w:rsidR="006F63F1">
      <w:pPr>
        <w:numPr>
          <w:ilvl w:val="12"/>
          <w:numId w:val="0"/>
        </w:numPr>
      </w:pPr>
      <w:r>
        <w:t>DNA:</w:t>
      </w:r>
    </w:p>
    <w:p w:rsidRDefault="006F63F1" w:rsidP="006F63F1" w:rsidR="006F63F1">
      <w:pPr>
        <w:numPr>
          <w:ilvl w:val="0"/>
          <w:numId w:val="5"/>
        </w:numPr>
        <w:jc w:val="both"/>
      </w:pPr>
      <w:r>
        <w:t>stečajnom upravitelju</w:t>
      </w:r>
    </w:p>
    <w:p w:rsidRDefault="006F63F1" w:rsidP="006F63F1" w:rsidR="006F63F1">
      <w:pPr>
        <w:numPr>
          <w:ilvl w:val="0"/>
          <w:numId w:val="5"/>
        </w:numPr>
        <w:jc w:val="both"/>
      </w:pPr>
      <w:r>
        <w:t>predlagatelju</w:t>
      </w:r>
    </w:p>
    <w:p w:rsidRDefault="006F63F1" w:rsidP="006F63F1" w:rsidR="006F63F1">
      <w:pPr>
        <w:numPr>
          <w:ilvl w:val="0"/>
          <w:numId w:val="5"/>
        </w:numPr>
        <w:jc w:val="both"/>
      </w:pPr>
      <w:r>
        <w:t>dužniku</w:t>
      </w:r>
    </w:p>
    <w:p w:rsidRDefault="006F63F1" w:rsidP="006F63F1" w:rsidR="006F63F1">
      <w:pPr>
        <w:numPr>
          <w:ilvl w:val="0"/>
          <w:numId w:val="6"/>
        </w:numPr>
        <w:jc w:val="both"/>
      </w:pPr>
      <w:r>
        <w:t>sudski registar - elektronski</w:t>
      </w:r>
    </w:p>
    <w:p w:rsidRDefault="006F63F1" w:rsidP="006F63F1" w:rsidR="006F63F1">
      <w:pPr>
        <w:numPr>
          <w:ilvl w:val="0"/>
          <w:numId w:val="6"/>
        </w:numPr>
        <w:jc w:val="both"/>
      </w:pPr>
      <w:r>
        <w:t>MF Porezna uprava Zagreb</w:t>
      </w:r>
    </w:p>
    <w:p w:rsidRDefault="006F63F1" w:rsidP="006F63F1" w:rsidR="006F63F1">
      <w:pPr>
        <w:numPr>
          <w:ilvl w:val="0"/>
          <w:numId w:val="6"/>
        </w:numPr>
        <w:jc w:val="both"/>
      </w:pPr>
      <w:r>
        <w:t>e-oglasna ploča 15 dana</w:t>
      </w:r>
    </w:p>
    <w:p w:rsidRDefault="006F63F1" w:rsidP="00F51762" w:rsidR="006F63F1" w:rsidRPr="00E23552">
      <w:pPr>
        <w:jc w:val="both"/>
      </w:pPr>
    </w:p>
    <w:sectPr w:rsidSect="007B14D8" w:rsidR="006F63F1" w:rsidRPr="00E23552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558" w:rsidP="00552D0B" w:rsidR="00A42558">
      <w:r>
        <w:separator/>
      </w:r>
    </w:p>
  </w:endnote>
  <w:endnote w:id="0" w:type="continuationSeparator">
    <w:p w:rsidRDefault="00A42558" w:rsidP="00552D0B" w:rsidR="00A4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558" w:rsidP="00552D0B" w:rsidR="00A42558">
      <w:r>
        <w:separator/>
      </w:r>
    </w:p>
  </w:footnote>
  <w:footnote w:id="0" w:type="continuationSeparator">
    <w:p w:rsidRDefault="00A42558" w:rsidP="00552D0B" w:rsidR="00A42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7CE" w:rsidR="00FB77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63F1">
      <w:rPr>
        <w:noProof/>
      </w:rPr>
      <w:t>3</w:t>
    </w:r>
    <w:r>
      <w:fldChar w:fldCharType="end"/>
    </w:r>
  </w:p>
  <w:p w:rsidRDefault="00FB77CE" w:rsidP="008A0379" w:rsidR="00FB77CE">
    <w:pPr>
      <w:pStyle w:val="Zaglavlje"/>
      <w:jc w:val="right"/>
    </w:pPr>
    <w:r>
      <w:t>St-</w:t>
    </w:r>
    <w:r w:rsidR="00D16080">
      <w:t>584</w:t>
    </w:r>
    <w:r>
      <w:t>/1</w:t>
    </w:r>
    <w:r w:rsidR="00C83A4E">
      <w:t>5</w:t>
    </w:r>
  </w:p>
  <w:p w:rsidRDefault="00FB77CE" w:rsidR="00FB77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3">
    <w:nsid w:val="638D5A9F"/>
    <w:multiLevelType w:val="hybridMultilevel"/>
    <w:tmpl w:val="6F6622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C28"/>
    <w:rsid w:val="00035C28"/>
    <w:rsid w:val="00041B28"/>
    <w:rsid w:val="0009732B"/>
    <w:rsid w:val="000A04C7"/>
    <w:rsid w:val="000D7233"/>
    <w:rsid w:val="000E28BD"/>
    <w:rsid w:val="000E5C61"/>
    <w:rsid w:val="001166C1"/>
    <w:rsid w:val="001465D4"/>
    <w:rsid w:val="00155617"/>
    <w:rsid w:val="00182DED"/>
    <w:rsid w:val="001C2BE6"/>
    <w:rsid w:val="001C4B1F"/>
    <w:rsid w:val="001D1D78"/>
    <w:rsid w:val="00285C0F"/>
    <w:rsid w:val="00291523"/>
    <w:rsid w:val="002A6EAC"/>
    <w:rsid w:val="002B70DC"/>
    <w:rsid w:val="002D0C11"/>
    <w:rsid w:val="002F111F"/>
    <w:rsid w:val="002F4A7F"/>
    <w:rsid w:val="00352825"/>
    <w:rsid w:val="0039013A"/>
    <w:rsid w:val="003B5477"/>
    <w:rsid w:val="00497ADF"/>
    <w:rsid w:val="004F1866"/>
    <w:rsid w:val="0051066D"/>
    <w:rsid w:val="00552D0B"/>
    <w:rsid w:val="00553D23"/>
    <w:rsid w:val="005744DF"/>
    <w:rsid w:val="005901AF"/>
    <w:rsid w:val="005922D8"/>
    <w:rsid w:val="005A0676"/>
    <w:rsid w:val="005C25DE"/>
    <w:rsid w:val="005E26F8"/>
    <w:rsid w:val="005E2E27"/>
    <w:rsid w:val="00602A5D"/>
    <w:rsid w:val="00637765"/>
    <w:rsid w:val="00637E27"/>
    <w:rsid w:val="0067423C"/>
    <w:rsid w:val="00690C6C"/>
    <w:rsid w:val="006F63F1"/>
    <w:rsid w:val="00725997"/>
    <w:rsid w:val="00740241"/>
    <w:rsid w:val="007557DA"/>
    <w:rsid w:val="007B14D8"/>
    <w:rsid w:val="008011B5"/>
    <w:rsid w:val="00832C45"/>
    <w:rsid w:val="0086394A"/>
    <w:rsid w:val="008A0379"/>
    <w:rsid w:val="008C45E9"/>
    <w:rsid w:val="008F3C05"/>
    <w:rsid w:val="00906370"/>
    <w:rsid w:val="0090784A"/>
    <w:rsid w:val="00925BC3"/>
    <w:rsid w:val="009339DF"/>
    <w:rsid w:val="00987B35"/>
    <w:rsid w:val="009C3371"/>
    <w:rsid w:val="009D7FBE"/>
    <w:rsid w:val="00A42558"/>
    <w:rsid w:val="00A864FE"/>
    <w:rsid w:val="00AE4F08"/>
    <w:rsid w:val="00B00A83"/>
    <w:rsid w:val="00B27226"/>
    <w:rsid w:val="00BD3B7A"/>
    <w:rsid w:val="00C06F13"/>
    <w:rsid w:val="00C51A51"/>
    <w:rsid w:val="00C83A4E"/>
    <w:rsid w:val="00C950D5"/>
    <w:rsid w:val="00CC6145"/>
    <w:rsid w:val="00D16080"/>
    <w:rsid w:val="00D20B79"/>
    <w:rsid w:val="00D64213"/>
    <w:rsid w:val="00DA72AB"/>
    <w:rsid w:val="00DC0F35"/>
    <w:rsid w:val="00E4384A"/>
    <w:rsid w:val="00E479A2"/>
    <w:rsid w:val="00E532E9"/>
    <w:rsid w:val="00EB2763"/>
    <w:rsid w:val="00F06235"/>
    <w:rsid w:val="00F305FA"/>
    <w:rsid w:val="00F51762"/>
    <w:rsid w:val="00F852D4"/>
    <w:rsid w:val="00F85E10"/>
    <w:rsid w:val="00FA21DA"/>
    <w:rsid w:val="00FB77CE"/>
    <w:rsid w:val="00FD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5C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Tekstbalonia" w:type="paragraph">
    <w:name w:val="Balloon Text"/>
    <w:basedOn w:val="Normal"/>
    <w:semiHidden/>
    <w:rsid w:val="005E26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52D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1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7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7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7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7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5C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Tekstbalonia" w:type="paragraph">
    <w:name w:val="Balloon Text"/>
    <w:basedOn w:val="Normal"/>
    <w:semiHidden/>
    <w:rsid w:val="005E26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52D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1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7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7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7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7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334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St-584/2015-10</izvorni_sadrzaj>
    <derivirana_varijabla naziv="DomainObject.Oznaka_1">St-584/2015-10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St-584/2015</izvorni_sadrzaj>
    <derivirana_varijabla naziv="DomainObject.Predmet.OznakaBroj_1">St-584/2015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MARINIĆ GRADNJA d.o.o.</izvorni_sadrzaj>
    <derivirana_varijabla naziv="DomainObject.Predmet.ProtustrankaFormated_1">  MARINIĆ GRADNJA d.o.o.</derivirana_varijabla>
  </DomainObject.Predmet.ProtustrankaFormated>
  <DomainObject.Predmet.ProtustrankaFormatedOIB>
    <izvorni_sadrzaj>  MARINIĆ GRADNJA d.o.o., OIB 58830290704</izvorni_sadrzaj>
    <derivirana_varijabla naziv="DomainObject.Predmet.ProtustrankaFormatedOIB_1">  MARINIĆ GRADNJA d.o.o., OIB 58830290704</derivirana_varijabla>
  </DomainObject.Predmet.ProtustrankaFormatedOIB>
  <DomainObject.Predmet.ProtustrankaFormatedWithAdress>
    <izvorni_sadrzaj> MARINIĆ GRADNJA d.o.o., Baburičina 9, 10000 Zagreb</izvorni_sadrzaj>
    <derivirana_varijabla naziv="DomainObject.Predmet.ProtustrankaFormatedWithAdress_1"> MARINIĆ GRADNJA d.o.o., Baburičina 9, 10000 Zagreb</derivirana_varijabla>
  </DomainObject.Predmet.ProtustrankaFormatedWithAdress>
  <DomainObject.Predmet.ProtustrankaFormatedWithAdressOIB>
    <izvorni_sadrzaj> MARINIĆ GRADNJA d.o.o., OIB 58830290704, Baburičina 9, 10000 Zagreb</izvorni_sadrzaj>
    <derivirana_varijabla naziv="DomainObject.Predmet.ProtustrankaFormatedWithAdressOIB_1"> MARINIĆ GRADNJA d.o.o., OIB 58830290704, Baburičina 9, 10000 Zagreb</derivirana_varijabla>
  </DomainObject.Predmet.ProtustrankaFormatedWithAdressOIB>
  <DomainObject.Predmet.ProtustrankaWithAdress>
    <izvorni_sadrzaj>MARINIĆ GRADNJA d.o.o. Baburičina 9, 10000 Zagreb</izvorni_sadrzaj>
    <derivirana_varijabla naziv="DomainObject.Predmet.ProtustrankaWithAdress_1">MARINIĆ GRADNJA d.o.o. Baburičina 9, 10000 Zagreb</derivirana_varijabla>
  </DomainObject.Predmet.ProtustrankaWithAdress>
  <DomainObject.Predmet.ProtustrankaWithAdressOIB>
    <izvorni_sadrzaj>MARINIĆ GRADNJA d.o.o., OIB 58830290704, Baburičina 9, 10000 Zagreb</izvorni_sadrzaj>
    <derivirana_varijabla naziv="DomainObject.Predmet.ProtustrankaWithAdressOIB_1">MARINIĆ GRADNJA d.o.o., OIB 58830290704, Baburičina 9, 10000 Zagreb</derivirana_varijabla>
  </DomainObject.Predmet.ProtustrankaWithAdressOIB>
  <DomainObject.Predmet.ProtustrankaNazivFormated>
    <izvorni_sadrzaj>MARINIĆ GRADNJA d.o.o.</izvorni_sadrzaj>
    <derivirana_varijabla naziv="DomainObject.Predmet.ProtustrankaNazivFormated_1">MARINIĆ GRADNJA d.o.o.</derivirana_varijabla>
  </DomainObject.Predmet.ProtustrankaNazivFormated>
  <DomainObject.Predmet.ProtustrankaNazivFormatedOIB>
    <izvorni_sadrzaj>MARINIĆ GRADNJA d.o.o., OIB 58830290704</izvorni_sadrzaj>
    <derivirana_varijabla naziv="DomainObject.Predmet.ProtustrankaNazivFormatedOIB_1">MARINIĆ GRADNJA d.o.o., OIB 58830290704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MARINIĆ GRADNJA d.o.o.</item>
    </izvorni_sadrzaj>
    <derivirana_varijabla naziv="DomainObject.Predmet.ProtuStrankaListFormated_1">
      <item>MARINIĆ GRADNJA d.o.o.</item>
    </derivirana_varijabla>
  </DomainObject.Predmet.ProtuStrankaListFormated>
  <DomainObject.Predmet.ProtuStrankaListFormatedOIB>
    <izvorni_sadrzaj>
      <item>MARINIĆ GRADNJA d.o.o., OIB 58830290704</item>
    </izvorni_sadrzaj>
    <derivirana_varijabla naziv="DomainObject.Predmet.ProtuStrankaListFormatedOIB_1">
      <item>MARINIĆ GRADNJA d.o.o., OIB 58830290704</item>
    </derivirana_varijabla>
  </DomainObject.Predmet.ProtuStrankaListFormatedOIB>
  <DomainObject.Predmet.ProtuStrankaListFormatedWithAdress>
    <izvorni_sadrzaj>
      <item>MARINIĆ GRADNJA d.o.o., Baburičina 9, 10000 Zagreb</item>
    </izvorni_sadrzaj>
    <derivirana_varijabla naziv="DomainObject.Predmet.ProtuStrankaListFormatedWithAdress_1">
      <item>MARINIĆ GRADNJA d.o.o., Baburičina 9, 10000 Zagreb</item>
    </derivirana_varijabla>
  </DomainObject.Predmet.ProtuStrankaListFormatedWithAdress>
  <DomainObject.Predmet.ProtuStrankaListFormatedWithAdressOIB>
    <izvorni_sadrzaj>
      <item>MARINIĆ GRADNJA d.o.o., OIB 58830290704, Baburičina 9, 10000 Zagreb</item>
    </izvorni_sadrzaj>
    <derivirana_varijabla naziv="DomainObject.Predmet.ProtuStrankaListFormatedWithAdressOIB_1">
      <item>MARINIĆ GRADNJA d.o.o., OIB 58830290704, Baburičina 9, 10000 Zagreb</item>
    </derivirana_varijabla>
  </DomainObject.Predmet.ProtuStrankaListFormatedWithAdressOIB>
  <DomainObject.Predmet.ProtuStrankaListNazivFormated>
    <izvorni_sadrzaj>
      <item>MARINIĆ GRADNJA d.o.o.</item>
    </izvorni_sadrzaj>
    <derivirana_varijabla naziv="DomainObject.Predmet.ProtuStrankaListNazivFormated_1">
      <item>MARINIĆ GRADNJA d.o.o.</item>
    </derivirana_varijabla>
  </DomainObject.Predmet.ProtuStrankaListNazivFormated>
  <DomainObject.Predmet.ProtuStrankaListNazivFormatedOIB>
    <izvorni_sadrzaj>
      <item>MARINIĆ GRADNJA d.o.o., OIB 58830290704</item>
    </izvorni_sadrzaj>
    <derivirana_varijabla naziv="DomainObject.Predmet.ProtuStrankaListNazivFormatedOIB_1">
      <item>MARINIĆ GRADNJA d.o.o., OIB 58830290704</item>
    </derivirana_varijabla>
  </DomainObject.Predmet.ProtuStrankaListNazivFormatedOIB>
  <DomainObject.Predmet.OstaliListFormated>
    <izvorni_sadrzaj>
      <item>Sanja Kraljek</item>
    </izvorni_sadrzaj>
    <derivirana_varijabla naziv="DomainObject.Predmet.OstaliListFormated_1">
      <item>Sanja Kraljek</item>
    </derivirana_varijabla>
  </DomainObject.Predmet.OstaliListFormated>
  <DomainObject.Predmet.OstaliListFormatedOIB>
    <izvorni_sadrzaj>
      <item>Sanja Kraljek, OIB 44015522626</item>
    </izvorni_sadrzaj>
    <derivirana_varijabla naziv="DomainObject.Predmet.OstaliListFormatedOIB_1">
      <item>Sanja Kraljek, OIB 44015522626</item>
    </derivirana_varijabla>
  </DomainObject.Predmet.OstaliListFormatedOIB>
  <DomainObject.Predmet.OstaliListFormatedWithAdress>
    <izvorni_sadrzaj>
      <item>Sanja Kraljek, Ulica Kralja Tomislava 14, 40000 Čakovec</item>
    </izvorni_sadrzaj>
    <derivirana_varijabla naziv="DomainObject.Predmet.OstaliListFormatedWithAdress_1">
      <item>Sanja Kraljek, Ulica Kralja Tomislava 14, 40000 Čakovec</item>
    </derivirana_varijabla>
  </DomainObject.Predmet.OstaliListFormatedWithAdress>
  <DomainObject.Predmet.OstaliListFormatedWithAdressOIB>
    <izvorni_sadrzaj>
      <item>Sanja Kraljek, OIB 44015522626, Ulica Kralja Tomislava 14, 40000 Čakovec</item>
    </izvorni_sadrzaj>
    <derivirana_varijabla naziv="DomainObject.Predmet.OstaliListFormatedWithAdressOIB_1">
      <item>Sanja Kraljek, OIB 44015522626, Ulica Kralja Tomislava 14, 40000 Čakovec</item>
    </derivirana_varijabla>
  </DomainObject.Predmet.OstaliListFormatedWithAdressOIB>
  <DomainObject.Predmet.OstaliListNazivFormated>
    <izvorni_sadrzaj>
      <item>Sanja Kraljek</item>
    </izvorni_sadrzaj>
    <derivirana_varijabla naziv="DomainObject.Predmet.OstaliListNazivFormated_1">
      <item>Sanja Kraljek</item>
    </derivirana_varijabla>
  </DomainObject.Predmet.OstaliListNazivFormated>
  <DomainObject.Predmet.OstaliListNazivFormatedOIB>
    <izvorni_sadrzaj>
      <item>Sanja Kraljek, OIB 44015522626</item>
    </izvorni_sadrzaj>
    <derivirana_varijabla naziv="DomainObject.Predmet.OstaliListNazivFormatedOIB_1"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St-584/2015-10</izvorni_sadrzaj>
    <derivirana_varijabla naziv="DomainObject.PoslovniBrojDokumenta_1">St-584/2015-10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MARINIĆ GRADNJA d.o.o.</izvorni_sadrzaj>
    <derivirana_varijabla naziv="DomainObject.Predmet.ProtustrankaIDrugi_1">MARINIĆ GRADNJA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MARINIĆ GRADNJA d.o.o., OIB 58830290704, Baburičina 9, 10000 Zagreb</izvorni_sadrzaj>
    <derivirana_varijabla naziv="DomainObject.Predmet.ProtustrankaIDrugiAdressOIB_1">MARINIĆ GRADNJA d.o.o., OIB 58830290704, Baburičina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MARINIĆ GRADNJA d.o.o.</item>
      <item>Sanja Kraljek</item>
    </izvorni_sadrzaj>
    <derivirana_varijabla naziv="DomainObject.Predmet.SudioniciListNaziv_1">
      <item>FINA Regionalni centar Zagreb</item>
      <item>MARINIĆ GRADNJA d.o.o.</item>
      <item>Sanja Kraljek</item>
    </derivirana_varijabla>
  </DomainObject.Predmet.SudioniciListNaziv>
  <DomainObject.Predmet.SudioniciListAdressOIB>
    <izvorni_sadrzaj>
      <item>FINA Regionalni centar Zagreb, OIB 85821130368, Ilica 307,10000 Zagreb</item>
      <item>MARINIĆ GRADNJA d.o.o., OIB 58830290704, Baburičina 9,10000 Zagreb</item>
      <item>Sanja Kraljek, OIB 44015522626, Ulica Kralja Tomislava 14,40000 Čakovec</item>
    </izvorni_sadrzaj>
    <derivirana_varijabla naziv="DomainObject.Predmet.SudioniciListAdressOIB_1">
      <item>FINA Regionalni centar Zagreb, OIB 85821130368, Ilica 307,10000 Zagreb</item>
      <item>MARINIĆ GRADNJA d.o.o., OIB 58830290704, Baburičina 9,10000 Zagreb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58830290704</item>
      <item>, OIB 44015522626</item>
    </izvorni_sadrzaj>
    <derivirana_varijabla naziv="DomainObject.Predmet.SudioniciListNazivOIB_1">
      <item>, OIB 85821130368</item>
      <item>, OIB 58830290704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920</properties:Words>
  <properties:Characters>5096</properties:Characters>
  <properties:Lines>118</properties:Lines>
  <properties:Paragraphs>45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2015-12-03T11:19:00Z</dcterms:created>
  <dc:creator>mkolakusic</dc:creator>
  <cp:lastModifiedBy>Ivana Stampf</cp:lastModifiedBy>
  <cp:lastPrinted>2015-12-01T11:47:00Z</cp:lastPrinted>
  <dcterms:modified xmlns:xsi="http://www.w3.org/2001/XMLSchema-instance" xsi:type="dcterms:W3CDTF">2015-12-03T12:06:00Z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St-584/2015-10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