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94ee" w14:paraId="88e94e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8227DA">
        <w:t>KLUB SLOBODNE BORBE "MILENIUM"</w:t>
      </w:r>
      <w:r w:rsidR="008227DA" w:rsidRPr="00D417A3">
        <w:rPr>
          <w:lang w:val="hr-HR"/>
        </w:rPr>
        <w:t>,</w:t>
      </w:r>
      <w:r w:rsidR="008227DA">
        <w:rPr>
          <w:lang w:val="hr-HR"/>
        </w:rPr>
        <w:t xml:space="preserve"> Split</w:t>
      </w:r>
      <w:r w:rsidR="008227DA" w:rsidRPr="00D417A3">
        <w:rPr>
          <w:lang w:val="hr-HR"/>
        </w:rPr>
        <w:t xml:space="preserve">, </w:t>
      </w:r>
      <w:r w:rsidR="008227DA">
        <w:rPr>
          <w:lang w:val="hr-HR"/>
        </w:rPr>
        <w:t>Vukovarska 164</w:t>
      </w:r>
      <w:r w:rsidR="008227DA" w:rsidRPr="00D417A3">
        <w:rPr>
          <w:lang w:val="hr-HR"/>
        </w:rPr>
        <w:t xml:space="preserve">, OIB: </w:t>
      </w:r>
      <w:r w:rsidR="008227DA">
        <w:t>91182346524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5F41C5">
        <w:rPr>
          <w:lang w:val="hr-HR"/>
        </w:rPr>
        <w:t>27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8227DA">
        <w:t>KLUB SLOBODNE BORBE "MILENIUM"</w:t>
      </w:r>
      <w:r w:rsidR="008227DA" w:rsidRPr="00D417A3">
        <w:rPr>
          <w:lang w:val="hr-HR"/>
        </w:rPr>
        <w:t>,</w:t>
      </w:r>
      <w:r w:rsidR="008227DA">
        <w:rPr>
          <w:lang w:val="hr-HR"/>
        </w:rPr>
        <w:t xml:space="preserve"> Split</w:t>
      </w:r>
      <w:r w:rsidR="008227DA" w:rsidRPr="00D417A3">
        <w:rPr>
          <w:lang w:val="hr-HR"/>
        </w:rPr>
        <w:t xml:space="preserve">, </w:t>
      </w:r>
      <w:r w:rsidR="008227DA">
        <w:rPr>
          <w:lang w:val="hr-HR"/>
        </w:rPr>
        <w:t>Vukovarska 164</w:t>
      </w:r>
      <w:r w:rsidR="008227DA" w:rsidRPr="00D417A3">
        <w:rPr>
          <w:lang w:val="hr-HR"/>
        </w:rPr>
        <w:t xml:space="preserve">, OIB: </w:t>
      </w:r>
      <w:r w:rsidR="008227DA">
        <w:t>91182346524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5F41C5">
        <w:rPr>
          <w:lang w:val="hr-HR"/>
        </w:rPr>
        <w:t>27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816D34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816D34">
        <w:rPr>
          <w:lang w:val="hr-HR"/>
        </w:rPr>
        <w:t>Nada Mikulandra, Šibenik, Bilice, Stubalj 238, OIB: 01343352417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8227DA">
        <w:t>KLUB SLOBODNE BORBE "MILENIUM"</w:t>
      </w:r>
      <w:r w:rsidR="008227DA" w:rsidRPr="00D417A3">
        <w:rPr>
          <w:lang w:val="hr-HR"/>
        </w:rPr>
        <w:t>,</w:t>
      </w:r>
      <w:r w:rsidR="008227DA">
        <w:rPr>
          <w:lang w:val="hr-HR"/>
        </w:rPr>
        <w:t xml:space="preserve"> Split</w:t>
      </w:r>
      <w:r w:rsidR="008227DA" w:rsidRPr="00D417A3">
        <w:rPr>
          <w:lang w:val="hr-HR"/>
        </w:rPr>
        <w:t xml:space="preserve">, </w:t>
      </w:r>
      <w:r w:rsidR="008227DA">
        <w:rPr>
          <w:lang w:val="hr-HR"/>
        </w:rPr>
        <w:t>Vukovarska 164</w:t>
      </w:r>
      <w:r w:rsidR="008227DA" w:rsidRPr="00D417A3">
        <w:rPr>
          <w:lang w:val="hr-HR"/>
        </w:rPr>
        <w:t xml:space="preserve">, OIB: </w:t>
      </w:r>
      <w:r w:rsidR="008227DA">
        <w:t>91182346524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8227DA">
        <w:t>KLUB SLOBODNE BORBE "MILENIUM"</w:t>
      </w:r>
      <w:r w:rsidR="008227DA" w:rsidRPr="00D417A3">
        <w:rPr>
          <w:lang w:val="hr-HR"/>
        </w:rPr>
        <w:t>,</w:t>
      </w:r>
      <w:r w:rsidR="008227DA">
        <w:rPr>
          <w:lang w:val="hr-HR"/>
        </w:rPr>
        <w:t xml:space="preserve"> Split</w:t>
      </w:r>
      <w:r w:rsidR="008227DA" w:rsidRPr="00D417A3">
        <w:rPr>
          <w:lang w:val="hr-HR"/>
        </w:rPr>
        <w:t xml:space="preserve">, </w:t>
      </w:r>
      <w:r w:rsidR="008227DA">
        <w:rPr>
          <w:lang w:val="hr-HR"/>
        </w:rPr>
        <w:t>Vukovarska 164</w:t>
      </w:r>
      <w:r w:rsidR="008227DA" w:rsidRPr="00D417A3">
        <w:rPr>
          <w:lang w:val="hr-HR"/>
        </w:rPr>
        <w:t xml:space="preserve">, OIB: </w:t>
      </w:r>
      <w:r w:rsidR="008227DA">
        <w:t>91182346524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227DA">
        <w:rPr>
          <w:lang w:val="hr-HR"/>
        </w:rPr>
        <w:t>1233</w:t>
      </w:r>
      <w:r w:rsidR="008227DA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8227DA">
        <w:rPr>
          <w:lang w:val="hr-HR"/>
        </w:rPr>
        <w:t>13.893</w:t>
      </w:r>
      <w:r w:rsidR="008227DA" w:rsidRPr="008F0183">
        <w:rPr>
          <w:lang w:val="hr-HR"/>
        </w:rPr>
        <w:t>,</w:t>
      </w:r>
      <w:r w:rsidR="008227DA">
        <w:rPr>
          <w:lang w:val="hr-HR"/>
        </w:rPr>
        <w:t>20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35968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F41C5">
        <w:rPr>
          <w:lang w:val="hr-HR"/>
        </w:rPr>
        <w:t>27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227DA" w:rsidP="0075245C" w:rsidR="008227DA"/>
    <w:p w:rsidRDefault="008227DA" w:rsidP="0075245C" w:rsidR="008227DA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6DC1" w:rsidRPr="00496DC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227DA">
      <w:t>1439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227DA">
      <w:t>1439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6DC1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41C5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16D34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D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6D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6D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6D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D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6D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6D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6D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St-1439/2015</izvorni_sadrzaj>
    <derivirana_varijabla naziv="DomainObject.Predmet.OznakaBroj_1">St-1439/2015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SLOBODNE BORBE "MILENIUM"</izvorni_sadrzaj>
    <derivirana_varijabla naziv="DomainObject.Predmet.ProtustrankaFormated_1">  KLUB SLOBODNE BORBE "MILENIUM"</derivirana_varijabla>
  </DomainObject.Predmet.ProtustrankaFormated>
  <DomainObject.Predmet.ProtustrankaFormatedOIB>
    <izvorni_sadrzaj>  KLUB SLOBODNE BORBE "MILENIUM", OIB 91182346524</izvorni_sadrzaj>
    <derivirana_varijabla naziv="DomainObject.Predmet.ProtustrankaFormatedOIB_1">  KLUB SLOBODNE BORBE "MILENIUM", OIB 91182346524</derivirana_varijabla>
  </DomainObject.Predmet.ProtustrankaFormatedOIB>
  <DomainObject.Predmet.ProtustrankaFormatedWithAdress>
    <izvorni_sadrzaj> KLUB SLOBODNE BORBE "MILENIUM", Vukovarska 164, 21000 Split</izvorni_sadrzaj>
    <derivirana_varijabla naziv="DomainObject.Predmet.ProtustrankaFormatedWithAdress_1"> KLUB SLOBODNE BORBE "MILENIUM", Vukovarska 164, 21000 Split</derivirana_varijabla>
  </DomainObject.Predmet.ProtustrankaFormatedWithAdress>
  <DomainObject.Predmet.ProtustrankaFormatedWithAdressOIB>
    <izvorni_sadrzaj> KLUB SLOBODNE BORBE "MILENIUM", OIB 91182346524, Vukovarska 164, 21000 Split</izvorni_sadrzaj>
    <derivirana_varijabla naziv="DomainObject.Predmet.ProtustrankaFormatedWithAdressOIB_1"> KLUB SLOBODNE BORBE "MILENIUM", OIB 91182346524, Vukovarska 164, 21000 Split</derivirana_varijabla>
  </DomainObject.Predmet.ProtustrankaFormatedWithAdressOIB>
  <DomainObject.Predmet.ProtustrankaWithAdress>
    <izvorni_sadrzaj>KLUB SLOBODNE BORBE "MILENIUM" Vukovarska 164, 21000 Split</izvorni_sadrzaj>
    <derivirana_varijabla naziv="DomainObject.Predmet.ProtustrankaWithAdress_1">KLUB SLOBODNE BORBE "MILENIUM" Vukovarska 164, 21000 Split</derivirana_varijabla>
  </DomainObject.Predmet.ProtustrankaWithAdress>
  <DomainObject.Predmet.ProtustrankaWithAdressOIB>
    <izvorni_sadrzaj>KLUB SLOBODNE BORBE "MILENIUM", OIB 91182346524, Vukovarska 164, 21000 Split</izvorni_sadrzaj>
    <derivirana_varijabla naziv="DomainObject.Predmet.ProtustrankaWithAdressOIB_1">KLUB SLOBODNE BORBE "MILENIUM", OIB 91182346524, Vukovarska 164, 21000 Split</derivirana_varijabla>
  </DomainObject.Predmet.ProtustrankaWithAdressOIB>
  <DomainObject.Predmet.ProtustrankaNazivFormated>
    <izvorni_sadrzaj>KLUB SLOBODNE BORBE "MILENIUM"</izvorni_sadrzaj>
    <derivirana_varijabla naziv="DomainObject.Predmet.ProtustrankaNazivFormated_1">KLUB SLOBODNE BORBE "MILENIUM"</derivirana_varijabla>
  </DomainObject.Predmet.ProtustrankaNazivFormated>
  <DomainObject.Predmet.ProtustrankaNazivFormatedOIB>
    <izvorni_sadrzaj>KLUB SLOBODNE BORBE "MILENIUM", OIB 91182346524</izvorni_sadrzaj>
    <derivirana_varijabla naziv="DomainObject.Predmet.ProtustrankaNazivFormatedOIB_1">KLUB SLOBODNE BORBE "MILENIUM", OIB 91182346524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13893.20</izvorni_sadrzaj>
    <derivirana_varijabla naziv="DomainObject.Predmet.TrenutnaVrijednost_1">13893.20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KLUB SLOBODNE BORBE "MILENIUM"</item>
    </izvorni_sadrzaj>
    <derivirana_varijabla naziv="DomainObject.Predmet.ProtuStrankaListFormated_1">
      <item>KLUB SLOBODNE BORBE "MILENIUM"</item>
    </derivirana_varijabla>
  </DomainObject.Predmet.ProtuStrankaListFormated>
  <DomainObject.Predmet.ProtuStrankaListFormatedOIB>
    <izvorni_sadrzaj>
      <item>KLUB SLOBODNE BORBE "MILENIUM", OIB 91182346524</item>
    </izvorni_sadrzaj>
    <derivirana_varijabla naziv="DomainObject.Predmet.ProtuStrankaListFormatedOIB_1">
      <item>KLUB SLOBODNE BORBE "MILENIUM", OIB 91182346524</item>
    </derivirana_varijabla>
  </DomainObject.Predmet.ProtuStrankaListFormatedOIB>
  <DomainObject.Predmet.ProtuStrankaListFormatedWithAdress>
    <izvorni_sadrzaj>
      <item>KLUB SLOBODNE BORBE "MILENIUM", Vukovarska 164, 21000 Split</item>
    </izvorni_sadrzaj>
    <derivirana_varijabla naziv="DomainObject.Predmet.ProtuStrankaListFormatedWithAdress_1">
      <item>KLUB SLOBODNE BORBE "MILENIUM", Vukovarska 164, 21000 Split</item>
    </derivirana_varijabla>
  </DomainObject.Predmet.ProtuStrankaListFormatedWithAdress>
  <DomainObject.Predmet.ProtuStrankaListFormatedWithAdressOIB>
    <izvorni_sadrzaj>
      <item>KLUB SLOBODNE BORBE "MILENIUM", OIB 91182346524, Vukovarska 164, 21000 Split</item>
    </izvorni_sadrzaj>
    <derivirana_varijabla naziv="DomainObject.Predmet.ProtuStrankaListFormatedWithAdressOIB_1">
      <item>KLUB SLOBODNE BORBE "MILENIUM", OIB 91182346524, Vukovarska 164, 21000 Split</item>
    </derivirana_varijabla>
  </DomainObject.Predmet.ProtuStrankaListFormatedWithAdressOIB>
  <DomainObject.Predmet.ProtuStrankaListNazivFormated>
    <izvorni_sadrzaj>
      <item>KLUB SLOBODNE BORBE "MILENIUM"</item>
    </izvorni_sadrzaj>
    <derivirana_varijabla naziv="DomainObject.Predmet.ProtuStrankaListNazivFormated_1">
      <item>KLUB SLOBODNE BORBE "MILENIUM"</item>
    </derivirana_varijabla>
  </DomainObject.Predmet.ProtuStrankaListNazivFormated>
  <DomainObject.Predmet.ProtuStrankaListNazivFormatedOIB>
    <izvorni_sadrzaj>
      <item>KLUB SLOBODNE BORBE "MILENIUM", OIB 91182346524</item>
    </izvorni_sadrzaj>
    <derivirana_varijabla naziv="DomainObject.Predmet.ProtuStrankaListNazivFormatedOIB_1">
      <item>KLUB SLOBODNE BORBE "MILENIUM", OIB 91182346524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KLUB SLOBODNE BORBE "MILENIUM"</izvorni_sadrzaj>
    <derivirana_varijabla naziv="DomainObject.Predmet.ProtustrankaIDrugi_1">KLUB SLOBODNE BORBE "MILENIUM"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KLUB SLOBODNE BORBE "MILENIUM", OIB 91182346524, Vukovarska 164, 21000 Split</izvorni_sadrzaj>
    <derivirana_varijabla naziv="DomainObject.Predmet.ProtustrankaIDrugiAdressOIB_1">KLUB SLOBODNE BORBE "MILENIUM", OIB 91182346524,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SLOBODNE BORBE "MILENIUM"</item>
      <item>FINANCIJSKA AGENCIJA RC SPLIT</item>
    </izvorni_sadrzaj>
    <derivirana_varijabla naziv="DomainObject.Predmet.SudioniciListNaziv_1">
      <item>KLUB SLOBODNE BORBE "MILENIUM"</item>
      <item>FINANCIJSKA AGENCIJA RC SPLIT</item>
    </derivirana_varijabla>
  </DomainObject.Predmet.SudioniciListNaziv>
  <DomainObject.Predmet.SudioniciListAdressOIB>
    <izvorni_sadrzaj>
      <item>KLUB SLOBODNE BORBE "MILENIUM", OIB 91182346524, Vukovarska 164,21000 Split</item>
      <item>FINANCIJSKA AGENCIJA RC SPLIT, OIB 85821130368, Mažuranićevo šetalište 24b,21000 Split</item>
    </izvorni_sadrzaj>
    <derivirana_varijabla naziv="DomainObject.Predmet.SudioniciListAdressOIB_1">
      <item>KLUB SLOBODNE BORBE "MILENIUM", OIB 91182346524, Vukovarska 164,21000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91182346524</item>
      <item>, OIB 85821130368</item>
    </izvorni_sadrzaj>
    <derivirana_varijabla naziv="DomainObject.Predmet.SudioniciListNazivOIB_1">
      <item>, OIB 91182346524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2E679-1479-4310-A206-860A54F87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4235</properties:Characters>
  <properties:Lines>110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2016-06-24T11:35:00Z</dcterms:created>
  <dc:creator>wsadmin</dc:creator>
  <cp:lastModifiedBy>Goran Radanović</cp:lastModifiedBy>
  <cp:lastPrinted>2016-06-27T10:30:00Z</cp:lastPrinted>
  <dcterms:modified xmlns:xsi="http://www.w3.org/2001/XMLSchema-instance" xsi:type="dcterms:W3CDTF">2016-06-27T10:35:00Z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