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c346" w14:paraId="447c346" w:rsidRDefault="00C87653" w:rsidP="00C87653" w:rsidR="00C8765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87653" w:rsidP="00C87653" w:rsidR="00C8765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  2 St-439</w:t>
      </w:r>
      <w:r w:rsidRPr="0096577A">
        <w:t>/</w:t>
      </w:r>
      <w:r>
        <w:t>20</w:t>
      </w:r>
      <w:r w:rsidRPr="00E97C04">
        <w:t>17-</w:t>
      </w:r>
      <w:r>
        <w:t>9</w:t>
      </w:r>
    </w:p>
    <w:p w:rsidRDefault="00C87653" w:rsidP="00C87653" w:rsidR="00C87653" w:rsidRPr="00E63DA9">
      <w:r w:rsidRPr="00A01367">
        <w:t xml:space="preserve"> TRGOVAČKI SUD U PAZINU</w:t>
      </w:r>
    </w:p>
    <w:p w:rsidRDefault="00C87653" w:rsidP="00C87653" w:rsidR="00C87653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C87653" w:rsidP="00C87653" w:rsidR="00C87653" w:rsidRPr="0096577A">
      <w:pPr>
        <w:jc w:val="both"/>
      </w:pPr>
    </w:p>
    <w:p w:rsidRDefault="00C87653" w:rsidP="00C87653" w:rsidR="00C87653" w:rsidRPr="0096577A">
      <w:pPr>
        <w:jc w:val="both"/>
      </w:pPr>
    </w:p>
    <w:p w:rsidRDefault="00C87653" w:rsidP="00C87653" w:rsidR="00C87653" w:rsidRPr="0096577A">
      <w:pPr>
        <w:jc w:val="center"/>
      </w:pPr>
      <w:r w:rsidRPr="0096577A">
        <w:t>U  I M E  R E P U B L I K E  H R V A T S K E</w:t>
      </w:r>
    </w:p>
    <w:p w:rsidRDefault="00C87653" w:rsidP="00C87653" w:rsidR="00C87653" w:rsidRPr="0096577A"/>
    <w:p w:rsidRDefault="00C87653" w:rsidP="00C87653" w:rsidR="00C87653" w:rsidRPr="0096577A">
      <w:pPr>
        <w:jc w:val="center"/>
      </w:pPr>
      <w:r w:rsidRPr="0096577A">
        <w:t>R J E Š E NJ E</w:t>
      </w:r>
    </w:p>
    <w:p w:rsidRDefault="00C87653" w:rsidP="00C87653" w:rsidR="00C87653" w:rsidRPr="0096577A"/>
    <w:p w:rsidRDefault="00C87653" w:rsidP="00C87653" w:rsidR="00C87653" w:rsidRPr="0096577A">
      <w:pPr>
        <w:jc w:val="both"/>
      </w:pPr>
      <w:r w:rsidRPr="0096577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>
        <w:t>LUČIĆ j.d.o.o., Tar, Gedići 51 A, OIB: 80242776171</w:t>
      </w:r>
      <w:r w:rsidRPr="0096577A">
        <w:t>, dan</w:t>
      </w:r>
      <w:r w:rsidRPr="00E97C04">
        <w:t xml:space="preserve">a </w:t>
      </w:r>
      <w:r>
        <w:t>2. veljače 2018</w:t>
      </w:r>
      <w:r w:rsidRPr="00E97C04">
        <w:t>.</w:t>
      </w:r>
      <w:r w:rsidRPr="0096577A">
        <w:t xml:space="preserve"> </w:t>
      </w:r>
    </w:p>
    <w:p w:rsidRDefault="00C87653" w:rsidP="00C87653" w:rsidR="00C87653">
      <w:pPr>
        <w:jc w:val="both"/>
      </w:pPr>
    </w:p>
    <w:p w:rsidRDefault="00C87653" w:rsidP="00C87653" w:rsidR="00C87653" w:rsidRPr="0096577A">
      <w:pPr>
        <w:jc w:val="both"/>
      </w:pPr>
    </w:p>
    <w:p w:rsidRDefault="00C87653" w:rsidP="00C87653" w:rsidR="00C87653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C87653" w:rsidP="00C87653" w:rsidR="00C87653" w:rsidRPr="0096577A">
      <w:pPr>
        <w:ind w:firstLine="708"/>
      </w:pPr>
    </w:p>
    <w:p w:rsidRDefault="00C87653" w:rsidP="00C87653" w:rsidR="00C87653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>
        <w:t>LUČIĆ j.d.o.o., Tar, Gedići 51 A, OIB: 80242776171</w:t>
      </w:r>
      <w:r w:rsidRPr="004351BA">
        <w:t xml:space="preserve">, koji je zaprimljen </w:t>
      </w:r>
      <w:r>
        <w:t>1. kolovoza 2017</w:t>
      </w:r>
      <w:r w:rsidRPr="004351BA">
        <w:t>.</w:t>
      </w:r>
    </w:p>
    <w:p w:rsidRDefault="00C87653" w:rsidP="00C87653" w:rsidR="00C87653">
      <w:pPr>
        <w:jc w:val="both"/>
      </w:pPr>
    </w:p>
    <w:p w:rsidRDefault="00C87653" w:rsidP="00C87653" w:rsidR="00C87653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LUČIĆ j.d.o.o., Tar, Gedići 51 A, OIB: 80242776171, da trošak u iznosu od 175,00 kn isplati FINA-i na žiro račun br. HR4223900011100017042, model: HR05, poziv na broj: 7524005-80242776171, u roku od 8 dana. </w:t>
      </w:r>
    </w:p>
    <w:p w:rsidRDefault="00C87653" w:rsidP="00C87653" w:rsidR="00C87653">
      <w:pPr>
        <w:jc w:val="both"/>
      </w:pPr>
    </w:p>
    <w:p w:rsidRDefault="00C87653" w:rsidP="00C87653" w:rsidR="00C87653" w:rsidRPr="004351BA">
      <w:pPr>
        <w:jc w:val="both"/>
      </w:pPr>
    </w:p>
    <w:p w:rsidRDefault="00C87653" w:rsidP="00C87653" w:rsidR="00C87653" w:rsidRPr="004351BA">
      <w:pPr>
        <w:jc w:val="center"/>
      </w:pPr>
      <w:r w:rsidRPr="004351BA">
        <w:t>Obrazloženje</w:t>
      </w:r>
    </w:p>
    <w:p w:rsidRDefault="00C87653" w:rsidP="00C87653" w:rsidR="00C87653" w:rsidRPr="004351BA"/>
    <w:p w:rsidRDefault="00C87653" w:rsidP="00C87653" w:rsidR="00C87653" w:rsidRPr="004351BA">
      <w:pPr>
        <w:jc w:val="both"/>
      </w:pPr>
      <w:r w:rsidRPr="004351BA">
        <w:tab/>
        <w:t>Iz Potvrde FINA-e od</w:t>
      </w:r>
      <w:r w:rsidRPr="0096577A">
        <w:t xml:space="preserve"> </w:t>
      </w:r>
      <w:r>
        <w:t>29.1.2018</w:t>
      </w:r>
      <w:r w:rsidRPr="00137A54">
        <w:t>. pr</w:t>
      </w:r>
      <w:r w:rsidRPr="0096577A">
        <w:t>oi</w:t>
      </w:r>
      <w:r w:rsidRPr="004351BA">
        <w:t>zlazi da računi društva nisu u blokadi i da nema nepodmirenih obveza, pa proizlazi da je dužnik sposoban za plaćanje, te je po odredbi čl. 128. st. 9. Stečajnog zakona (NN 71/15) valjalo obustaviti postupak.</w:t>
      </w:r>
    </w:p>
    <w:p w:rsidRDefault="00C87653" w:rsidP="00C87653" w:rsidR="00C87653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C87653" w:rsidP="00C87653" w:rsidR="00C87653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C87653" w:rsidP="00C87653" w:rsidR="00C87653">
      <w:pPr>
        <w:jc w:val="both"/>
      </w:pPr>
    </w:p>
    <w:p w:rsidRDefault="00C87653" w:rsidP="00C87653" w:rsidR="00C87653" w:rsidRPr="004351BA">
      <w:pPr>
        <w:jc w:val="both"/>
      </w:pPr>
    </w:p>
    <w:p w:rsidRDefault="00C87653" w:rsidP="00C87653" w:rsidR="00C87653" w:rsidRPr="004351BA">
      <w:pPr>
        <w:jc w:val="center"/>
      </w:pPr>
      <w:r w:rsidRPr="004351BA">
        <w:t>U Pazin</w:t>
      </w:r>
      <w:r w:rsidRPr="00E97C04">
        <w:t xml:space="preserve">u </w:t>
      </w:r>
      <w:r>
        <w:t>2. veljače 2018</w:t>
      </w:r>
      <w:r w:rsidRPr="004351BA">
        <w:t>.</w:t>
      </w:r>
    </w:p>
    <w:p w:rsidRDefault="00C87653" w:rsidP="00C87653" w:rsidR="00C87653" w:rsidRPr="004351BA">
      <w:pPr>
        <w:jc w:val="center"/>
      </w:pPr>
      <w:r>
        <w:t xml:space="preserve"> </w:t>
      </w:r>
    </w:p>
    <w:p w:rsidRDefault="00C87653" w:rsidP="00C87653" w:rsidR="00C87653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C87653" w:rsidP="00C87653" w:rsidR="00C87653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C87653" w:rsidP="00C87653" w:rsidR="00C87653" w:rsidRPr="00A01367">
      <w:pPr>
        <w:jc w:val="both"/>
      </w:pPr>
    </w:p>
    <w:p w:rsidRDefault="00C87653" w:rsidP="00C87653" w:rsidR="00C87653">
      <w:r w:rsidRPr="00A01367">
        <w:t>UPUTA O PRAVNOM LIJEKU:</w:t>
      </w:r>
    </w:p>
    <w:p w:rsidRDefault="00C87653" w:rsidP="00C87653" w:rsidR="00C87653" w:rsidRPr="00A01367"/>
    <w:p w:rsidRDefault="00C87653" w:rsidP="00C87653" w:rsidR="00C87653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C87653" w:rsidP="00C87653" w:rsidR="00C87653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C87653" w:rsidP="00C87653" w:rsidR="00C87653" w:rsidRPr="00A01367">
      <w:pPr>
        <w:jc w:val="both"/>
      </w:pPr>
    </w:p>
    <w:p w:rsidRDefault="00C87653" w:rsidP="00C87653" w:rsidR="00C87653" w:rsidRPr="00A01367">
      <w:pPr>
        <w:jc w:val="both"/>
      </w:pPr>
      <w:r w:rsidRPr="00A01367">
        <w:t>DNA:</w:t>
      </w:r>
    </w:p>
    <w:p w:rsidRDefault="00C87653" w:rsidP="00C87653" w:rsidR="00C87653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C87653" w:rsidP="00C87653" w:rsidR="00C87653">
      <w:r w:rsidRPr="00A01367">
        <w:t>- dužnik</w:t>
      </w:r>
      <w:r>
        <w:t xml:space="preserve"> </w:t>
      </w:r>
    </w:p>
    <w:p w:rsidRDefault="00C87653" w:rsidP="00C87653" w:rsidR="00C87653">
      <w:r w:rsidRPr="00A01367">
        <w:t>- mrežna stranica e-Oglasna ploča suda (8 dana)</w:t>
      </w:r>
    </w:p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C87653" w:rsidP="00C87653" w:rsidR="00C87653"/>
    <w:p w:rsidRDefault="00136C15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653" w:rsidP="00C87653" w:rsidR="00C87653">
      <w:r>
        <w:separator/>
      </w:r>
    </w:p>
  </w:endnote>
  <w:endnote w:id="0" w:type="continuationSeparator">
    <w:p w:rsidRDefault="00C87653" w:rsidP="00C87653" w:rsidR="00C87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653" w:rsidP="00C87653" w:rsidR="00C87653">
      <w:r>
        <w:separator/>
      </w:r>
    </w:p>
  </w:footnote>
  <w:footnote w:id="0" w:type="continuationSeparator">
    <w:p w:rsidRDefault="00C87653" w:rsidP="00C87653" w:rsidR="00C87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87653" w:rsidP="00B150B0" w:rsidR="00B150B0" w:rsidRPr="0096577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36C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>
          <w:tab/>
          <w:t xml:space="preserve">       2 St-439</w:t>
        </w:r>
        <w:r w:rsidRPr="0096577A">
          <w:t>/</w:t>
        </w:r>
        <w:r>
          <w:t>20</w:t>
        </w:r>
        <w:r w:rsidRPr="00E97C04">
          <w:t>17-</w:t>
        </w:r>
        <w:r>
          <w:t>9</w:t>
        </w:r>
      </w:p>
      <w:p w:rsidRDefault="00136C15" w:rsidP="00C87653" w:rsidR="00DA15C9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653"/>
    <w:rsid w:val="00136C15"/>
    <w:rsid w:val="00554328"/>
    <w:rsid w:val="00985388"/>
    <w:rsid w:val="00C8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65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6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765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6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765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76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765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C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C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C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C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65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6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765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765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76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765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C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C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C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C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</izvorni_sadrzaj>
    <derivirana_varijabla naziv="DomainObject.Predmet.ProtustrankaFormated_1">  LUČIĆ j.d.o.o. TAR</derivirana_varijabla>
  </DomainObject.Predmet.ProtustrankaFormated>
  <DomainObject.Predmet.ProtustrankaFormatedOIB>
    <izvorni_sadrzaj>  LUČIĆ j.d.o.o. TAR, OIB 80242776171</izvorni_sadrzaj>
    <derivirana_varijabla naziv="DomainObject.Predmet.ProtustrankaFormatedOIB_1">  LUČIĆ j.d.o.o. TAR, OIB 80242776171</derivirana_varijabla>
  </DomainObject.Predmet.ProtustrankaFormatedOIB>
  <DomainObject.Predmet.ProtustrankaFormatedWithAdress>
    <izvorni_sadrzaj> LUČIĆ j.d.o.o. TAR, Gedići 51 A, 52465 Tar</izvorni_sadrzaj>
    <derivirana_varijabla naziv="DomainObject.Predmet.ProtustrankaFormatedWithAdress_1"> LUČIĆ j.d.o.o. TAR, Gedići 51 A, 52465 Tar</derivirana_varijabla>
  </DomainObject.Predmet.ProtustrankaFormatedWithAdress>
  <DomainObject.Predmet.ProtustrankaFormatedWithAdressOIB>
    <izvorni_sadrzaj> LUČIĆ j.d.o.o. TAR, OIB 80242776171, Gedići 51 A, 52465 Tar</izvorni_sadrzaj>
    <derivirana_varijabla naziv="DomainObject.Predmet.ProtustrankaFormatedWithAdressOIB_1"> LUČIĆ j.d.o.o. TAR, OIB 80242776171, Gedići 51 A, 52465 Tar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16508.75</izvorni_sadrzaj>
    <derivirana_varijabla naziv="DomainObject.Predmet.TrenutnaVrijednost_1">16508.75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</item>
    </izvorni_sadrzaj>
    <derivirana_varijabla naziv="DomainObject.Predmet.ProtuStrankaListFormated_1">
      <item>LUČIĆ j.d.o.o. TAR</item>
    </derivirana_varijabla>
  </DomainObject.Predmet.ProtuStrankaListFormated>
  <DomainObject.Predmet.ProtuStrankaListFormatedOIB>
    <izvorni_sadrzaj>
      <item>LUČIĆ j.d.o.o. TAR, OIB 80242776171</item>
    </izvorni_sadrzaj>
    <derivirana_varijabla naziv="DomainObject.Predmet.ProtuStrankaListFormatedOIB_1">
      <item>LUČIĆ j.d.o.o. TAR, OIB 80242776171</item>
    </derivirana_varijabla>
  </DomainObject.Predmet.ProtuStrankaListFormatedOIB>
  <DomainObject.Predmet.ProtuStrankaListFormatedWithAdress>
    <izvorni_sadrzaj>
      <item>LUČIĆ j.d.o.o. TAR, Gedići 51 A, 52465 Tar</item>
    </izvorni_sadrzaj>
    <derivirana_varijabla naziv="DomainObject.Predmet.ProtuStrankaListFormatedWithAdress_1">
      <item>LUČIĆ j.d.o.o. TAR, Gedići 51 A, 52465 Tar</item>
    </derivirana_varijabla>
  </DomainObject.Predmet.ProtuStrankaListFormatedWithAdress>
  <DomainObject.Predmet.ProtuStrankaListFormatedWithAdressOIB>
    <izvorni_sadrzaj>
      <item>LUČIĆ j.d.o.o. TAR, OIB 80242776171, Gedići 51 A, 52465 Tar</item>
    </izvorni_sadrzaj>
    <derivirana_varijabla naziv="DomainObject.Predmet.ProtuStrankaListFormatedWithAdressOIB_1">
      <item>LUČIĆ j.d.o.o. TAR, OIB 80242776171, Gedići 51 A, 52465 Tar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</izvorni_sadrzaj>
    <derivirana_varijabla naziv="DomainObject.Predmet.SudioniciListNaziv_1">
      <item>FINANCIJSKA AGENCIJA, RC RIJEKA, PODRUŽNICA PULA, PULA</item>
      <item>LUČIĆ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LUČIĆ j.d.o.o. TAR, OIB 80242776171, Gedići 51 A,52465 Tar</item>
    </izvorni_sadrzaj>
    <derivirana_varijabla naziv="DomainObject.Predmet.SudioniciListAdressOIB_1">
      <item>FINANCIJSKA AGENCIJA, RC RIJEKA, PODRUŽNICA PULA, PULA, OIB 85821130368, Giardini 5,52100 Pula</item>
      <item>LUČIĆ j.d.o.o. TAR, OIB 80242776171, Gedići 51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</izvorni_sadrzaj>
    <derivirana_varijabla naziv="DomainObject.Predmet.SudioniciListNazivOIB_1">
      <item>, OIB 85821130368</item>
      <item>, OIB 80242776171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2058</properties:Characters>
  <properties:Lines>70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2018-02-02T07:18:00Z</dcterms:created>
  <dc:creator>Jasmina Matika</dc:creator>
  <cp:lastModifiedBy>Jasmina Matika</cp:lastModifiedBy>
  <dcterms:modified xmlns:xsi="http://www.w3.org/2001/XMLSchema-instance" xsi:type="dcterms:W3CDTF">2018-02-02T07:30:00Z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