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8646" w14:paraId="f71864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256F20">
        <w:t>861</w:t>
      </w:r>
      <w:r w:rsidR="008155EE" w:rsidRPr="009C5689">
        <w:t>/</w:t>
      </w:r>
      <w:r w:rsidR="00F9022B">
        <w:t>20</w:t>
      </w:r>
      <w:r w:rsidR="008155EE" w:rsidRPr="009C5689">
        <w:t>1</w:t>
      </w:r>
      <w:r w:rsidR="00256F20">
        <w:t>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6F20">
        <w:t>14. svibnja 2018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56F20" w:rsidRPr="000B7F8B">
        <w:t>BULE JURE j.d.o.o.</w:t>
      </w:r>
      <w:r w:rsidR="00256F20">
        <w:t xml:space="preserve"> Zagreb, </w:t>
      </w:r>
      <w:proofErr w:type="spellStart"/>
      <w:r w:rsidR="00256F20" w:rsidRPr="000B7F8B">
        <w:t>Stenjevec</w:t>
      </w:r>
      <w:proofErr w:type="spellEnd"/>
      <w:r w:rsidR="00256F20" w:rsidRPr="000B7F8B">
        <w:t xml:space="preserve"> 6</w:t>
      </w:r>
      <w:r w:rsidR="00256F20" w:rsidRPr="00FF5D2E">
        <w:t xml:space="preserve">, OIB: </w:t>
      </w:r>
      <w:r w:rsidR="00256F20" w:rsidRPr="000B7F8B">
        <w:t>62654958175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256F20">
        <w:t>20.377,93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6F20">
        <w:t xml:space="preserve">14. svibnja 2018.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FC3D2C">
        <w:t>,v.r.</w:t>
      </w:r>
    </w:p>
    <w:p w:rsidRDefault="00FC3D2C" w:rsidR="00FC3D2C" w:rsidRPr="00ED5ADF">
      <w:pPr>
        <w:jc w:val="right"/>
      </w:pPr>
    </w:p>
    <w:p w:rsidRDefault="00FC3D2C" w:rsidR="00FC3D2C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C3D2C" w:rsidR="00FC3D2C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256F20">
      <w:t>861/</w:t>
    </w:r>
    <w:r w:rsidR="00F9022B">
      <w:t>20</w:t>
    </w:r>
    <w:r w:rsidR="00256F20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D6A7A"/>
    <w:rsid w:val="001E50FB"/>
    <w:rsid w:val="001F011C"/>
    <w:rsid w:val="001F6933"/>
    <w:rsid w:val="00230A63"/>
    <w:rsid w:val="0023179F"/>
    <w:rsid w:val="00256F20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04C3A"/>
    <w:rsid w:val="00742665"/>
    <w:rsid w:val="007715C3"/>
    <w:rsid w:val="007B5AFD"/>
    <w:rsid w:val="007D5A5D"/>
    <w:rsid w:val="008155EE"/>
    <w:rsid w:val="00822950"/>
    <w:rsid w:val="00841C5F"/>
    <w:rsid w:val="008613BD"/>
    <w:rsid w:val="00863025"/>
    <w:rsid w:val="008716E4"/>
    <w:rsid w:val="00871F01"/>
    <w:rsid w:val="008C098A"/>
    <w:rsid w:val="008D05B2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36B9"/>
    <w:rsid w:val="00C837AA"/>
    <w:rsid w:val="00C958E9"/>
    <w:rsid w:val="00CA0577"/>
    <w:rsid w:val="00CE7362"/>
    <w:rsid w:val="00D01B78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9022B"/>
    <w:rsid w:val="00FB60C2"/>
    <w:rsid w:val="00FC3D2C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D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D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D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D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D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D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D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D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St-861/2018</izvorni_sadrzaj>
    <derivirana_varijabla naziv="DomainObject.Predmet.OznakaBroj_1">St-861/2018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BULE JURE j.d.o.o. za ugostiteljstvo i trgovinu zastupanog po punomoćniku Josip Brkić</izvorni_sadrzaj>
    <derivirana_varijabla naziv="DomainObject.Predmet.ProtustrankaFormated_1">  BULE JURE j.d.o.o. za ugostiteljstvo i trgovinu zastupanog po punomoćniku Josip Brkić</derivirana_varijabla>
  </DomainObject.Predmet.ProtustrankaFormated>
  <DomainObject.Predmet.ProtustrankaFormatedOIB>
    <izvorni_sadrzaj>  BULE JURE j.d.o.o. za ugostiteljstvo i trgovinu, OIB 62654958175 zastupanog po punomoćniku Josip Brkić</izvorni_sadrzaj>
    <derivirana_varijabla naziv="DomainObject.Predmet.ProtustrankaFormatedOIB_1">  BULE JURE j.d.o.o. za ugostiteljstvo i trgovinu, OIB 62654958175 zastupanog po punomoćniku Josip Brkić</derivirana_varijabla>
  </DomainObject.Predmet.ProtustrankaFormatedOIB>
  <DomainObject.Predmet.ProtustrankaFormatedWithAdress>
    <izvorni_sadrzaj> BULE JURE j.d.o.o. za ugostiteljstvo i trgovinu, Stenjevec 6, 10000 Zagreb zastupanog po punomoćniku Josip Brkić</izvorni_sadrzaj>
    <derivirana_varijabla naziv="DomainObject.Predmet.ProtustrankaFormatedWithAdress_1"> BULE JURE j.d.o.o. za ugostiteljstvo i trgovinu, Stenjevec 6, 10000 Zagreb zastupanog po punomoćniku Josip Brkić</derivirana_varijabla>
  </DomainObject.Predmet.ProtustrankaFormatedWithAdress>
  <DomainObject.Predmet.ProtustrankaFormatedWithAdressOIB>
    <izvorni_sadrzaj> BULE JURE j.d.o.o. za ugostiteljstvo i trgovinu, OIB 62654958175, Stenjevec 6, 10000 Zagreb zastupanog po punomoćniku Josip Brkić</izvorni_sadrzaj>
    <derivirana_varijabla naziv="DomainObject.Predmet.ProtustrankaFormatedWithAdressOIB_1"> BULE JURE j.d.o.o. za ugostiteljstvo i trgovinu, OIB 62654958175, Stenjevec 6, 10000 Zagreb zastupanog po punomoćniku Josip Brkić</derivirana_varijabla>
  </DomainObject.Predmet.ProtustrankaFormatedWithAdressOIB>
  <DomainObject.Predmet.ProtustrankaWithAdress>
    <izvorni_sadrzaj>BULE JURE j.d.o.o. za ugostiteljstvo i trgovinu Stenjevec 6, 10000 Zagreb</izvorni_sadrzaj>
    <derivirana_varijabla naziv="DomainObject.Predmet.ProtustrankaWithAdress_1">BULE JURE j.d.o.o. za ugostiteljstvo i trgovinu Stenjevec 6, 10000 Zagreb</derivirana_varijabla>
  </DomainObject.Predmet.ProtustrankaWithAdress>
  <DomainObject.Predmet.ProtustrankaWithAdressOIB>
    <izvorni_sadrzaj>BULE JURE j.d.o.o. za ugostiteljstvo i trgovinu, OIB 62654958175, Stenjevec 6, 10000 Zagreb</izvorni_sadrzaj>
    <derivirana_varijabla naziv="DomainObject.Predmet.ProtustrankaWithAdressOIB_1">BULE JURE j.d.o.o. za ugostiteljstvo i trgovinu, OIB 62654958175, Stenjevec 6, 10000 Zagreb</derivirana_varijabla>
  </DomainObject.Predmet.ProtustrankaWithAdressOIB>
  <DomainObject.Predmet.ProtustrankaNazivFormated>
    <izvorni_sadrzaj>BULE JURE j.d.o.o. za ugostiteljstvo i trgovinu</izvorni_sadrzaj>
    <derivirana_varijabla naziv="DomainObject.Predmet.ProtustrankaNazivFormated_1">BULE JURE j.d.o.o. za ugostiteljstvo i trgovinu</derivirana_varijabla>
  </DomainObject.Predmet.ProtustrankaNazivFormated>
  <DomainObject.Predmet.ProtustrankaNazivFormatedOIB>
    <izvorni_sadrzaj>BULE JURE j.d.o.o. za ugostiteljstvo i trgovinu, OIB 62654958175</izvorni_sadrzaj>
    <derivirana_varijabla naziv="DomainObject.Predmet.ProtustrankaNazivFormatedOIB_1">BULE JURE j.d.o.o. za ugostiteljstvo i trgovinu, OIB 62654958175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BULE JURE j.d.o.o. za ugostiteljstvo i trgovinu zastupanog po punomoćniku Josip Brkić</item>
    </izvorni_sadrzaj>
    <derivirana_varijabla naziv="DomainObject.Predmet.ProtuStrankaListFormated_1">
      <item>BULE JURE j.d.o.o. za ugostiteljstvo i trgovinu zastupanog po punomoćniku Josip Brkić</item>
    </derivirana_varijabla>
  </DomainObject.Predmet.ProtuStrankaListFormated>
  <DomainObject.Predmet.ProtuStrankaListFormatedOIB>
    <izvorni_sadrzaj>
      <item>BULE JURE j.d.o.o. za ugostiteljstvo i trgovinu, OIB 62654958175 zastupanog po punomoćniku Josip Brkić</item>
    </izvorni_sadrzaj>
    <derivirana_varijabla naziv="DomainObject.Predmet.ProtuStrankaListFormatedOIB_1">
      <item>BULE JURE j.d.o.o. za ugostiteljstvo i trgovinu, OIB 62654958175 zastupanog po punomoćniku Josip Brkić</item>
    </derivirana_varijabla>
  </DomainObject.Predmet.ProtuStrankaListFormatedOIB>
  <DomainObject.Predmet.ProtuStrankaListFormatedWithAdress>
    <izvorni_sadrzaj>
      <item>BULE JURE j.d.o.o. za ugostiteljstvo i trgovinu, Stenjevec 6, 10000 Zagreb zastupanog po punomoćniku Josip Brkić</item>
    </izvorni_sadrzaj>
    <derivirana_varijabla naziv="DomainObject.Predmet.ProtuStrankaListFormatedWithAdress_1">
      <item>BULE JURE j.d.o.o. za ugostiteljstvo i trgovinu, Stenjevec 6, 10000 Zagreb zastupanog po punomoćniku Josip Brkić</item>
    </derivirana_varijabla>
  </DomainObject.Predmet.ProtuStrankaListFormatedWithAdress>
  <DomainObject.Predmet.ProtuStrankaListFormatedWithAdressOIB>
    <izvorni_sadrzaj>
      <item>BULE JURE j.d.o.o. za ugostiteljstvo i trgovinu, OIB 62654958175, Stenjevec 6, 10000 Zagreb zastupanog po punomoćniku Josip Brkić</item>
    </izvorni_sadrzaj>
    <derivirana_varijabla naziv="DomainObject.Predmet.ProtuStrankaListFormatedWithAdressOIB_1">
      <item>BULE JURE j.d.o.o. za ugostiteljstvo i trgovinu, OIB 62654958175, Stenjevec 6, 10000 Zagreb zastupanog po punomoćniku Josip Brkić</item>
    </derivirana_varijabla>
  </DomainObject.Predmet.ProtuStrankaListFormatedWithAdressOIB>
  <DomainObject.Predmet.ProtuStrankaListNazivFormated>
    <izvorni_sadrzaj>
      <item>BULE JURE j.d.o.o. za ugostiteljstvo i trgovinu</item>
    </izvorni_sadrzaj>
    <derivirana_varijabla naziv="DomainObject.Predmet.ProtuStrankaListNazivFormated_1">
      <item>BULE JURE j.d.o.o. za ugostiteljstvo i trgovinu</item>
    </derivirana_varijabla>
  </DomainObject.Predmet.ProtuStrankaListNazivFormated>
  <DomainObject.Predmet.ProtuStrankaListNazivFormatedOIB>
    <izvorni_sadrzaj>
      <item>BULE JURE j.d.o.o. za ugostiteljstvo i trgovinu, OIB 62654958175</item>
    </izvorni_sadrzaj>
    <derivirana_varijabla naziv="DomainObject.Predmet.ProtuStrankaListNazivFormatedOIB_1">
      <item>BULE JURE j.d.o.o. za ugostiteljstvo i trgovinu, OIB 62654958175</item>
    </derivirana_varijabla>
  </DomainObject.Predmet.ProtuStrankaListNazivFormatedOIB>
  <DomainObject.Predmet.OstaliListFormated>
    <izvorni_sadrzaj>
      <item>Josip Brkić punomoćnik sudionika u postupku BULE JURE j.d.o.o. za ugostiteljstvo i trgovinu</item>
    </izvorni_sadrzaj>
    <derivirana_varijabla naziv="DomainObject.Predmet.OstaliListFormated_1">
      <item>Josip Brkić punomoćnik sudionika u postupku BULE JURE j.d.o.o. za ugostiteljstvo i trgovinu</item>
    </derivirana_varijabla>
  </DomainObject.Predmet.OstaliListFormated>
  <DomainObject.Predmet.OstaliListFormatedOIB>
    <izvorni_sadrzaj>
      <item>Josip Brkić, OIB 87990445229 punomoćnik sudionika u postupku BULE JURE j.d.o.o. za ugostiteljstvo i trgovinu</item>
    </izvorni_sadrzaj>
    <derivirana_varijabla naziv="DomainObject.Predmet.OstaliListFormatedOIB_1">
      <item>Josip Brkić, OIB 87990445229 punomoćnik sudionika u postupku BULE JURE j.d.o.o. za ugostiteljstvo i trgovinu</item>
    </derivirana_varijabla>
  </DomainObject.Predmet.OstaliListFormatedOIB>
  <DomainObject.Predmet.OstaliListFormatedWithAdress>
    <izvorni_sadrzaj>
      <item>Josip Brkić, Emanuela Vidovića 5, 10000 Zagreb punomoćnik sudionika u postupku BULE JURE j.d.o.o. za ugostiteljstvo i trgovinu</item>
    </izvorni_sadrzaj>
    <derivirana_varijabla naziv="DomainObject.Predmet.OstaliListFormatedWithAdress_1">
      <item>Josip Brkić, Emanuela Vidovića 5, 10000 Zagreb punomoćnik sudionika u postupku BULE JURE j.d.o.o. za ugostiteljstvo i trgovinu</item>
    </derivirana_varijabla>
  </DomainObject.Predmet.OstaliListFormatedWithAdress>
  <DomainObject.Predmet.OstaliListFormatedWithAdressOIB>
    <izvorni_sadrzaj>
      <item>Josip Brkić, OIB 87990445229, Emanuela Vidovića 5, 10000 Zagreb punomoćnik sudionika u postupku BULE JURE j.d.o.o. za ugostiteljstvo i trgovinu</item>
    </izvorni_sadrzaj>
    <derivirana_varijabla naziv="DomainObject.Predmet.OstaliListFormatedWithAdressOIB_1">
      <item>Josip Brkić, OIB 87990445229, Emanuela Vidovića 5, 10000 Zagreb punomoćnik sudionika u postupku BULE JURE j.d.o.o. za ugostiteljstvo i trgovinu</item>
    </derivirana_varijabla>
  </DomainObject.Predmet.OstaliListFormatedWithAdressOIB>
  <DomainObject.Predmet.OstaliListNazivFormated>
    <izvorni_sadrzaj>
      <item>Josip Brkić</item>
    </izvorni_sadrzaj>
    <derivirana_varijabla naziv="DomainObject.Predmet.OstaliListNazivFormated_1">
      <item>Josip Brkić</item>
    </derivirana_varijabla>
  </DomainObject.Predmet.OstaliListNazivFormated>
  <DomainObject.Predmet.OstaliListNazivFormatedOIB>
    <izvorni_sadrzaj>
      <item>Josip Brkić, OIB 87990445229</item>
    </izvorni_sadrzaj>
    <derivirana_varijabla naziv="DomainObject.Predmet.OstaliListNazivFormatedOIB_1">
      <item>Josip Brkić, OIB 87990445229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BULE JURE j.d.o.o. za ugostiteljstvo i trgovinu</izvorni_sadrzaj>
    <derivirana_varijabla naziv="DomainObject.Predmet.ProtustrankaIDrugi_1">BULE JURE j.d.o.o.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BULE JURE j.d.o.o. za ugostiteljstvo i trgovinu, OIB 62654958175, Stenjevec 6, 10000 Zagreb</izvorni_sadrzaj>
    <derivirana_varijabla naziv="DomainObject.Predmet.ProtustrankaIDrugiAdressOIB_1">BULE JURE j.d.o.o. za ugostiteljstvo i trgovinu, OIB 62654958175, Stenjevec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BULE JURE j.d.o.o. za ugostiteljstvo i trgovinu</item>
      <item>FINA Regionalni centar Zagreb</item>
      <item>Josip Brkić</item>
    </izvorni_sadrzaj>
    <derivirana_varijabla naziv="DomainObject.Predmet.SudioniciListNaziv_1">
      <item>BULE JURE j.d.o.o. za ugostiteljstvo i trgovinu</item>
      <item>FINA Regionalni centar Zagreb</item>
      <item>Josip Brkić</item>
    </derivirana_varijabla>
  </DomainObject.Predmet.SudioniciListNaziv>
  <DomainObject.Predmet.SudioniciListAdressOIB>
    <izvorni_sadrzaj>
      <item>BULE JURE j.d.o.o. za ugostiteljstvo i trgovinu, OIB 62654958175, Stenjevec 6,10000 Zagreb</item>
      <item>FINA Regionalni centar Zagreb, OIB 85821130368, Trg svibanjskih žrtava 1995. 1,10000 Zagreb</item>
      <item>Josip Brkić, OIB 87990445229, Emanuela Vidovića 5,10000 Zagreb</item>
    </izvorni_sadrzaj>
    <derivirana_varijabla naziv="DomainObject.Predmet.SudioniciListAdressOIB_1">
      <item>BULE JURE j.d.o.o. za ugostiteljstvo i trgovinu, OIB 62654958175, Stenjevec 6,10000 Zagreb</item>
      <item>FINA Regionalni centar Zagreb, OIB 85821130368, Trg svibanjskih žrtava 1995. 1,10000 Zagreb</item>
      <item>Josip Brkić, OIB 87990445229, Emanuela Vidovića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62654958175</item>
      <item>, OIB 85821130368</item>
      <item>, OIB 87990445229</item>
    </izvorni_sadrzaj>
    <derivirana_varijabla naziv="DomainObject.Predmet.SudioniciListNazivOIB_1">
      <item>, OIB 62654958175</item>
      <item>, OIB 85821130368</item>
      <item>, OIB 87990445229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AED008-E390-4C70-B580-878B4BA18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1330</properties:Characters>
  <properties:Lines>43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2018-05-11T11:59:00Z</dcterms:created>
  <dc:creator>ilukac</dc:creator>
  <cp:lastModifiedBy>Ljubica Radošević</cp:lastModifiedBy>
  <cp:lastPrinted>2018-05-14T10:35:00Z</cp:lastPrinted>
  <dcterms:modified xmlns:xsi="http://www.w3.org/2001/XMLSchema-instance" xsi:type="dcterms:W3CDTF">2018-05-14T10:35:00Z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(St-861-18--oglas - oglasna i zz(novo).docx)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