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74f5" w14:paraId="d9f74f5" w:rsidRDefault="00AE649C" w:rsidP="00FA5B5E" w:rsidR="00AE649C" w:rsidRPr="00B76F3C">
      <w:pPr>
        <w:pStyle w:val="Naslov3"/>
        <w15:collapsed w:val="false"/>
      </w:pPr>
    </w:p>
    <w:p w:rsidRDefault="00295D27" w:rsidP="00295D27" w:rsidR="00295D27" w:rsidRPr="00295D2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95D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   5 St-338/2015-3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295D27">
        <w:rPr>
          <w:rFonts w:cs="Times New Roman" w:eastAsia="Times New Roman"/>
          <w:lang w:eastAsia="hr-HR" w:val="en-GB"/>
        </w:rPr>
        <w:t>E  R</w:t>
      </w:r>
      <w:proofErr w:type="gramEnd"/>
      <w:r w:rsidRPr="00295D27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>R J E Š E N J E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295D27">
        <w:rPr>
          <w:rFonts w:cs="Times New Roman" w:eastAsia="Times New Roman"/>
          <w:lang w:eastAsia="hr-HR" w:val="en-GB"/>
        </w:rPr>
        <w:t>po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stečajnom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sucu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Mariji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95D27">
        <w:rPr>
          <w:rFonts w:cs="Times New Roman" w:eastAsia="Times New Roman"/>
          <w:lang w:eastAsia="hr-HR" w:val="en-GB"/>
        </w:rPr>
        <w:t>skraćenom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stečajnom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postupku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dužnikom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r w:rsidRPr="00295D27">
        <w:rPr>
          <w:rFonts w:cs="Times New Roman" w:eastAsia="Times New Roman"/>
          <w:szCs w:val="20"/>
          <w:lang w:eastAsia="hr-HR"/>
        </w:rPr>
        <w:t xml:space="preserve">KALE društvo s ograničenom odgovornošću za trgovinu, proizvodnju i usluge, Garešnica, 73. Samostalne bojne 2, MBS: 010083447, OIB: 23394530137, </w:t>
      </w:r>
      <w:proofErr w:type="spellStart"/>
      <w:r w:rsidRPr="00295D27">
        <w:rPr>
          <w:rFonts w:cs="Times New Roman" w:eastAsia="Times New Roman"/>
          <w:lang w:eastAsia="hr-HR" w:val="en-GB"/>
        </w:rPr>
        <w:t>dana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26.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2016.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95D27">
        <w:rPr>
          <w:rFonts w:cs="Times New Roman" w:eastAsia="Times New Roman"/>
          <w:lang w:eastAsia="hr-HR" w:val="en-GB"/>
        </w:rPr>
        <w:t>r</w:t>
      </w:r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295D27">
        <w:rPr>
          <w:rFonts w:cs="Times New Roman" w:eastAsia="Times New Roman"/>
          <w:lang w:eastAsia="hr-HR" w:val="en-GB"/>
        </w:rPr>
        <w:t>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o   j e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5D27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295D27">
        <w:rPr>
          <w:rFonts w:cs="Times New Roman" w:eastAsia="Times New Roman"/>
          <w:lang w:eastAsia="hr-HR" w:val="en-GB"/>
        </w:rPr>
        <w:t>Otvara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5D27">
        <w:rPr>
          <w:rFonts w:cs="Times New Roman" w:eastAsia="Times New Roman"/>
          <w:lang w:eastAsia="hr-HR" w:val="en-GB"/>
        </w:rPr>
        <w:t>stečajni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postupak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dužnikom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r w:rsidRPr="00295D27">
        <w:rPr>
          <w:rFonts w:cs="Times New Roman" w:eastAsia="Times New Roman"/>
          <w:szCs w:val="20"/>
          <w:lang w:eastAsia="hr-HR"/>
        </w:rPr>
        <w:t>KALE društvo s ograničenom odgovornošću za trgovinu, proizvodnju i usluge, Garešnica, 73. Samostalne bojne 2, MBS: 010083447, OIB: 23394530137.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295D27">
        <w:rPr>
          <w:rFonts w:cs="Times New Roman" w:eastAsia="Times New Roman"/>
          <w:lang w:eastAsia="hr-HR" w:val="en-GB"/>
        </w:rPr>
        <w:t>Za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stečajnog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upravitelja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imenuje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se RENATO SABLJIĆ, dipl. </w:t>
      </w:r>
      <w:proofErr w:type="spellStart"/>
      <w:r w:rsidRPr="00295D27">
        <w:rPr>
          <w:rFonts w:cs="Times New Roman" w:eastAsia="Times New Roman"/>
          <w:lang w:eastAsia="hr-HR" w:val="en-GB"/>
        </w:rPr>
        <w:t>ing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elektrotehnike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iz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Zagreba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95D27">
        <w:rPr>
          <w:rFonts w:cs="Times New Roman" w:eastAsia="Times New Roman"/>
          <w:lang w:eastAsia="hr-HR" w:val="en-GB"/>
        </w:rPr>
        <w:t>Zdenački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zavoj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14, OIB: 74644810692.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5D27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295D27">
        <w:rPr>
          <w:rFonts w:cs="Times New Roman" w:eastAsia="Times New Roman"/>
          <w:lang w:eastAsia="hr-HR" w:val="en-GB"/>
        </w:rPr>
        <w:t>Zaključuje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5D27">
        <w:rPr>
          <w:rFonts w:cs="Times New Roman" w:eastAsia="Times New Roman"/>
          <w:lang w:eastAsia="hr-HR" w:val="en-GB"/>
        </w:rPr>
        <w:t>stečajni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postupak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dužnikom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r w:rsidRPr="00295D27">
        <w:rPr>
          <w:rFonts w:cs="Times New Roman" w:eastAsia="Times New Roman"/>
          <w:szCs w:val="20"/>
          <w:lang w:eastAsia="hr-HR"/>
        </w:rPr>
        <w:t>KALE društvo s ograničenom odgovornošću za trgovinu, proizvodnju i usluge, Garešnica, 73. Samostalne bojne 2, MBS: 010083447, OIB: 23394530137.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 </w:t>
      </w:r>
    </w:p>
    <w:p w:rsidRDefault="00295D27" w:rsidP="00295D27" w:rsidR="00295D27" w:rsidRPr="00295D2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Calibri"/>
        </w:rPr>
        <w:t xml:space="preserve">IV. </w:t>
      </w:r>
      <w:r w:rsidRPr="00295D27">
        <w:rPr>
          <w:rFonts w:cs="Times New Roman" w:eastAsia="Times New Roman"/>
          <w:lang w:eastAsia="hr-HR"/>
        </w:rPr>
        <w:t>Stečajni postupak je otvoren i zaključen s danom 26. veljače 2016. u 14,15 sati, kada je ovo rješenje objavljeno na e-oglasnoj ploči ovoga suda</w:t>
      </w:r>
    </w:p>
    <w:p w:rsidRDefault="00295D27" w:rsidP="00295D27" w:rsidR="00295D27" w:rsidRPr="00295D27">
      <w:pPr>
        <w:spacing w:after="0"/>
        <w:ind w:firstLine="851"/>
        <w:jc w:val="both"/>
        <w:rPr>
          <w:rFonts w:cs="Times New Roman" w:eastAsia="Calibri"/>
        </w:rPr>
      </w:pPr>
    </w:p>
    <w:p w:rsidRDefault="00295D27" w:rsidP="00295D27" w:rsidR="00295D27" w:rsidRPr="00295D27">
      <w:pPr>
        <w:spacing w:after="0"/>
        <w:ind w:firstLine="851"/>
        <w:jc w:val="both"/>
        <w:rPr>
          <w:rFonts w:cs="Times New Roman" w:eastAsia="Calibri"/>
        </w:rPr>
      </w:pPr>
      <w:r w:rsidRPr="00295D2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295D27">
        <w:rPr>
          <w:rFonts w:cs="Times New Roman" w:eastAsia="Times New Roman"/>
          <w:lang w:eastAsia="hr-HR" w:val="en-GB"/>
        </w:rPr>
        <w:t>Nakon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pravomoćnosti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ovoga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rješenja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stečajni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dužnik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5D27">
        <w:rPr>
          <w:rFonts w:cs="Times New Roman" w:eastAsia="Times New Roman"/>
          <w:lang w:eastAsia="hr-HR" w:val="en-GB"/>
        </w:rPr>
        <w:t>brisati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iz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sudskog</w:t>
      </w:r>
      <w:proofErr w:type="spell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5D27">
        <w:rPr>
          <w:rFonts w:cs="Times New Roman" w:eastAsia="Times New Roman"/>
          <w:lang w:eastAsia="hr-HR" w:val="en-GB"/>
        </w:rPr>
        <w:t>registra</w:t>
      </w:r>
      <w:proofErr w:type="spellEnd"/>
      <w:r w:rsidRPr="00295D27">
        <w:rPr>
          <w:rFonts w:cs="Times New Roman" w:eastAsia="Times New Roman"/>
          <w:lang w:eastAsia="hr-HR" w:val="en-GB"/>
        </w:rPr>
        <w:t>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295D27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295D27">
        <w:rPr>
          <w:rFonts w:cs="Times New Roman" w:eastAsia="Times New Roman"/>
          <w:szCs w:val="20"/>
          <w:lang w:eastAsia="hr-HR"/>
        </w:rPr>
        <w:t xml:space="preserve">KALE društvo s ograničenom odgovornošću za trgovinu, proizvodnju i usluge, Garešnica, </w:t>
      </w:r>
      <w:r w:rsidRPr="00295D27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295D27">
        <w:rPr>
          <w:rFonts w:cs="Times New Roman" w:eastAsia="Times New Roman"/>
          <w:lang w:eastAsia="hr-HR"/>
        </w:rPr>
        <w:t>posl</w:t>
      </w:r>
      <w:proofErr w:type="spellEnd"/>
      <w:r w:rsidRPr="00295D27">
        <w:rPr>
          <w:rFonts w:cs="Times New Roman" w:eastAsia="Times New Roman"/>
          <w:lang w:eastAsia="hr-HR"/>
        </w:rPr>
        <w:t>. broj St-338/2015-2, koji je objavljen na mrežnoj stranici e-oglasna ploča Trgovačkog suda u Bjelovaru dana 5.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295D27">
        <w:rPr>
          <w:rFonts w:cs="Times New Roman" w:eastAsia="Times New Roman"/>
          <w:lang w:eastAsia="hr-HR"/>
        </w:rPr>
        <w:t>toč.I</w:t>
      </w:r>
      <w:proofErr w:type="spellEnd"/>
      <w:r w:rsidRPr="00295D27">
        <w:rPr>
          <w:rFonts w:cs="Times New Roman" w:eastAsia="Times New Roman"/>
          <w:lang w:eastAsia="hr-HR"/>
        </w:rPr>
        <w:t>., II., III. i IV. izreke.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5D27" w:rsidP="00295D27" w:rsidR="00295D27" w:rsidRPr="00295D27">
      <w:pPr>
        <w:spacing w:after="0"/>
        <w:ind w:firstLine="851"/>
        <w:jc w:val="both"/>
        <w:rPr>
          <w:rFonts w:cs="Times New Roman" w:eastAsia="Calibri"/>
        </w:rPr>
      </w:pPr>
      <w:r w:rsidRPr="00295D27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5D27" w:rsidP="00295D27" w:rsidR="00295D27" w:rsidRPr="00295D27">
      <w:pPr>
        <w:spacing w:after="0"/>
        <w:ind w:firstLine="851"/>
        <w:jc w:val="both"/>
        <w:rPr>
          <w:rFonts w:cs="Times New Roman" w:eastAsia="Calibri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95D27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295D27">
        <w:rPr>
          <w:rFonts w:cs="Times New Roman" w:eastAsia="Times New Roman"/>
          <w:lang w:eastAsia="hr-HR" w:val="en-GB"/>
        </w:rPr>
        <w:t>Bjelovaru</w:t>
      </w:r>
      <w:proofErr w:type="spellEnd"/>
      <w:r w:rsidRPr="00295D27">
        <w:rPr>
          <w:rFonts w:cs="Times New Roman" w:eastAsia="Times New Roman"/>
          <w:lang w:eastAsia="hr-HR" w:val="en-GB"/>
        </w:rPr>
        <w:t>, 26.</w:t>
      </w:r>
      <w:proofErr w:type="gramEnd"/>
      <w:r w:rsidRPr="00295D2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5D27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95D27">
        <w:rPr>
          <w:rFonts w:cs="Times New Roman" w:eastAsia="Times New Roman"/>
          <w:lang w:eastAsia="hr-HR" w:val="en-GB"/>
        </w:rPr>
        <w:t xml:space="preserve"> 2016.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295D27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  MARIJA PETRINA KUBICA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95D27">
        <w:rPr>
          <w:rFonts w:cs="Times New Roman" w:eastAsia="Times New Roman"/>
          <w:lang w:eastAsia="hr-HR" w:val="en-GB"/>
        </w:rPr>
        <w:t xml:space="preserve">                                                          </w:t>
      </w:r>
      <w:r w:rsidRPr="00295D27">
        <w:rPr>
          <w:rFonts w:cs="Times New Roman" w:eastAsia="Times New Roman"/>
          <w:lang w:eastAsia="hr-HR" w:val="en-GB"/>
        </w:rPr>
        <w:tab/>
      </w:r>
      <w:r w:rsidRPr="00295D27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95D27">
        <w:rPr>
          <w:rFonts w:cs="Times New Roman" w:eastAsia="Times New Roman"/>
          <w:lang w:eastAsia="hr-HR"/>
        </w:rPr>
        <w:t>Rj</w:t>
      </w:r>
      <w:proofErr w:type="spellEnd"/>
      <w:r w:rsidRPr="00295D27">
        <w:rPr>
          <w:rFonts w:cs="Times New Roman" w:eastAsia="Times New Roman"/>
          <w:lang w:eastAsia="hr-HR"/>
        </w:rPr>
        <w:t>.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putem sudskog dostavljača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295D27" w:rsidP="00295D27" w:rsidR="00295D27" w:rsidRPr="00295D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5D27">
        <w:rPr>
          <w:rFonts w:cs="Times New Roman" w:eastAsia="Times New Roman"/>
          <w:lang w:eastAsia="hr-HR"/>
        </w:rPr>
        <w:t xml:space="preserve">2. </w:t>
      </w:r>
      <w:proofErr w:type="spellStart"/>
      <w:r w:rsidRPr="00295D27">
        <w:rPr>
          <w:rFonts w:cs="Times New Roman" w:eastAsia="Times New Roman"/>
          <w:lang w:eastAsia="hr-HR"/>
        </w:rPr>
        <w:t>Sc</w:t>
      </w:r>
      <w:proofErr w:type="spellEnd"/>
      <w:r w:rsidRPr="00295D27">
        <w:rPr>
          <w:rFonts w:cs="Times New Roman" w:eastAsia="Times New Roman"/>
          <w:lang w:eastAsia="hr-HR"/>
        </w:rPr>
        <w:t xml:space="preserve"> pravomoćnost</w:t>
      </w:r>
    </w:p>
    <w:p w:rsidRDefault="00295D27" w:rsidP="00295D27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95D27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D27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89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St-338/2015-3</izvorni_sadrzaj>
    <derivirana_varijabla naziv="DomainObject.Oznaka_1">St-338/2015-3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 društvo s ograničenom odgovornošću za trgovinu, proizvodnju i usluge, Garešnica zastupanog po punomoćniku Davor Klebar</izvorni_sadrzaj>
    <derivirana_varijabla naziv="DomainObject.Predmet.ProtustrankaFormated_1">  KALE društvo s ograničenom odgovornošću za trgovinu, proizvodnju i usluge, Garešnica zastupanog po punomoćniku Davor Klebar</derivirana_varijabla>
  </DomainObject.Predmet.ProtustrankaFormated>
  <DomainObject.Predmet.ProtustrankaFormatedOIB>
    <izvorni_sadrzaj>  KALE društvo s ograničenom odgovornošću za trgovinu, proizvodnju i usluge, Garešnica, OIB 23394530137 zastupanog po punomoćniku Davor Klebar</izvorni_sadrzaj>
    <derivirana_varijabla naziv="DomainObject.Predmet.ProtustrankaFormatedOIB_1">  KALE društvo s ograničenom odgovornošću za trgovinu, proizvodnju i usluge, Garešnica, OIB 23394530137 zastupanog po punomoćniku Davor Klebar</derivirana_varijabla>
  </DomainObject.Predmet.ProtustrankaFormatedOIB>
  <DomainObject.Predmet.ProtustrankaFormatedWithAdress>
    <izvorni_sadrzaj> KALE društvo s ograničenom odgovornošću za trgovinu, proizvodnju i usluge, Garešnica, 73. Samostalne bojne 2, 43280 Garešnica zastupanog po punomoćniku Davor Klebar</izvorni_sadrzaj>
    <derivirana_varijabla naziv="DomainObject.Predmet.ProtustrankaFormatedWithAdress_1"> KALE društvo s ograničenom odgovornošću za trgovinu, proizvodnju i usluge, Garešnica, 73. Samostalne bojne 2, 43280 Garešnica zastupanog po punomoćniku Davor Klebar</derivirana_varijabla>
  </DomainObject.Predmet.ProtustrankaFormatedWithAdress>
  <DomainObject.Predmet.ProtustrankaFormatedWithAdressOIB>
    <izvorni_sadrzaj> KALE društvo s ograničenom odgovornošću za trgovinu, proizvodnju i usluge, Garešnica, OIB 23394530137, 73. Samostalne bojne 2, 43280 Garešnica zastupanog po punomoćniku Davor Klebar</izvorni_sadrzaj>
    <derivirana_varijabla naziv="DomainObject.Predmet.ProtustrankaFormatedWithAdressOIB_1"> KALE društvo s ograničenom odgovornošću za trgovinu, proizvodnju i usluge, Garešnica, OIB 23394530137, 73. Samostalne bojne 2, 43280 Garešnica zastupanog po punomoćniku Davor Klebar</derivirana_varijabla>
  </DomainObject.Predmet.ProtustrankaFormatedWithAdressOIB>
  <DomainObject.Predmet.ProtustrankaWithAdress>
    <izvorni_sadrzaj>KALE društvo s ograničenom odgovornošću za trgovinu, proizvodnju i usluge, Garešnica 73. Samostalne bojne 2, 43280 Garešnica</izvorni_sadrzaj>
    <derivirana_varijabla naziv="DomainObject.Predmet.ProtustrankaWithAdress_1">KALE društvo s ograničenom odgovornošću za trgovinu, proizvodnju i usluge, Garešnica 73. Samostalne bojne 2, 43280 Garešnica</derivirana_varijabla>
  </DomainObject.Predmet.ProtustrankaWithAdress>
  <DomainObject.Predmet.ProtustrankaWithAdressOIB>
    <izvorni_sadrzaj>KALE društvo s ograničenom odgovornošću za trgovinu, proizvodnju i usluge, Garešnica, OIB 23394530137, 73. Samostalne bojne 2, 43280 Garešnica</izvorni_sadrzaj>
    <derivirana_varijabla naziv="DomainObject.Predmet.ProtustrankaWithAdressOIB_1">KALE društvo s ograničenom odgovornošću za trgovinu, proizvodnju i usluge, Garešnica, OIB 23394530137, 73. Samostalne bojne 2, 43280 Garešnica</derivirana_varijabla>
  </DomainObject.Predmet.ProtustrankaWithAdressOIB>
  <DomainObject.Predmet.ProtustrankaNazivFormated>
    <izvorni_sadrzaj>KALE društvo s ograničenom odgovornošću za trgovinu, proizvodnju i usluge, Garešnica</izvorni_sadrzaj>
    <derivirana_varijabla naziv="DomainObject.Predmet.ProtustrankaNazivFormated_1">KALE društvo s ograničenom odgovornošću za trgovinu, proizvodnju i usluge, Garešnica</derivirana_varijabla>
  </DomainObject.Predmet.ProtustrankaNazivFormated>
  <DomainObject.Predmet.ProtustrankaNazivFormatedOIB>
    <izvorni_sadrzaj>KALE društvo s ograničenom odgovornošću za trgovinu, proizvodnju i usluge, Garešnica, OIB 23394530137</izvorni_sadrzaj>
    <derivirana_varijabla naziv="DomainObject.Predmet.ProtustrankaNazivFormatedOIB_1">KALE društvo s ograničenom odgovornošću za trgovinu, proizvodnju i usluge, Garešnica, OIB 23394530137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KALE društvo s ograničenom odgovornošću za trgovinu, proizvodnju i usluge, Garešnica zastupanog po punomoćniku Davor Klebar</item>
    </izvorni_sadrzaj>
    <derivirana_varijabla naziv="DomainObject.Predmet.ProtuStrankaListFormated_1">
      <item>KALE društvo s ograničenom odgovornošću za trgovinu, proizvodnju i usluge, Garešnica zastupanog po punomoćniku Davor Klebar</item>
    </derivirana_varijabla>
  </DomainObject.Predmet.ProtuStrankaListFormated>
  <DomainObject.Predmet.ProtuStrankaListFormatedOIB>
    <izvorni_sadrzaj>
      <item>KALE društvo s ograničenom odgovornošću za trgovinu, proizvodnju i usluge, Garešnica, OIB 23394530137 zastupanog po punomoćniku Davor Klebar</item>
    </izvorni_sadrzaj>
    <derivirana_varijabla naziv="DomainObject.Predmet.ProtuStrankaListFormatedOIB_1">
      <item>KALE društvo s ograničenom odgovornošću za trgovinu, proizvodnju i usluge, Garešnica, OIB 23394530137 zastupanog po punomoćniku Davor Klebar</item>
    </derivirana_varijabla>
  </DomainObject.Predmet.ProtuStrankaListFormatedOIB>
  <DomainObject.Predmet.ProtuStrankaListFormatedWithAdress>
    <izvorni_sadrzaj>
      <item>KALE društvo s ograničenom odgovornošću za trgovinu, proizvodnju i usluge, Garešnica, 73. Samostalne bojne 2, 43280 Garešnica zastupanog po punomoćniku Davor Klebar</item>
    </izvorni_sadrzaj>
    <derivirana_varijabla naziv="DomainObject.Predmet.ProtuStrankaListFormatedWithAdress_1">
      <item>KALE društvo s ograničenom odgovornošću za trgovinu, proizvodnju i usluge, Garešnica, 73. Samostalne bojne 2, 43280 Garešnica zastupanog po punomoćniku Davor Klebar</item>
    </derivirana_varijabla>
  </DomainObject.Predmet.ProtuStrankaListFormatedWithAdress>
  <DomainObject.Predmet.ProtuStrankaListFormatedWithAdressOIB>
    <izvorni_sadrzaj>
      <item>KALE društvo s ograničenom odgovornošću za trgovinu, proizvodnju i usluge, Garešnica, OIB 23394530137, 73. Samostalne bojne 2, 43280 Garešnica zastupanog po punomoćniku Davor Klebar</item>
    </izvorni_sadrzaj>
    <derivirana_varijabla naziv="DomainObject.Predmet.ProtuStrankaListFormatedWithAdressOIB_1">
      <item>KALE društvo s ograničenom odgovornošću za trgovinu, proizvodnju i usluge, Garešnica, OIB 23394530137, 73. Samostalne bojne 2, 43280 Garešnica zastupanog po punomoćniku Davor Klebar</item>
    </derivirana_varijabla>
  </DomainObject.Predmet.ProtuStrankaListFormatedWithAdressOIB>
  <DomainObject.Predmet.ProtuStrankaListNazivFormated>
    <izvorni_sadrzaj>
      <item>KALE društvo s ograničenom odgovornošću za trgovinu, proizvodnju i usluge, Garešnica</item>
    </izvorni_sadrzaj>
    <derivirana_varijabla naziv="DomainObject.Predmet.ProtuStrankaListNazivFormated_1">
      <item>KALE društvo s ograničenom odgovornošću za trgovinu, proizvodnju i usluge, Garešnica</item>
    </derivirana_varijabla>
  </DomainObject.Predmet.ProtuStrankaListNazivFormated>
  <DomainObject.Predmet.ProtuStrankaListNazivFormatedOIB>
    <izvorni_sadrzaj>
      <item>KALE društvo s ograničenom odgovornošću za trgovinu, proizvodnju i usluge, Garešnica, OIB 23394530137</item>
    </izvorni_sadrzaj>
    <derivirana_varijabla naziv="DomainObject.Predmet.ProtuStrankaListNazivFormatedOIB_1">
      <item>KALE društvo s ograničenom odgovornošću za trgovinu, proizvodnju i usluge, Garešnica, OIB 23394530137</item>
    </derivirana_varijabla>
  </DomainObject.Predmet.ProtuStrankaListNazivFormatedOIB>
  <DomainObject.Predmet.OstaliListFormated>
    <izvorni_sadrzaj>
      <item>Davor Klebar punomoćnik sudionika u postupku KALE društvo s ograničenom odgovornošću za trgovinu, proizvodnju i usluge, Garešnica</item>
    </izvorni_sadrzaj>
    <derivirana_varijabla naziv="DomainObject.Predmet.OstaliListFormated_1">
      <item>Davor Klebar punomoćnik sudionika u postupku KALE društvo s ograničenom odgovornošću za trgovinu, proizvodnju i usluge, Garešnica</item>
    </derivirana_varijabla>
  </DomainObject.Predmet.OstaliListFormated>
  <DomainObject.Predmet.OstaliListFormatedOIB>
    <izvorni_sadrzaj>
      <item>Davor Klebar, OIB 31483235027 punomoćnik sudionika u postupku KALE društvo s ograničenom odgovornošću za trgovinu, proizvodnju i usluge, Garešnica</item>
    </izvorni_sadrzaj>
    <derivirana_varijabla naziv="DomainObject.Predmet.OstaliListFormatedOIB_1">
      <item>Davor Klebar, OIB 31483235027 punomoćnik sudionika u postupku KALE društvo s ograničenom odgovornošću za trgovinu, proizvodnju i usluge, Garešnica</item>
    </derivirana_varijabla>
  </DomainObject.Predmet.OstaliListFormatedOIB>
  <DomainObject.Predmet.OstaliListFormatedWithAdress>
    <izvorni_sadrzaj>
      <item>Davor Klebar, Ciglenica 5, 43280 Ciglenica punomoćnik sudionika u postupku KALE društvo s ograničenom odgovornošću za trgovinu, proizvodnju i usluge, Garešnica</item>
    </izvorni_sadrzaj>
    <derivirana_varijabla naziv="DomainObject.Predmet.OstaliListFormatedWithAdress_1">
      <item>Davor Klebar, Ciglenica 5, 43280 Ciglenica punomoćnik sudionika u postupku KALE društvo s ograničenom odgovornošću za trgovinu, proizvodnju i usluge, Garešnica</item>
    </derivirana_varijabla>
  </DomainObject.Predmet.OstaliListFormatedWithAdress>
  <DomainObject.Predmet.OstaliListFormatedWithAdressOIB>
    <izvorni_sadrzaj>
      <item>Davor Klebar, OIB 31483235027, Ciglenica 5, 43280 Ciglenica punomoćnik sudionika u postupku KALE društvo s ograničenom odgovornošću za trgovinu, proizvodnju i usluge, Garešnica</item>
    </izvorni_sadrzaj>
    <derivirana_varijabla naziv="DomainObject.Predmet.OstaliListFormatedWithAdressOIB_1">
      <item>Davor Klebar, OIB 31483235027, Ciglenica 5, 43280 Ciglenica punomoćnik sudionika u postupku KALE društvo s ograničenom odgovornošću za trgovinu, proizvodnju i usluge, Garešnica</item>
    </derivirana_varijabla>
  </DomainObject.Predmet.OstaliListFormatedWithAdressOIB>
  <DomainObject.Predmet.OstaliListNazivFormated>
    <izvorni_sadrzaj>
      <item>Davor Klebar</item>
    </izvorni_sadrzaj>
    <derivirana_varijabla naziv="DomainObject.Predmet.OstaliListNazivFormated_1">
      <item>Davor Klebar</item>
    </derivirana_varijabla>
  </DomainObject.Predmet.OstaliListNazivFormated>
  <DomainObject.Predmet.OstaliListNazivFormatedOIB>
    <izvorni_sadrzaj>
      <item>Davor Klebar, OIB 31483235027</item>
    </izvorni_sadrzaj>
    <derivirana_varijabla naziv="DomainObject.Predmet.OstaliListNazivFormatedOIB_1">
      <item>Davor Klebar, OIB 31483235027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St-338/2015-3</izvorni_sadrzaj>
    <derivirana_varijabla naziv="DomainObject.PoslovniBrojDokumenta_1">St-338/2015-3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KALE društvo s ograničenom odgovornošću za trgovinu, proizvodnju i usluge, Garešnica</izvorni_sadrzaj>
    <derivirana_varijabla naziv="DomainObject.Predmet.ProtustrankaIDrugi_1">KALE društvo s ograničenom odgovornošću za trgovinu,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KALE društvo s ograničenom odgovornošću za trgovinu, proizvodnju i usluge, Garešnica, OIB 23394530137, 73. Samostalne bojne 2, 43280 Garešnica</izvorni_sadrzaj>
    <derivirana_varijabla naziv="DomainObject.Predmet.ProtustrankaIDrugiAdressOIB_1">KALE društvo s ograničenom odgovornošću za trgovinu, proizvodnju i usluge, Garešnica, OIB 23394530137, 73. Samostalne bojne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KALE društvo s ograničenom odgovornošću za trgovinu, proizvodnju i usluge, Garešnica</item>
      <item>Davor Klebar</item>
    </izvorni_sadrzaj>
    <derivirana_varijabla naziv="DomainObject.Predmet.SudioniciListNaziv_1">
      <item>FINA, RC ZAGREB, Podružnica Bjelovar</item>
      <item>KALE društvo s ograničenom odgovornošću za trgovinu, proizvodnju i usluge, Garešnica</item>
      <item>Davor Klebar</item>
    </derivirana_varijabla>
  </DomainObject.Predmet.SudioniciListNaziv>
  <DomainObject.Predmet.SudioniciListAdressOIB>
    <izvorni_sadrzaj>
      <item>FINA, RC ZAGREB, Podružnica Bjelovar, OIB 85821130368, F. Supila 4,43000 Bjelovar</item>
      <item>KALE društvo s ograničenom odgovornošću za trgovinu, proizvodnju i usluge, Garešnica, OIB 23394530137, 73. Samostalne bojne 2,43280 Garešnica</item>
      <item>Davor Klebar, OIB 31483235027, Ciglenica 5,43280 Ciglenica</item>
    </izvorni_sadrzaj>
    <derivirana_varijabla naziv="DomainObject.Predmet.SudioniciListAdressOIB_1">
      <item>FINA, RC ZAGREB, Podružnica Bjelovar, OIB 85821130368, F. Supila 4,43000 Bjelovar</item>
      <item>KALE društvo s ograničenom odgovornošću za trgovinu, proizvodnju i usluge, Garešnica, OIB 23394530137, 73. Samostalne bojne 2,43280 Garešnica</item>
      <item>Davor Klebar, OIB 31483235027, Ciglenica 5,43280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3C38C-4E72-433D-A683-4609FCB47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3947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