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698b" w14:paraId="9d0698b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5B6FCC">
        <w:rPr>
          <w:rFonts w:cs="Times New Roman" w:hAnsi="Times New Roman" w:ascii="Times New Roman"/>
          <w:i w:val="false"/>
          <w:sz w:val="24"/>
          <w:szCs w:val="24"/>
        </w:rPr>
        <w:t>12</w:t>
      </w:r>
      <w:r w:rsidR="004B7135">
        <w:rPr>
          <w:rFonts w:cs="Times New Roman" w:hAnsi="Times New Roman" w:ascii="Times New Roman"/>
          <w:i w:val="false"/>
          <w:sz w:val="24"/>
          <w:szCs w:val="24"/>
        </w:rPr>
        <w:t>61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4B7135" w:rsidRPr="004B7135">
        <w:t>FATSIA d.o.o.  za građenje i trgovinu</w:t>
      </w:r>
      <w:r w:rsidR="004B7135">
        <w:t xml:space="preserve"> u stečaju</w:t>
      </w:r>
      <w:r w:rsidR="004B7135" w:rsidRPr="004B7135">
        <w:t>, Split, Drniška 18, MBS: 060185336, OIB: 42164976053</w:t>
      </w:r>
      <w:r w:rsidR="00FF68CD" w:rsidRPr="00FF68CD">
        <w:t xml:space="preserve">, zastupano po stečajnom upravitelju </w:t>
      </w:r>
      <w:r w:rsidR="004B7135" w:rsidRPr="004B7135">
        <w:t>Marina Mamić, Zagreb, Kruge 9, OIB: 12021589075</w:t>
      </w:r>
      <w:r w:rsidR="00FF68CD" w:rsidRPr="00FF68CD">
        <w:t xml:space="preserve">, izvan ročišta, dana </w:t>
      </w:r>
      <w:r w:rsidR="0020123D">
        <w:t>2</w:t>
      </w:r>
      <w:r w:rsidR="005B6FCC">
        <w:t>8</w:t>
      </w:r>
      <w:r w:rsidR="00FF68CD" w:rsidRPr="00FF68CD">
        <w:t xml:space="preserve">. </w:t>
      </w:r>
      <w:r w:rsidR="004B7135">
        <w:t>lipnj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4B7135" w:rsidRPr="004B7135">
        <w:t>Marina Mamić, Zagreb, Kruge 9, OIB: 12021589075</w:t>
      </w:r>
      <w:r w:rsidR="005B6FCC">
        <w:t xml:space="preserve"> </w:t>
      </w:r>
      <w:r w:rsidR="006F4ADD">
        <w:t>dostaviti pisano izvješće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20123D">
        <w:t>a obzirom na podnesak</w:t>
      </w:r>
      <w:r w:rsidR="005B6FCC">
        <w:t xml:space="preserve"> s prilozima</w:t>
      </w:r>
      <w:r w:rsidR="0020123D">
        <w:t xml:space="preserve"> Županijskog držav</w:t>
      </w:r>
      <w:r w:rsidR="005B6FCC">
        <w:t xml:space="preserve">nog odvjetništva u Splitu broj </w:t>
      </w:r>
      <w:r w:rsidR="004B7135">
        <w:t>Ip-DO-110/18 od 20. veljače</w:t>
      </w:r>
      <w:r w:rsidR="0020123D">
        <w:t xml:space="preserve"> 2018.g</w:t>
      </w:r>
      <w:r w:rsidR="00865780">
        <w:t>.</w:t>
      </w:r>
    </w:p>
    <w:p w:rsidRDefault="002617BF" w:rsidP="002617BF" w:rsidR="002617BF">
      <w:pPr>
        <w:pStyle w:val="Odlomakpopisa"/>
        <w:ind w:left="1080"/>
        <w:jc w:val="both"/>
        <w:rPr>
          <w:b/>
        </w:rPr>
      </w:pPr>
    </w:p>
    <w:p w:rsidRDefault="0020123D" w:rsidP="002617BF" w:rsidR="0020123D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20123D" w:rsidRPr="0020123D">
        <w:t>2</w:t>
      </w:r>
      <w:r w:rsidR="005B6FCC">
        <w:t>8</w:t>
      </w:r>
      <w:r w:rsidR="0020123D" w:rsidRPr="0020123D">
        <w:t xml:space="preserve">. </w:t>
      </w:r>
      <w:r w:rsidR="004B7135">
        <w:t>lipnj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  <w:r w:rsidR="004B7135">
        <w:t xml:space="preserve">, putem </w:t>
      </w:r>
      <w:r w:rsidR="004B7135" w:rsidRPr="004B7135">
        <w:t>e-oglasna ploča suda</w:t>
      </w:r>
      <w:r w:rsidR="004B7135">
        <w:t xml:space="preserve"> 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5557D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5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5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5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5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5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5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5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5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FATSIA d.o.o.  za građenje i trgovinu</izvorni_sadrzaj>
    <derivirana_varijabla naziv="DomainObject.Predmet.ProtustrankaFormated_1">  FATSIA d.o.o.  za građenje i trgovinu</derivirana_varijabla>
  </DomainObject.Predmet.ProtustrankaFormated>
  <DomainObject.Predmet.ProtustrankaFormatedOIB>
    <izvorni_sadrzaj>  FATSIA d.o.o.  za građenje i trgovinu, OIB 42164976053</izvorni_sadrzaj>
    <derivirana_varijabla naziv="DomainObject.Predmet.ProtustrankaFormatedOIB_1">  FATSIA d.o.o.  za građenje i trgovinu, OIB 42164976053</derivirana_varijabla>
  </DomainObject.Predmet.ProtustrankaFormatedOIB>
  <DomainObject.Predmet.ProtustrankaFormatedWithAdress>
    <izvorni_sadrzaj> FATSIA d.o.o.  za građenje i trgovinu, Drniška 18, 21000 Split</izvorni_sadrzaj>
    <derivirana_varijabla naziv="DomainObject.Predmet.ProtustrankaFormatedWithAdress_1"> FATSIA d.o.o.  za građenje i trgovinu, Drniška 18, 21000 Split</derivirana_varijabla>
  </DomainObject.Predmet.ProtustrankaFormatedWithAdress>
  <DomainObject.Predmet.ProtustrankaFormatedWithAdressOIB>
    <izvorni_sadrzaj> FATSIA d.o.o.  za građenje i trgovinu, OIB 42164976053, Drniška 18, 21000 Split</izvorni_sadrzaj>
    <derivirana_varijabla naziv="DomainObject.Predmet.ProtustrankaFormatedWithAdressOIB_1"> FATSIA d.o.o.  za građenje i trgovinu, OIB 42164976053, Drniška 18, 21000 Split</derivirana_varijabla>
  </DomainObject.Predmet.ProtustrankaFormatedWithAdressOIB>
  <DomainObject.Predmet.ProtustrankaWithAdress>
    <izvorni_sadrzaj>FATSIA d.o.o.  za građenje i trgovinu Drniška 18, 21000 Split</izvorni_sadrzaj>
    <derivirana_varijabla naziv="DomainObject.Predmet.ProtustrankaWithAdress_1">FATSIA d.o.o.  za građenje i trgovinu Drniška 18, 21000 Split</derivirana_varijabla>
  </DomainObject.Predmet.ProtustrankaWithAdress>
  <DomainObject.Predmet.ProtustrankaWithAdressOIB>
    <izvorni_sadrzaj>FATSIA d.o.o.  za građenje i trgovinu, OIB 42164976053, Drniška 18, 21000 Split</izvorni_sadrzaj>
    <derivirana_varijabla naziv="DomainObject.Predmet.ProtustrankaWithAdressOIB_1">FATSIA d.o.o.  za građenje i trgovinu, OIB 42164976053, Drniška 18, 21000 Split</derivirana_varijabla>
  </DomainObject.Predmet.ProtustrankaWithAdressOIB>
  <DomainObject.Predmet.ProtustrankaNazivFormated>
    <izvorni_sadrzaj>FATSIA d.o.o.  za građenje i trgovinu</izvorni_sadrzaj>
    <derivirana_varijabla naziv="DomainObject.Predmet.ProtustrankaNazivFormated_1">FATSIA d.o.o.  za građenje i trgovinu</derivirana_varijabla>
  </DomainObject.Predmet.ProtustrankaNazivFormated>
  <DomainObject.Predmet.ProtustrankaNazivFormatedOIB>
    <izvorni_sadrzaj>FATSIA d.o.o.  za građenje i trgovinu, OIB 42164976053</izvorni_sadrzaj>
    <derivirana_varijabla naziv="DomainObject.Predmet.ProtustrankaNazivFormatedOIB_1">FATSIA d.o.o.  za građenje i trgovinu, OIB 42164976053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797969.14</izvorni_sadrzaj>
    <derivirana_varijabla naziv="DomainObject.Predmet.TrenutnaVrijednost_1">797969.14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FATSIA d.o.o.  za građenje i trgovinu</item>
    </izvorni_sadrzaj>
    <derivirana_varijabla naziv="DomainObject.Predmet.ProtuStrankaListFormated_1">
      <item>FATSIA d.o.o.  za građenje i trgovinu</item>
    </derivirana_varijabla>
  </DomainObject.Predmet.ProtuStrankaListFormated>
  <DomainObject.Predmet.ProtuStrankaListFormatedOIB>
    <izvorni_sadrzaj>
      <item>FATSIA d.o.o.  za građenje i trgovinu, OIB 42164976053</item>
    </izvorni_sadrzaj>
    <derivirana_varijabla naziv="DomainObject.Predmet.ProtuStrankaListFormatedOIB_1">
      <item>FATSIA d.o.o.  za građenje i trgovinu, OIB 42164976053</item>
    </derivirana_varijabla>
  </DomainObject.Predmet.ProtuStrankaListFormatedOIB>
  <DomainObject.Predmet.ProtuStrankaListFormatedWithAdress>
    <izvorni_sadrzaj>
      <item>FATSIA d.o.o.  za građenje i trgovinu, Drniška 18, 21000 Split</item>
    </izvorni_sadrzaj>
    <derivirana_varijabla naziv="DomainObject.Predmet.ProtuStrankaListFormatedWithAdress_1">
      <item>FATSIA d.o.o.  za građenje i trgovinu, Drniška 18, 21000 Split</item>
    </derivirana_varijabla>
  </DomainObject.Predmet.ProtuStrankaListFormatedWithAdress>
  <DomainObject.Predmet.ProtuStrankaListFormatedWithAdressOIB>
    <izvorni_sadrzaj>
      <item>FATSIA d.o.o.  za građenje i trgovinu, OIB 42164976053, Drniška 18, 21000 Split</item>
    </izvorni_sadrzaj>
    <derivirana_varijabla naziv="DomainObject.Predmet.ProtuStrankaListFormatedWithAdressOIB_1">
      <item>FATSIA d.o.o.  za građenje i trgovinu, OIB 42164976053, Drniška 18, 21000 Split</item>
    </derivirana_varijabla>
  </DomainObject.Predmet.ProtuStrankaListFormatedWithAdressOIB>
  <DomainObject.Predmet.ProtuStrankaListNazivFormated>
    <izvorni_sadrzaj>
      <item>FATSIA d.o.o.  za građenje i trgovinu</item>
    </izvorni_sadrzaj>
    <derivirana_varijabla naziv="DomainObject.Predmet.ProtuStrankaListNazivFormated_1">
      <item>FATSIA d.o.o.  za građenje i trgovinu</item>
    </derivirana_varijabla>
  </DomainObject.Predmet.ProtuStrankaListNazivFormated>
  <DomainObject.Predmet.ProtuStrankaListNazivFormatedOIB>
    <izvorni_sadrzaj>
      <item>FATSIA d.o.o.  za građenje i trgovinu, OIB 42164976053</item>
    </izvorni_sadrzaj>
    <derivirana_varijabla naziv="DomainObject.Predmet.ProtuStrankaListNazivFormatedOIB_1">
      <item>FATSIA d.o.o.  za građenje i trgovinu, OIB 42164976053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FATSIA d.o.o.  za građenje i trgovinu</izvorni_sadrzaj>
    <derivirana_varijabla naziv="DomainObject.Predmet.ProtustrankaIDrugi_1">FATSIA d.o.o. 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FATSIA d.o.o.  za građenje i trgovinu, OIB 42164976053, Drniška 18, 21000 Split</izvorni_sadrzaj>
    <derivirana_varijabla naziv="DomainObject.Predmet.ProtustrankaIDrugiAdressOIB_1">FATSIA d.o.o.  za građenje i trgovinu, OIB 42164976053,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2018.</izvorni_sadrzaj>
    <derivirana_varijabla naziv="DomainObject.Predmet.OdlukaRjesenje.DatumDonosenjaOdluke_1">11. siječnja 2018.</derivirana_varijabla>
  </DomainObject.Predmet.OdlukaRjesenje.DatumDonosenjaOdluke>
  <DomainObject.Predmet.OdlukaRjesenje.DatumPravomocnosti>
    <izvorni_sadrzaj>28. siječnja 2018.</izvorni_sadrzaj>
    <derivirana_varijabla naziv="DomainObject.Predmet.OdlukaRjesenje.DatumPravomocnosti_1">28. siječnja 2018.</derivirana_varijabla>
  </DomainObject.Predmet.OdlukaRjesenje.DatumPravomocnosti>
  <DomainObject.Predmet.OdlukaRjesenje.Oznaka>
    <izvorni_sadrzaj>St-1261/2016-18</izvorni_sadrzaj>
    <derivirana_varijabla naziv="DomainObject.Predmet.OdlukaRjesenje.Oznaka_1">St-1261/2016-18</derivirana_varijabla>
  </DomainObject.Predmet.OdlukaRjesenje.Oznaka>
  <DomainObject.Predmet.SudioniciListNaziv>
    <izvorni_sadrzaj>
      <item>FATSIA d.o.o.  za građenje i trgovinu</item>
      <item>FINANCIJSKA AGENCIJA, RC SPLIT</item>
    </izvorni_sadrzaj>
    <derivirana_varijabla naziv="DomainObject.Predmet.SudioniciListNaziv_1">
      <item>FATSIA d.o.o.  za građenje i trgovinu</item>
      <item>FINANCIJSKA AGENCIJA, RC SPLIT</item>
    </derivirana_varijabla>
  </DomainObject.Predmet.SudioniciListNaziv>
  <DomainObject.Predmet.SudioniciListAdressOIB>
    <izvorni_sadrzaj>
      <item>FATSIA d.o.o.  za građenje i trgovinu, OIB 42164976053, Drniška 18,21000 Split</item>
      <item>FINANCIJSKA AGENCIJA, RC SPLIT, OIB 85821130368, Mažuranićevo šetalište 24 b,21000 Split</item>
    </izvorni_sadrzaj>
    <derivirana_varijabla naziv="DomainObject.Predmet.SudioniciListAdressOIB_1">
      <item>FATSIA d.o.o.  za građenje i trgovinu, OIB 42164976053,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42164976053</item>
      <item>, OIB 85821130368</item>
    </izvorni_sadrzaj>
    <derivirana_varijabla naziv="DomainObject.Predmet.SudioniciListNazivOIB_1">
      <item>, OIB 42164976053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178</properties:Words>
  <properties:Characters>934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2018-06-28T12:37:00Z</dcterms:created>
  <dc:creator>none</dc:creator>
  <cp:lastModifiedBy>Katarina Franković</cp:lastModifiedBy>
  <cp:lastPrinted>2018-03-28T08:38:00Z</cp:lastPrinted>
  <dcterms:modified xmlns:xsi="http://www.w3.org/2001/XMLSchema-instance" xsi:type="dcterms:W3CDTF">2018-06-28T12:37:00Z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1261 - 16 -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