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943b" w14:paraId="d82943b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4E3684">
        <w:t>764/13-133</w:t>
      </w:r>
    </w:p>
    <w:p w:rsidRDefault="00FB7D0A" w:rsidP="00FB7D0A" w:rsidR="00FB7D0A">
      <w:r>
        <w:rPr>
          <w:rStyle w:val="Naglaeno"/>
        </w:rPr>
        <w:t xml:space="preserve">             </w:t>
      </w:r>
      <w:r w:rsidR="0002720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F0108C" w:rsidRPr="00973CC0">
        <w:rPr>
          <w:b/>
        </w:rPr>
        <w:t>SLAVONIJA modna konfekcija dioničko društvo u stečaju, Osijek, Vinkovačka 68, MBS 030055028, OIB: 49713442370</w:t>
      </w:r>
      <w:r w:rsidR="00CF5CF1">
        <w:rPr>
          <w:b/>
          <w:bCs/>
        </w:rPr>
        <w:t>,</w:t>
      </w:r>
      <w:r w:rsidR="00CF5CF1">
        <w:t xml:space="preserve"> dana </w:t>
      </w:r>
      <w:r w:rsidR="00F0108C">
        <w:t>1</w:t>
      </w:r>
      <w:r w:rsidR="001502C7">
        <w:t>3</w:t>
      </w:r>
      <w:r w:rsidR="00F0108C">
        <w:t>. listopada</w:t>
      </w:r>
      <w:r w:rsidR="00CF5CF1">
        <w:t xml:space="preserve"> 201</w:t>
      </w:r>
      <w:r w:rsidR="009C1D35">
        <w:t>6. g</w:t>
      </w:r>
      <w:r w:rsidR="00CF5CF1">
        <w:t>.,</w:t>
      </w:r>
    </w:p>
    <w:p w:rsidRDefault="00CF5CF1" w:rsidP="00CF5CF1" w:rsidR="00CF5CF1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CA2D01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(zastupan po stečajno</w:t>
      </w:r>
      <w:r w:rsidR="009D4238">
        <w:t>j</w:t>
      </w:r>
      <w:r w:rsidR="0084627B">
        <w:t xml:space="preserve"> upravitelj</w:t>
      </w:r>
      <w:r w:rsidR="009D4238">
        <w:t>ici</w:t>
      </w:r>
      <w:r w:rsidR="00CA2D01">
        <w:t xml:space="preserve"> </w:t>
      </w:r>
      <w:r w:rsidR="00F0108C">
        <w:t xml:space="preserve">Blanki </w:t>
      </w:r>
      <w:proofErr w:type="spellStart"/>
      <w:r w:rsidR="00F0108C">
        <w:t>Gambiraži</w:t>
      </w:r>
      <w:proofErr w:type="spellEnd"/>
      <w:r w:rsidR="0084627B">
        <w:t>) kupcu</w:t>
      </w:r>
      <w:r w:rsidR="00E77B94">
        <w:t xml:space="preserve"> </w:t>
      </w:r>
      <w:proofErr w:type="spellStart"/>
      <w:r w:rsidR="00F0108C">
        <w:rPr>
          <w:rFonts w:eastAsia="Calibri"/>
        </w:rPr>
        <w:t>Filmoteka</w:t>
      </w:r>
      <w:proofErr w:type="spellEnd"/>
      <w:r w:rsidR="00F0108C">
        <w:rPr>
          <w:rFonts w:eastAsia="Calibri"/>
        </w:rPr>
        <w:t xml:space="preserve"> d.o.o. Osijek, F. Krežme 11, OIB: 71610384513 </w:t>
      </w:r>
      <w:r w:rsidR="00CF5CF1">
        <w:t>za n</w:t>
      </w:r>
      <w:r w:rsidR="00CF5CF1" w:rsidRPr="00D75407">
        <w:t xml:space="preserve">ekretninu: </w:t>
      </w:r>
      <w:r w:rsidR="00CF5CF1" w:rsidRPr="00A7347E">
        <w:rPr>
          <w:rFonts w:eastAsia="Calibri"/>
        </w:rPr>
        <w:t xml:space="preserve"> </w:t>
      </w:r>
      <w:r w:rsidR="00F0108C">
        <w:rPr>
          <w:rFonts w:eastAsia="Calibri"/>
        </w:rPr>
        <w:t>upisan</w:t>
      </w:r>
      <w:r w:rsidR="00F0108C" w:rsidRPr="00D90DE6">
        <w:rPr>
          <w:rFonts w:eastAsia="Calibri"/>
        </w:rPr>
        <w:t>u</w:t>
      </w:r>
      <w:r w:rsidR="00F0108C">
        <w:rPr>
          <w:rFonts w:eastAsia="Calibri"/>
        </w:rPr>
        <w:t xml:space="preserve"> kod</w:t>
      </w:r>
      <w:r w:rsidR="00F0108C" w:rsidRPr="00D90DE6">
        <w:rPr>
          <w:rFonts w:eastAsia="Calibri"/>
        </w:rPr>
        <w:t xml:space="preserve"> Općinskog suda Osijek </w:t>
      </w:r>
      <w:r w:rsidR="00F0108C">
        <w:rPr>
          <w:rFonts w:eastAsia="Calibri"/>
        </w:rPr>
        <w:t xml:space="preserve">zemljišnoknjižni odjel Osijek </w:t>
      </w:r>
      <w:proofErr w:type="spellStart"/>
      <w:r w:rsidR="00F0108C" w:rsidRPr="00D90DE6">
        <w:rPr>
          <w:rFonts w:eastAsia="Calibri"/>
        </w:rPr>
        <w:t>zk</w:t>
      </w:r>
      <w:proofErr w:type="spellEnd"/>
      <w:r w:rsidR="00F0108C" w:rsidRPr="00D90DE6">
        <w:rPr>
          <w:rFonts w:eastAsia="Calibri"/>
        </w:rPr>
        <w:t xml:space="preserve">. ul. 9237 k.o. Osijek </w:t>
      </w:r>
      <w:proofErr w:type="spellStart"/>
      <w:r w:rsidR="00F0108C" w:rsidRPr="00D90DE6">
        <w:rPr>
          <w:rFonts w:eastAsia="Calibri"/>
        </w:rPr>
        <w:t>kč</w:t>
      </w:r>
      <w:proofErr w:type="spellEnd"/>
      <w:r w:rsidR="00F0108C" w:rsidRPr="00D90DE6">
        <w:rPr>
          <w:rFonts w:eastAsia="Calibri"/>
        </w:rPr>
        <w:t>. br. 9770/142 vatrogasni toranj i dvor površine 352 m2</w:t>
      </w:r>
      <w:r w:rsidR="00F0108C" w:rsidRPr="00D90DE6">
        <w:t xml:space="preserve"> </w:t>
      </w:r>
      <w:r w:rsidR="0084627B">
        <w:t>po</w:t>
      </w:r>
      <w:r>
        <w:t xml:space="preserve">stalo pravomoćno dana </w:t>
      </w:r>
      <w:r w:rsidR="00F0108C">
        <w:t>21. rujna 2016. g. te je</w:t>
      </w:r>
      <w:r>
        <w:t xml:space="preserve"> prodan</w:t>
      </w:r>
      <w:r w:rsidR="00F0108C">
        <w:t>a</w:t>
      </w:r>
      <w:r>
        <w:t xml:space="preserve"> za iznos od </w:t>
      </w:r>
      <w:r w:rsidR="00F0108C" w:rsidRPr="00D90DE6">
        <w:rPr>
          <w:b/>
        </w:rPr>
        <w:t>150.000,00</w:t>
      </w:r>
      <w:r w:rsidR="00F0108C" w:rsidRPr="00D90DE6">
        <w:rPr>
          <w:rFonts w:eastAsia="Calibri"/>
          <w:b/>
        </w:rPr>
        <w:t xml:space="preserve"> kn</w:t>
      </w:r>
      <w:r w:rsidR="00F0108C">
        <w:t xml:space="preserve"> </w:t>
      </w:r>
      <w:r w:rsidR="00264D7A">
        <w:t xml:space="preserve">koja </w:t>
      </w:r>
      <w:proofErr w:type="spellStart"/>
      <w:r w:rsidR="00264D7A">
        <w:t>kupovnina</w:t>
      </w:r>
      <w:proofErr w:type="spellEnd"/>
      <w:r w:rsidR="00264D7A">
        <w:t xml:space="preserve"> je uplaćena u cijelosti</w:t>
      </w:r>
      <w:r w:rsidR="00CA2D01">
        <w:t xml:space="preserve"> dana </w:t>
      </w:r>
      <w:r w:rsidR="001502C7">
        <w:t>5. listopada</w:t>
      </w:r>
      <w:r w:rsidR="00CA2D01">
        <w:t xml:space="preserve"> </w:t>
      </w:r>
      <w:r w:rsidR="00493768">
        <w:t>2016. g.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proofErr w:type="spellStart"/>
      <w:r w:rsidR="00F0108C">
        <w:rPr>
          <w:rFonts w:eastAsia="Calibri"/>
        </w:rPr>
        <w:t>Filmoteka</w:t>
      </w:r>
      <w:proofErr w:type="spellEnd"/>
      <w:r w:rsidR="00F0108C">
        <w:rPr>
          <w:rFonts w:eastAsia="Calibri"/>
        </w:rPr>
        <w:t xml:space="preserve"> d.o.o. Osijek, F. Krežme 11, OIB: 71610384513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1502C7">
        <w:t>Osijek</w:t>
      </w:r>
      <w:r w:rsidR="00CA2D01">
        <w:t xml:space="preserve"> </w:t>
      </w:r>
      <w:r>
        <w:t xml:space="preserve">Općinskog suda u </w:t>
      </w:r>
      <w:r w:rsidR="00CA2D01">
        <w:t>Osijeku</w:t>
      </w:r>
      <w:r w:rsidR="009C1D35">
        <w:t xml:space="preserve">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za:</w:t>
      </w:r>
    </w:p>
    <w:p w:rsidRDefault="006A01D8" w:rsidP="006A01D8" w:rsidR="006A01D8">
      <w:pPr>
        <w:ind w:left="851"/>
        <w:jc w:val="both"/>
      </w:pPr>
    </w:p>
    <w:p w:rsidRDefault="00493768" w:rsidP="006A01D8" w:rsidR="006A01D8">
      <w:pPr>
        <w:numPr>
          <w:ilvl w:val="0"/>
          <w:numId w:val="20"/>
        </w:numPr>
        <w:jc w:val="both"/>
      </w:pPr>
      <w:r w:rsidRPr="001502C7">
        <w:rPr>
          <w:b/>
        </w:rPr>
        <w:t xml:space="preserve"> </w:t>
      </w:r>
      <w:r w:rsidR="001502C7" w:rsidRPr="001502C7">
        <w:t>nekretninu upisanu kod</w:t>
      </w:r>
      <w:r w:rsidR="001502C7">
        <w:rPr>
          <w:b/>
        </w:rPr>
        <w:t xml:space="preserve"> </w:t>
      </w:r>
      <w:r w:rsidR="001502C7" w:rsidRPr="00D90DE6">
        <w:rPr>
          <w:rFonts w:eastAsia="Calibri"/>
        </w:rPr>
        <w:t xml:space="preserve">Općinskog suda Osijek </w:t>
      </w:r>
      <w:r w:rsidR="001502C7">
        <w:rPr>
          <w:rFonts w:eastAsia="Calibri"/>
        </w:rPr>
        <w:t xml:space="preserve">zemljišnoknjižni odjel Osijek </w:t>
      </w:r>
      <w:proofErr w:type="spellStart"/>
      <w:r w:rsidR="001502C7" w:rsidRPr="00D90DE6">
        <w:rPr>
          <w:rFonts w:eastAsia="Calibri"/>
        </w:rPr>
        <w:t>zk</w:t>
      </w:r>
      <w:proofErr w:type="spellEnd"/>
      <w:r w:rsidR="001502C7" w:rsidRPr="00D90DE6">
        <w:rPr>
          <w:rFonts w:eastAsia="Calibri"/>
        </w:rPr>
        <w:t xml:space="preserve">. ul. 9237 k.o. Osijek </w:t>
      </w:r>
      <w:proofErr w:type="spellStart"/>
      <w:r w:rsidR="001502C7" w:rsidRPr="00D90DE6">
        <w:rPr>
          <w:rFonts w:eastAsia="Calibri"/>
        </w:rPr>
        <w:t>kč</w:t>
      </w:r>
      <w:proofErr w:type="spellEnd"/>
      <w:r w:rsidR="001502C7" w:rsidRPr="00D90DE6">
        <w:rPr>
          <w:rFonts w:eastAsia="Calibri"/>
        </w:rPr>
        <w:t>. br. 9770/142 vatrogasni toranj i dvor površine 352 m2</w:t>
      </w:r>
    </w:p>
    <w:p w:rsidRDefault="006A01D8" w:rsidP="006A01D8" w:rsidR="006A01D8">
      <w:pPr>
        <w:ind w:left="1211"/>
        <w:jc w:val="both"/>
      </w:pPr>
    </w:p>
    <w:p w:rsidRDefault="00493768" w:rsidP="0084627B" w:rsidR="0084627B">
      <w:pPr>
        <w:ind w:left="1425"/>
        <w:jc w:val="both"/>
      </w:pPr>
      <w:r>
        <w:t xml:space="preserve">B </w:t>
      </w:r>
      <w:proofErr w:type="spellStart"/>
      <w:r w:rsidR="00440696">
        <w:t>Vlastovnica</w:t>
      </w:r>
      <w:proofErr w:type="spellEnd"/>
    </w:p>
    <w:p w:rsidRDefault="001502C7" w:rsidP="00F7659F" w:rsidR="00B85ADD">
      <w:pPr>
        <w:rPr>
          <w:color w:val="000000"/>
        </w:rPr>
      </w:pPr>
      <w:r>
        <w:rPr>
          <w:color w:val="000000"/>
        </w:rPr>
        <w:t>4</w:t>
      </w:r>
      <w:r w:rsidR="00F7659F">
        <w:rPr>
          <w:color w:val="000000"/>
        </w:rPr>
        <w:t xml:space="preserve">.1 </w:t>
      </w:r>
      <w:r w:rsidRPr="001502C7">
        <w:rPr>
          <w:color w:val="000000"/>
        </w:rPr>
        <w:t>Zaprimljeno 22.03.2013. broj Z-2995/13</w:t>
      </w:r>
      <w:r w:rsidRPr="001502C7">
        <w:rPr>
          <w:color w:val="000000"/>
        </w:rPr>
        <w:br/>
        <w:t xml:space="preserve">Temeljem rješenja Financijske agencije, Zagreb, Ilica 307 od 18.03.2013.g. Klasa: UP-I/110/07/12-01/937, </w:t>
      </w:r>
      <w:proofErr w:type="spellStart"/>
      <w:r w:rsidRPr="001502C7">
        <w:rPr>
          <w:color w:val="000000"/>
        </w:rPr>
        <w:t>Ur.broj</w:t>
      </w:r>
      <w:proofErr w:type="spellEnd"/>
      <w:r w:rsidRPr="001502C7">
        <w:rPr>
          <w:color w:val="000000"/>
        </w:rPr>
        <w:t xml:space="preserve">:04-06-13-937-19 </w:t>
      </w:r>
      <w:proofErr w:type="spellStart"/>
      <w:r w:rsidRPr="001502C7">
        <w:rPr>
          <w:color w:val="000000"/>
        </w:rPr>
        <w:t>zabilježuje</w:t>
      </w:r>
      <w:proofErr w:type="spellEnd"/>
      <w:r w:rsidRPr="001502C7">
        <w:rPr>
          <w:color w:val="000000"/>
        </w:rPr>
        <w:t xml:space="preserve"> se otvaranje postupka </w:t>
      </w:r>
      <w:proofErr w:type="spellStart"/>
      <w:r w:rsidRPr="001502C7">
        <w:rPr>
          <w:color w:val="000000"/>
        </w:rPr>
        <w:t>predstečajne</w:t>
      </w:r>
      <w:proofErr w:type="spellEnd"/>
      <w:r w:rsidRPr="001502C7">
        <w:rPr>
          <w:color w:val="000000"/>
        </w:rPr>
        <w:t xml:space="preserve"> nagodbe</w:t>
      </w:r>
    </w:p>
    <w:p w:rsidRDefault="001502C7" w:rsidP="00F7659F" w:rsidR="001502C7">
      <w:pPr>
        <w:rPr>
          <w:color w:val="000000"/>
        </w:rPr>
      </w:pPr>
    </w:p>
    <w:p w:rsidRDefault="001502C7" w:rsidP="00F7659F" w:rsidR="001502C7">
      <w:pPr>
        <w:rPr>
          <w:color w:val="000000"/>
        </w:rPr>
      </w:pPr>
      <w:r>
        <w:rPr>
          <w:color w:val="000000"/>
        </w:rPr>
        <w:t>5.1</w:t>
      </w:r>
      <w:r w:rsidRPr="001502C7">
        <w:rPr>
          <w:color w:val="000000"/>
          <w:sz w:val="15"/>
          <w:szCs w:val="15"/>
        </w:rPr>
        <w:t xml:space="preserve"> </w:t>
      </w:r>
      <w:r w:rsidRPr="001502C7">
        <w:rPr>
          <w:color w:val="000000"/>
        </w:rPr>
        <w:t>Zaprimljeno 21.06.2013. broj Z-6264/13</w:t>
      </w:r>
      <w:r w:rsidRPr="001502C7">
        <w:rPr>
          <w:color w:val="000000"/>
        </w:rPr>
        <w:br/>
        <w:t xml:space="preserve">Temeljem Rješenja Trgovačkog suda u Osijeku od 17.06.2013.g., br.5 St-764/13-8, </w:t>
      </w:r>
      <w:proofErr w:type="spellStart"/>
      <w:r w:rsidRPr="001502C7">
        <w:rPr>
          <w:color w:val="000000"/>
        </w:rPr>
        <w:t>zabilježuje</w:t>
      </w:r>
      <w:proofErr w:type="spellEnd"/>
      <w:r w:rsidRPr="001502C7">
        <w:rPr>
          <w:color w:val="000000"/>
        </w:rPr>
        <w:t xml:space="preserve"> se na nekretninama upisanim u A otvaranje stečajnog postupka Slavonija modna konfekcija d.d., Osijek, Vinkovačka 68.</w:t>
      </w:r>
    </w:p>
    <w:p w:rsidRDefault="000D4348" w:rsidP="00F7659F" w:rsidR="000D4348">
      <w:pPr>
        <w:rPr>
          <w:color w:val="000000"/>
        </w:rPr>
      </w:pPr>
    </w:p>
    <w:p w:rsidRDefault="000D4348" w:rsidP="00F7659F" w:rsidR="000D4348">
      <w:pPr>
        <w:rPr>
          <w:color w:val="000000"/>
        </w:rPr>
      </w:pPr>
    </w:p>
    <w:p w:rsidRDefault="000D4348" w:rsidP="000D4348" w:rsidR="000D4348">
      <w:pPr>
        <w:jc w:val="right"/>
      </w:pPr>
      <w:r>
        <w:lastRenderedPageBreak/>
        <w:t>6 St-764/13-133</w:t>
      </w:r>
    </w:p>
    <w:p w:rsidRDefault="000D4348" w:rsidP="00F7659F" w:rsidR="000D4348">
      <w:pPr>
        <w:rPr>
          <w:color w:val="000000"/>
        </w:rPr>
      </w:pPr>
    </w:p>
    <w:p w:rsidRDefault="001502C7" w:rsidP="00F7659F" w:rsidR="001502C7">
      <w:pPr>
        <w:rPr>
          <w:color w:val="000000"/>
        </w:rPr>
      </w:pPr>
    </w:p>
    <w:p w:rsidRDefault="001502C7" w:rsidP="00F7659F" w:rsidR="001502C7" w:rsidRPr="001502C7">
      <w:pPr>
        <w:rPr>
          <w:color w:val="000000"/>
        </w:rPr>
      </w:pPr>
      <w:r>
        <w:rPr>
          <w:color w:val="000000"/>
        </w:rPr>
        <w:t xml:space="preserve">6.1 </w:t>
      </w:r>
      <w:r w:rsidRPr="001502C7">
        <w:rPr>
          <w:color w:val="000000"/>
        </w:rPr>
        <w:t>Zaprimljeno 28.11.2014. broj Z-9163/14.</w:t>
      </w:r>
      <w:r w:rsidRPr="001502C7">
        <w:rPr>
          <w:color w:val="000000"/>
        </w:rPr>
        <w:br/>
        <w:t xml:space="preserve">Temeljem rješenja Trgovačkog suda u Osijeku od 25.11.2014. broj 6 St-764/13-52 </w:t>
      </w:r>
      <w:proofErr w:type="spellStart"/>
      <w:r w:rsidRPr="001502C7">
        <w:rPr>
          <w:color w:val="000000"/>
        </w:rPr>
        <w:t>zabilježuje</w:t>
      </w:r>
      <w:proofErr w:type="spellEnd"/>
      <w:r w:rsidRPr="001502C7">
        <w:rPr>
          <w:color w:val="000000"/>
        </w:rPr>
        <w:t xml:space="preserve"> se prodaja nekretnina stečajnog dužnika Slavonija modna konfekcija </w:t>
      </w:r>
      <w:proofErr w:type="spellStart"/>
      <w:r w:rsidRPr="001502C7">
        <w:rPr>
          <w:color w:val="000000"/>
        </w:rPr>
        <w:t>dd</w:t>
      </w:r>
      <w:proofErr w:type="spellEnd"/>
      <w:r w:rsidRPr="001502C7">
        <w:rPr>
          <w:color w:val="000000"/>
        </w:rPr>
        <w:t xml:space="preserve"> Osijek, upisane u A.</w:t>
      </w:r>
    </w:p>
    <w:p w:rsidRDefault="001502C7" w:rsidP="00F7659F" w:rsidR="001502C7" w:rsidRPr="001502C7"/>
    <w:p w:rsidRDefault="00D4088D" w:rsidP="00D4088D" w:rsidR="006A0FB7">
      <w:pPr>
        <w:ind w:firstLine="708"/>
        <w:jc w:val="both"/>
      </w:pPr>
      <w:r>
        <w:t xml:space="preserve">            </w:t>
      </w:r>
      <w:r w:rsidR="00493768">
        <w:t xml:space="preserve">C </w:t>
      </w:r>
      <w:r w:rsidR="006A0FB7">
        <w:t xml:space="preserve">Teretovnica </w:t>
      </w:r>
    </w:p>
    <w:p w:rsidRDefault="000D4348" w:rsidP="00493768" w:rsidR="00F7659F">
      <w:pPr>
        <w:ind w:firstLine="357" w:left="708"/>
        <w:rPr>
          <w:color w:val="000000"/>
        </w:rPr>
      </w:pPr>
      <w:r>
        <w:rPr>
          <w:color w:val="000000"/>
        </w:rPr>
        <w:t xml:space="preserve">9.1. </w:t>
      </w:r>
      <w:r w:rsidRPr="000D4348">
        <w:rPr>
          <w:color w:val="000000"/>
        </w:rPr>
        <w:t>Zaprimljeno 15.10.2007. broj Z-14070/07</w:t>
      </w:r>
      <w:r w:rsidRPr="000D4348">
        <w:rPr>
          <w:color w:val="000000"/>
        </w:rPr>
        <w:br/>
        <w:t>Temeljem rješenja ovog suda od 10.10.2007. br. I-</w:t>
      </w:r>
      <w:proofErr w:type="spellStart"/>
      <w:r w:rsidRPr="000D4348">
        <w:rPr>
          <w:color w:val="000000"/>
        </w:rPr>
        <w:t>Ovr</w:t>
      </w:r>
      <w:proofErr w:type="spellEnd"/>
      <w:r w:rsidRPr="000D4348">
        <w:rPr>
          <w:color w:val="000000"/>
        </w:rPr>
        <w:t>-360/07-2, uknjižuje se pravo zaloga na nekretnine u A, u iznosu od 11.434.423,38 kn sa zakonskom zateznom kamatom tekućom od 06.rujna 2007. pa do isplate, te troškova ovog postupka osiguranja u iznosu od 100.000,00 kn , za korist:</w:t>
      </w:r>
    </w:p>
    <w:p w:rsidRDefault="000D4348" w:rsidP="000D4348" w:rsidR="000D4348" w:rsidRPr="000D4348">
      <w:pPr>
        <w:ind w:left="708"/>
        <w:rPr>
          <w:color w:val="000000"/>
        </w:rPr>
      </w:pPr>
      <w:r w:rsidRPr="000D4348">
        <w:rPr>
          <w:b/>
          <w:bCs/>
          <w:color w:val="000000"/>
        </w:rPr>
        <w:t>RH - MINISTARSTVO FINANCIJA, POREZNA UPRAVA, PODRUČNI URED OSIJEK</w:t>
      </w:r>
    </w:p>
    <w:p w:rsidRDefault="000D4348" w:rsidP="00493768" w:rsidR="000D4348" w:rsidRPr="000D4348">
      <w:pPr>
        <w:ind w:firstLine="357" w:left="708"/>
        <w:rPr>
          <w:color w:val="000000"/>
        </w:rPr>
      </w:pPr>
    </w:p>
    <w:p w:rsidRDefault="00F7659F" w:rsidP="000D4348" w:rsidR="00F7659F">
      <w:pPr>
        <w:ind w:firstLine="708"/>
      </w:pPr>
      <w:r>
        <w:t xml:space="preserve">Iznos tereta: </w:t>
      </w:r>
      <w:r w:rsidR="000D4348">
        <w:t>11.434.423,38 kn</w:t>
      </w:r>
    </w:p>
    <w:p w:rsidRDefault="00F7659F" w:rsidP="000D4348" w:rsidR="00F7659F"/>
    <w:p w:rsidRDefault="000D4348" w:rsidP="00F7659F" w:rsidR="00493768" w:rsidRPr="000D4348">
      <w:pPr>
        <w:ind w:firstLine="357" w:left="708"/>
        <w:rPr>
          <w:color w:val="000000"/>
        </w:rPr>
      </w:pPr>
      <w:r>
        <w:t>10.</w:t>
      </w:r>
      <w:r w:rsidRPr="000D4348">
        <w:t xml:space="preserve">1 </w:t>
      </w:r>
      <w:r w:rsidRPr="000D4348">
        <w:rPr>
          <w:color w:val="000000"/>
        </w:rPr>
        <w:t>Zaprimljeno 15.10.2007. broj Z-14070/07</w:t>
      </w:r>
      <w:r w:rsidRPr="000D4348">
        <w:rPr>
          <w:color w:val="000000"/>
        </w:rPr>
        <w:br/>
      </w:r>
      <w:proofErr w:type="spellStart"/>
      <w:r w:rsidRPr="000D4348">
        <w:rPr>
          <w:color w:val="000000"/>
        </w:rPr>
        <w:t>Zabilježuje</w:t>
      </w:r>
      <w:proofErr w:type="spellEnd"/>
      <w:r w:rsidRPr="000D4348">
        <w:rPr>
          <w:color w:val="000000"/>
        </w:rPr>
        <w:t xml:space="preserve"> se </w:t>
      </w:r>
      <w:proofErr w:type="spellStart"/>
      <w:r w:rsidRPr="000D4348">
        <w:rPr>
          <w:color w:val="000000"/>
        </w:rPr>
        <w:t>ovršivost</w:t>
      </w:r>
      <w:proofErr w:type="spellEnd"/>
      <w:r w:rsidRPr="000D4348">
        <w:rPr>
          <w:color w:val="000000"/>
        </w:rPr>
        <w:t xml:space="preserve"> tražbine.</w:t>
      </w:r>
    </w:p>
    <w:p w:rsidRDefault="000D4348" w:rsidP="000D4348" w:rsidR="000D4348" w:rsidRPr="000D4348">
      <w:pPr>
        <w:tabs>
          <w:tab w:pos="3225" w:val="left"/>
        </w:tabs>
        <w:ind w:firstLine="357" w:left="708"/>
      </w:pPr>
      <w:r w:rsidRPr="000D4348">
        <w:tab/>
      </w:r>
    </w:p>
    <w:p w:rsidRDefault="00F7659F" w:rsidP="00F7659F" w:rsidR="00F7659F">
      <w:pPr>
        <w:ind w:firstLine="357" w:left="708"/>
      </w:pPr>
    </w:p>
    <w:p w:rsidRDefault="000D4348" w:rsidP="000D4348" w:rsidR="00493768">
      <w:pPr>
        <w:ind w:firstLine="357" w:left="708"/>
        <w:rPr>
          <w:color w:val="000000"/>
        </w:rPr>
      </w:pPr>
      <w:r>
        <w:t xml:space="preserve">11.1 </w:t>
      </w:r>
      <w:r w:rsidRPr="000D4348">
        <w:rPr>
          <w:color w:val="000000"/>
        </w:rPr>
        <w:t>Zaprimljeno 13.08.2008. broj Z-9444/08</w:t>
      </w:r>
      <w:r w:rsidRPr="000D4348">
        <w:rPr>
          <w:color w:val="000000"/>
        </w:rPr>
        <w:br/>
        <w:t xml:space="preserve">Temeljem Rješenja Općinskog suda u Osijeku broj: </w:t>
      </w:r>
      <w:proofErr w:type="spellStart"/>
      <w:r w:rsidRPr="000D4348">
        <w:rPr>
          <w:color w:val="000000"/>
        </w:rPr>
        <w:t>Ovr</w:t>
      </w:r>
      <w:proofErr w:type="spellEnd"/>
      <w:r w:rsidRPr="000D4348">
        <w:rPr>
          <w:color w:val="000000"/>
        </w:rPr>
        <w:t>-2508/08-2 od 11. kolovoza 2008. uknjižuje se pravo zaloga na nekretnine u A, u iznosu od 5.586.158,13 kuna sa pripadajućim zakonskim zateznim kamatama tekućim od 08. srpnja 2008. pa do isplate, te troškova ovog postupka osiguranja u iznosu od 55.870,00 kuna za korist:</w:t>
      </w:r>
    </w:p>
    <w:p w:rsidRDefault="000D4348" w:rsidP="000D4348" w:rsidR="000D4348">
      <w:pPr>
        <w:ind w:firstLine="357" w:left="708"/>
        <w:rPr>
          <w:color w:val="000000"/>
        </w:rPr>
      </w:pPr>
    </w:p>
    <w:p w:rsidRDefault="000D4348" w:rsidP="000D4348" w:rsidR="000D4348" w:rsidRPr="000D4348">
      <w:pPr>
        <w:ind w:left="708"/>
        <w:rPr>
          <w:color w:val="000000"/>
        </w:rPr>
      </w:pPr>
      <w:r w:rsidRPr="000D4348">
        <w:rPr>
          <w:b/>
          <w:bCs/>
          <w:color w:val="000000"/>
        </w:rPr>
        <w:t>RH - MINISTARSTVO FINANCIJA, POREZNA UPRAVA, PODRUČNI URED OSIJEK</w:t>
      </w:r>
    </w:p>
    <w:p w:rsidRDefault="000D4348" w:rsidP="000D4348" w:rsidR="000D4348" w:rsidRPr="000D4348">
      <w:pPr>
        <w:ind w:firstLine="357" w:left="708"/>
        <w:rPr>
          <w:color w:val="000000"/>
        </w:rPr>
      </w:pPr>
    </w:p>
    <w:p w:rsidRDefault="000D4348" w:rsidP="000D4348" w:rsidR="000D4348">
      <w:pPr>
        <w:ind w:firstLine="708"/>
      </w:pPr>
      <w:r>
        <w:t>Iznos tereta: 5.586.158,13 kn</w:t>
      </w:r>
    </w:p>
    <w:p w:rsidRDefault="000D4348" w:rsidP="000D4348" w:rsidR="000D4348">
      <w:pPr>
        <w:ind w:firstLine="708"/>
      </w:pPr>
    </w:p>
    <w:p w:rsidRDefault="000D4348" w:rsidP="000D4348" w:rsidR="000D4348">
      <w:pPr>
        <w:ind w:left="1065"/>
        <w:rPr>
          <w:color w:val="000000"/>
        </w:rPr>
      </w:pPr>
      <w:r>
        <w:t xml:space="preserve">11.2 </w:t>
      </w:r>
      <w:r w:rsidRPr="000D4348">
        <w:rPr>
          <w:color w:val="000000"/>
        </w:rPr>
        <w:t>Zaprimljeno 13.08.2008. broj Z-9444/08</w:t>
      </w:r>
      <w:r w:rsidRPr="000D4348">
        <w:rPr>
          <w:color w:val="000000"/>
        </w:rPr>
        <w:br/>
      </w:r>
      <w:proofErr w:type="spellStart"/>
      <w:r w:rsidRPr="000D4348">
        <w:rPr>
          <w:color w:val="000000"/>
        </w:rPr>
        <w:t>Zabilježuje</w:t>
      </w:r>
      <w:proofErr w:type="spellEnd"/>
      <w:r w:rsidRPr="000D4348">
        <w:rPr>
          <w:color w:val="000000"/>
        </w:rPr>
        <w:t xml:space="preserve"> se </w:t>
      </w:r>
      <w:proofErr w:type="spellStart"/>
      <w:r w:rsidRPr="000D4348">
        <w:rPr>
          <w:color w:val="000000"/>
        </w:rPr>
        <w:t>ovršivost</w:t>
      </w:r>
      <w:proofErr w:type="spellEnd"/>
      <w:r w:rsidRPr="000D4348">
        <w:rPr>
          <w:color w:val="000000"/>
        </w:rPr>
        <w:t xml:space="preserve"> tražbine.</w:t>
      </w:r>
    </w:p>
    <w:p w:rsidRDefault="000D4348" w:rsidP="000D4348" w:rsidR="000D4348">
      <w:pPr>
        <w:ind w:left="1065"/>
        <w:rPr>
          <w:color w:val="000000"/>
        </w:rPr>
      </w:pPr>
    </w:p>
    <w:p w:rsidRDefault="000D4348" w:rsidP="000D4348" w:rsidR="000D4348" w:rsidRPr="000D4348">
      <w:pPr>
        <w:ind w:left="1065"/>
        <w:rPr>
          <w:color w:val="000000"/>
        </w:rPr>
      </w:pPr>
      <w:r w:rsidRPr="000D4348">
        <w:rPr>
          <w:color w:val="000000"/>
        </w:rPr>
        <w:t>14.1 Zaprimljeno 13.10.2010. broj Z-9431/10</w:t>
      </w:r>
      <w:r w:rsidRPr="000D4348">
        <w:rPr>
          <w:color w:val="000000"/>
        </w:rPr>
        <w:br/>
        <w:t xml:space="preserve">Na temelju rješenja Općinskog suda u Osijeku, od 12.10.2010. broj 4 OVR-3097/10-2, uknjižuje se pravo zaloga na nekretnine u A, u iznosu od 237.441,31 KN, sa zakonskom zateznom kamatom koja teče od dospijeća svakog </w:t>
      </w:r>
      <w:proofErr w:type="spellStart"/>
      <w:r w:rsidRPr="000D4348">
        <w:rPr>
          <w:color w:val="000000"/>
        </w:rPr>
        <w:t>pojedonog</w:t>
      </w:r>
      <w:proofErr w:type="spellEnd"/>
      <w:r w:rsidRPr="000D4348">
        <w:rPr>
          <w:color w:val="000000"/>
        </w:rPr>
        <w:t xml:space="preserve"> obroka na naplatu do dana plaćanja, za korist:</w:t>
      </w:r>
    </w:p>
    <w:p w:rsidRDefault="000D4348" w:rsidP="000D4348" w:rsidR="000D4348" w:rsidRPr="000D4348">
      <w:pPr>
        <w:ind w:left="1065"/>
      </w:pPr>
    </w:p>
    <w:p w:rsidRDefault="000D4348" w:rsidP="000D4348" w:rsidR="000D4348" w:rsidRPr="000D4348">
      <w:pPr>
        <w:rPr>
          <w:b/>
          <w:bCs/>
          <w:color w:val="000000"/>
        </w:rPr>
      </w:pPr>
      <w:r w:rsidRPr="000D4348">
        <w:tab/>
      </w:r>
      <w:r w:rsidRPr="000D4348">
        <w:tab/>
      </w:r>
      <w:r w:rsidRPr="000D4348">
        <w:rPr>
          <w:b/>
          <w:bCs/>
          <w:color w:val="000000"/>
        </w:rPr>
        <w:t>GRAD OSIJEK, UPRAVNI ODJEL ZA KOMUNALNO-STAMBENO GOSPODARSTVO I PROMET, TE ZAŠTITU OKOLIŠA, OSIJEK, KUHAČEVA 9</w:t>
      </w:r>
    </w:p>
    <w:p w:rsidRDefault="000D4348" w:rsidP="000D4348" w:rsidR="000D4348" w:rsidRPr="000D4348">
      <w:pPr>
        <w:rPr>
          <w:bCs/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0D4348">
        <w:rPr>
          <w:bCs/>
          <w:color w:val="000000"/>
        </w:rPr>
        <w:t>Iznos tereta: 237.441,31 kn</w:t>
      </w:r>
    </w:p>
    <w:p w:rsidRDefault="000D4348" w:rsidP="000D4348" w:rsidR="000D4348" w:rsidRPr="000D4348">
      <w:pPr>
        <w:rPr>
          <w:bCs/>
          <w:color w:val="000000"/>
        </w:rPr>
      </w:pPr>
    </w:p>
    <w:p w:rsidRDefault="000D4348" w:rsidP="000D4348" w:rsidR="000D4348">
      <w:pPr>
        <w:ind w:firstLine="708"/>
        <w:rPr>
          <w:color w:val="000000"/>
        </w:rPr>
      </w:pPr>
      <w:r w:rsidRPr="000D4348">
        <w:rPr>
          <w:color w:val="000000"/>
        </w:rPr>
        <w:t xml:space="preserve">14.2 </w:t>
      </w:r>
      <w:proofErr w:type="spellStart"/>
      <w:r w:rsidRPr="000D4348">
        <w:rPr>
          <w:color w:val="000000"/>
        </w:rPr>
        <w:t>Zabilježuje</w:t>
      </w:r>
      <w:proofErr w:type="spellEnd"/>
      <w:r w:rsidRPr="000D4348">
        <w:rPr>
          <w:color w:val="000000"/>
        </w:rPr>
        <w:t xml:space="preserve"> se </w:t>
      </w:r>
      <w:proofErr w:type="spellStart"/>
      <w:r w:rsidRPr="000D4348">
        <w:rPr>
          <w:color w:val="000000"/>
        </w:rPr>
        <w:t>ovršivost</w:t>
      </w:r>
      <w:proofErr w:type="spellEnd"/>
      <w:r w:rsidRPr="000D4348">
        <w:rPr>
          <w:color w:val="000000"/>
        </w:rPr>
        <w:t xml:space="preserve"> tražbine.</w:t>
      </w:r>
    </w:p>
    <w:p w:rsidRDefault="000D4348" w:rsidP="000D4348" w:rsidR="000D4348">
      <w:pPr>
        <w:ind w:firstLine="708"/>
        <w:rPr>
          <w:color w:val="000000"/>
        </w:rPr>
      </w:pPr>
    </w:p>
    <w:p w:rsidRDefault="000D4348" w:rsidP="000D4348" w:rsidR="000D4348">
      <w:pPr>
        <w:ind w:firstLine="708"/>
        <w:rPr>
          <w:color w:val="000000"/>
        </w:rPr>
      </w:pPr>
      <w:r>
        <w:rPr>
          <w:color w:val="000000"/>
        </w:rPr>
        <w:t xml:space="preserve">15.1 </w:t>
      </w:r>
      <w:r w:rsidRPr="000D4348">
        <w:rPr>
          <w:color w:val="000000"/>
        </w:rPr>
        <w:t>Zaprimljeno 18.10.2010. broj Z-9587/10</w:t>
      </w:r>
      <w:r w:rsidRPr="000D4348">
        <w:rPr>
          <w:color w:val="000000"/>
        </w:rPr>
        <w:br/>
        <w:t xml:space="preserve">Temeljem Rješenja ovog suda br. 2 </w:t>
      </w:r>
      <w:proofErr w:type="spellStart"/>
      <w:r w:rsidRPr="000D4348">
        <w:rPr>
          <w:color w:val="000000"/>
        </w:rPr>
        <w:t>Ovr</w:t>
      </w:r>
      <w:proofErr w:type="spellEnd"/>
      <w:r w:rsidRPr="000D4348">
        <w:rPr>
          <w:color w:val="000000"/>
        </w:rPr>
        <w:t xml:space="preserve">-3111/10-2, od 15.10.2010. uknjižuje se založno pravo </w:t>
      </w:r>
    </w:p>
    <w:p w:rsidRDefault="000D4348" w:rsidP="000D4348" w:rsidR="000D4348">
      <w:pPr>
        <w:jc w:val="right"/>
      </w:pPr>
      <w:r>
        <w:lastRenderedPageBreak/>
        <w:t>6 St-764/13-133</w:t>
      </w:r>
    </w:p>
    <w:p w:rsidRDefault="000D4348" w:rsidP="000D4348" w:rsidR="000D4348">
      <w:pPr>
        <w:rPr>
          <w:color w:val="000000"/>
        </w:rPr>
      </w:pPr>
    </w:p>
    <w:p w:rsidRDefault="000D4348" w:rsidP="000D4348" w:rsidR="000D4348">
      <w:pPr>
        <w:rPr>
          <w:color w:val="000000"/>
        </w:rPr>
      </w:pPr>
      <w:r w:rsidRPr="000D4348">
        <w:rPr>
          <w:color w:val="000000"/>
        </w:rPr>
        <w:t>na nekretnine u A, u iznosu od 88.128,50 kn sa zakonskom zateznom kamatom tekućom od dospijeća pojedinog obroka na naplatu pa do dana plaćanja , za korist:</w:t>
      </w:r>
    </w:p>
    <w:p w:rsidRDefault="000D4348" w:rsidP="000D4348" w:rsidR="000D4348" w:rsidRPr="000D4348">
      <w:pPr>
        <w:ind w:firstLine="708"/>
      </w:pPr>
      <w:r w:rsidRPr="000D4348">
        <w:rPr>
          <w:b/>
          <w:bCs/>
          <w:color w:val="000000"/>
        </w:rPr>
        <w:t>HRVATSKE VODE, VODNOGOSPODARSKI ODJEL ZA VODNO PODRUČJE SLIVA DRAVE I DUNAVA, OIB: 28921383001, OSIJEK, SPLAVARSKA 2/A</w:t>
      </w:r>
    </w:p>
    <w:p w:rsidRDefault="000D4348" w:rsidP="000D4348" w:rsidR="000D4348">
      <w:pPr>
        <w:ind w:firstLine="357" w:left="708"/>
      </w:pPr>
      <w:r>
        <w:t>Iznos tereta: 88.128,50 kn</w:t>
      </w:r>
    </w:p>
    <w:p w:rsidRDefault="000D4348" w:rsidP="000D4348" w:rsidR="000D4348">
      <w:pPr>
        <w:ind w:firstLine="357" w:left="708"/>
      </w:pPr>
    </w:p>
    <w:p w:rsidRDefault="000D4348" w:rsidP="000D4348" w:rsidR="000D4348">
      <w:pPr>
        <w:ind w:firstLine="357" w:left="708"/>
        <w:rPr>
          <w:color w:val="000000"/>
        </w:rPr>
      </w:pPr>
      <w:r>
        <w:t xml:space="preserve">16.1 </w:t>
      </w:r>
      <w:r w:rsidRPr="000D4348">
        <w:rPr>
          <w:color w:val="000000"/>
        </w:rPr>
        <w:t>Zaprimljeno 18.10.2010. broj Z-9587/10</w:t>
      </w:r>
      <w:r w:rsidRPr="000D4348">
        <w:rPr>
          <w:color w:val="000000"/>
        </w:rPr>
        <w:br/>
      </w:r>
      <w:proofErr w:type="spellStart"/>
      <w:r w:rsidRPr="000D4348">
        <w:rPr>
          <w:color w:val="000000"/>
        </w:rPr>
        <w:t>Zabilježuje</w:t>
      </w:r>
      <w:proofErr w:type="spellEnd"/>
      <w:r w:rsidRPr="000D4348">
        <w:rPr>
          <w:color w:val="000000"/>
        </w:rPr>
        <w:t xml:space="preserve"> se </w:t>
      </w:r>
      <w:proofErr w:type="spellStart"/>
      <w:r w:rsidRPr="000D4348">
        <w:rPr>
          <w:color w:val="000000"/>
        </w:rPr>
        <w:t>ovršivost</w:t>
      </w:r>
      <w:proofErr w:type="spellEnd"/>
      <w:r w:rsidRPr="000D4348">
        <w:rPr>
          <w:color w:val="000000"/>
        </w:rPr>
        <w:t xml:space="preserve"> gornje tražbine.</w:t>
      </w:r>
    </w:p>
    <w:p w:rsidRDefault="000D4348" w:rsidP="000D4348" w:rsidR="000D4348">
      <w:pPr>
        <w:ind w:firstLine="357" w:left="708"/>
        <w:rPr>
          <w:color w:val="000000"/>
        </w:rPr>
      </w:pPr>
    </w:p>
    <w:p w:rsidRDefault="000D4348" w:rsidP="000D4348" w:rsidR="000D4348" w:rsidRPr="000D4348">
      <w:pPr>
        <w:ind w:firstLine="357" w:left="708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0D4348">
        <w:t xml:space="preserve">764/13 od </w:t>
      </w:r>
      <w:r w:rsidR="009E340F">
        <w:t>1. rujna</w:t>
      </w:r>
      <w:r w:rsidR="00F7659F">
        <w:t xml:space="preserve"> 2016. g.</w:t>
      </w:r>
      <w:r w:rsidR="00E22E37">
        <w:t xml:space="preserve"> </w:t>
      </w:r>
      <w:r w:rsidR="0084627B">
        <w:t xml:space="preserve">nekretnine stečajnog dužnika </w:t>
      </w:r>
      <w:r w:rsidR="000D4348" w:rsidRPr="00973CC0">
        <w:rPr>
          <w:b/>
        </w:rPr>
        <w:t>SLAVONIJA modna konfekcija dioničko društvo u stečaju, Osijek, Vinkovačka 68, MBS 030055028, OIB: 49713442370</w:t>
      </w:r>
      <w:r w:rsidR="000D4348">
        <w:rPr>
          <w:b/>
        </w:rPr>
        <w:t xml:space="preserve">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>ponuditelju</w:t>
      </w:r>
      <w:r w:rsidR="009E340F">
        <w:t xml:space="preserve"> koji je istako najvišu ponudu </w:t>
      </w:r>
      <w:proofErr w:type="spellStart"/>
      <w:r w:rsidR="009E340F">
        <w:rPr>
          <w:rFonts w:eastAsia="Calibri"/>
        </w:rPr>
        <w:t>Filmoteka</w:t>
      </w:r>
      <w:proofErr w:type="spellEnd"/>
      <w:r w:rsidR="009E340F">
        <w:rPr>
          <w:rFonts w:eastAsia="Calibri"/>
        </w:rPr>
        <w:t xml:space="preserve"> d.o.o. Osijek, F. Krežme 11, OIB: 71610384513</w:t>
      </w:r>
      <w:r w:rsidR="00F7659F">
        <w:rPr>
          <w:rFonts w:eastAsia="Calibri"/>
        </w:rPr>
        <w:t>.</w:t>
      </w:r>
    </w:p>
    <w:p w:rsidRDefault="00B85ADD" w:rsidP="00B85ADD" w:rsidR="0084627B">
      <w:pPr>
        <w:tabs>
          <w:tab w:pos="2340" w:val="left"/>
        </w:tabs>
        <w:ind w:firstLine="1425"/>
        <w:jc w:val="both"/>
      </w:pPr>
      <w:r>
        <w:tab/>
      </w:r>
    </w:p>
    <w:p w:rsidRDefault="0084627B" w:rsidP="000D4348" w:rsidR="006A01D8">
      <w:pPr>
        <w:ind w:firstLine="708"/>
        <w:jc w:val="both"/>
      </w:pPr>
      <w:r>
        <w:t xml:space="preserve">Rješenje o dosudi nekretnine kupcu </w:t>
      </w:r>
      <w:proofErr w:type="spellStart"/>
      <w:r w:rsidR="009E340F">
        <w:rPr>
          <w:rFonts w:eastAsia="Calibri"/>
        </w:rPr>
        <w:t>Filmoteka</w:t>
      </w:r>
      <w:proofErr w:type="spellEnd"/>
      <w:r w:rsidR="009E340F">
        <w:rPr>
          <w:rFonts w:eastAsia="Calibri"/>
        </w:rPr>
        <w:t xml:space="preserve"> d.o.o. Osijek, F. Krežme 11, OIB: 71610384513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9E340F">
        <w:t>1. rujna</w:t>
      </w:r>
      <w:r w:rsidR="000A10DC">
        <w:t xml:space="preserve"> 2016. g.</w:t>
      </w:r>
      <w:r>
        <w:t xml:space="preserve"> postalo je pravomoćno </w:t>
      </w:r>
      <w:r w:rsidR="009E340F">
        <w:t>21. rujna</w:t>
      </w:r>
      <w:r w:rsidR="000A10DC">
        <w:t xml:space="preserve"> 2016.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9E340F">
        <w:t>5. listopada</w:t>
      </w:r>
      <w:r w:rsidR="000A10DC">
        <w:t xml:space="preserve"> 2016. g.</w:t>
      </w:r>
    </w:p>
    <w:p w:rsidRDefault="006A01D8" w:rsidP="00A33C2B" w:rsidR="006A01D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0D4348">
        <w:t>13. listopada</w:t>
      </w:r>
      <w:r>
        <w:t xml:space="preserve"> 2016.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9E340F">
        <w:t xml:space="preserve">Blanka </w:t>
      </w:r>
      <w:proofErr w:type="spellStart"/>
      <w:r w:rsidR="009E340F">
        <w:t>Gambiraža</w:t>
      </w:r>
      <w:proofErr w:type="spellEnd"/>
    </w:p>
    <w:p w:rsidRDefault="009E340F" w:rsidP="00EA19E1" w:rsidR="009E340F">
      <w:pPr>
        <w:pStyle w:val="Tijeloteksta"/>
        <w:numPr>
          <w:ilvl w:val="0"/>
          <w:numId w:val="5"/>
        </w:numPr>
      </w:pPr>
      <w:r>
        <w:rPr>
          <w:rFonts w:eastAsia="Calibri"/>
        </w:rPr>
        <w:t xml:space="preserve">za </w:t>
      </w:r>
      <w:proofErr w:type="spellStart"/>
      <w:r>
        <w:rPr>
          <w:rFonts w:eastAsia="Calibri"/>
        </w:rPr>
        <w:t>Filmoteka</w:t>
      </w:r>
      <w:proofErr w:type="spellEnd"/>
      <w:r>
        <w:rPr>
          <w:rFonts w:eastAsia="Calibri"/>
        </w:rPr>
        <w:t xml:space="preserve"> d.o.o. Osijek – pun. Vedran Pajić odvjetnik iz Osijeka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 xml:space="preserve">. odjel </w:t>
      </w:r>
      <w:r w:rsidR="009E340F">
        <w:t>Osijek</w:t>
      </w:r>
      <w:r>
        <w:t xml:space="preserve"> </w:t>
      </w:r>
      <w:r w:rsidR="000A10DC">
        <w:t xml:space="preserve">Općinski sud </w:t>
      </w:r>
      <w:r>
        <w:t xml:space="preserve">Osijeku </w:t>
      </w:r>
      <w:r w:rsidR="000A10DC">
        <w:t xml:space="preserve">uz rješenje o dosudi od </w:t>
      </w:r>
      <w:r w:rsidR="009E340F">
        <w:t>1.9.</w:t>
      </w:r>
      <w:r>
        <w:t xml:space="preserve">.2016. </w:t>
      </w:r>
      <w:r w:rsidR="000A10DC">
        <w:t xml:space="preserve"> g. s potvrdom pravomoćnosti</w:t>
      </w:r>
      <w:r>
        <w:t xml:space="preserve"> 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F7659F" w:rsidP="00EA19E1" w:rsidR="00F7659F">
      <w:pPr>
        <w:pStyle w:val="Tijeloteksta"/>
        <w:numPr>
          <w:ilvl w:val="0"/>
          <w:numId w:val="5"/>
        </w:numPr>
      </w:pPr>
      <w:r>
        <w:t>R-</w:t>
      </w:r>
      <w:r w:rsidR="009E340F">
        <w:t>29.11.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9E340F" w:rsidR="00F7659F">
      <w:pPr>
        <w:pStyle w:val="Tijeloteksta"/>
        <w:ind w:firstLine="708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65B" w:rsidR="008D365B">
      <w:r>
        <w:separator/>
      </w:r>
    </w:p>
  </w:endnote>
  <w:endnote w:id="0" w:type="continuationSeparator">
    <w:p w:rsidRDefault="008D365B" w:rsidR="008D3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65B" w:rsidR="008D365B">
      <w:r>
        <w:separator/>
      </w:r>
    </w:p>
  </w:footnote>
  <w:footnote w:id="0" w:type="continuationSeparator">
    <w:p w:rsidRDefault="008D365B" w:rsidR="008D3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56E4">
      <w:rPr>
        <w:noProof/>
      </w:rPr>
      <w:t>4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27209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D4348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1F1"/>
    <w:rsid w:val="001502C7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1F56E4"/>
    <w:rsid w:val="002149DA"/>
    <w:rsid w:val="00242171"/>
    <w:rsid w:val="00242F1C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57E4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3684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1D8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27DFE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65B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9E340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0041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390"/>
    <w:rsid w:val="00EF2B4D"/>
    <w:rsid w:val="00F0108C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56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5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56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5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23858-7E49-48BD-B44B-B89C8684D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781</properties:Words>
  <properties:Characters>4497</properties:Characters>
  <properties:Lines>185</properties:Lines>
  <properties:Paragraphs>49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2016-10-10T10:13:00Z</dcterms:created>
  <dc:creator>banka</dc:creator>
  <cp:lastModifiedBy>Danijela Sekulić</cp:lastModifiedBy>
  <cp:lastPrinted>2016-10-13T07:12:00Z</cp:lastPrinted>
  <dcterms:modified xmlns:xsi="http://www.w3.org/2001/XMLSchema-instance" xsi:type="dcterms:W3CDTF">2016-10-13T07:13:00Z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