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f841c" w14:paraId="3df841c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8281C" w:rsidP="0065129A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4B303C" w:rsidRPr="004B303C">
        <w:t xml:space="preserve"> </w:t>
      </w:r>
      <w:r w:rsidR="001D76D6">
        <w:t>BAGARIĆ</w:t>
      </w:r>
      <w:r w:rsidR="003F4B4F">
        <w:t xml:space="preserve"> d.o.o., </w:t>
      </w:r>
      <w:r w:rsidR="001D76D6">
        <w:t>Dine Papalića 3, Makarska</w:t>
      </w:r>
      <w:r w:rsidR="003F4B4F">
        <w:t xml:space="preserve">, OIB: </w:t>
      </w:r>
      <w:r w:rsidR="001D76D6">
        <w:t>85158329248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4B303C">
        <w:rPr>
          <w:rFonts w:eastAsiaTheme="minorHAnsi"/>
          <w:lang w:eastAsia="en-US"/>
        </w:rPr>
        <w:t>22. siječnja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1D76D6">
        <w:t>BAGARIĆ d.o.o., Dine Papalića 3, Makarska, OIB: 85158329248</w:t>
      </w:r>
      <w:r>
        <w:t xml:space="preserve">, zaprimljen na ovom sudu </w:t>
      </w:r>
      <w:r w:rsidR="001D76D6">
        <w:t>24. prosinca</w:t>
      </w:r>
      <w:r w:rsidR="003F4B4F">
        <w:t xml:space="preserve"> </w:t>
      </w:r>
      <w:r>
        <w:t>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1D76D6">
        <w:t>24. prosinca</w:t>
      </w:r>
      <w:r>
        <w:t xml:space="preserve"> 2015. godine podnio zahtjev za provedbu skraćenog stečajnog postupka nad dužnikom </w:t>
      </w:r>
      <w:r w:rsidR="001D76D6">
        <w:t>BAGARIĆ d.o.o., Dine Papalića 3, Makarska, OIB: 85158329248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Tt-15/</w:t>
      </w:r>
      <w:r w:rsidR="001D76D6">
        <w:t>669</w:t>
      </w:r>
      <w:r>
        <w:t xml:space="preserve">-1 od </w:t>
      </w:r>
      <w:r w:rsidR="001D76D6">
        <w:t>27</w:t>
      </w:r>
      <w:r w:rsidR="003F4B4F">
        <w:t>. travnja</w:t>
      </w:r>
      <w:r>
        <w:t xml:space="preserve"> 2015. godine  pokrenut postupak brisanja po čl. 70. Zakona o sudskom registru (" 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 xml:space="preserve">U Splitu, </w:t>
      </w:r>
      <w:r w:rsidR="004B303C">
        <w:t>22. siječnja 2016</w:t>
      </w:r>
      <w:r>
        <w:t>. godine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</w:p>
    <w:p w:rsidRDefault="00967806" w:rsidP="004B303C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34F9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1D76D6">
      <w:t>2920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DE2B55">
      <w:t>. St</w:t>
    </w:r>
    <w:r w:rsidR="00AD2623">
      <w:t>-</w:t>
    </w:r>
    <w:r w:rsidR="001D76D6">
      <w:t>2920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1D76D6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56E3"/>
    <w:rsid w:val="003C7143"/>
    <w:rsid w:val="003D2BC5"/>
    <w:rsid w:val="003D46DE"/>
    <w:rsid w:val="003D63E6"/>
    <w:rsid w:val="003D6E2A"/>
    <w:rsid w:val="003F4B4F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D59B6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A34F9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2920</izvorni_sadrzaj>
    <derivirana_varijabla naziv="DomainObject.Predmet.Broj_1">2920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St-2920/2015</izvorni_sadrzaj>
    <derivirana_varijabla naziv="DomainObject.Predmet.OznakaBroj_1">St-2920/2015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BAGARIĆ, d.o.o. za graditeljstvo, trgovinu i export-import</izvorni_sadrzaj>
    <derivirana_varijabla naziv="DomainObject.Predmet.ProtustrankaFormated_1">  BAGARIĆ, d.o.o. za graditeljstvo, trgovinu i export-import</derivirana_varijabla>
  </DomainObject.Predmet.ProtustrankaFormated>
  <DomainObject.Predmet.ProtustrankaFormatedOIB>
    <izvorni_sadrzaj>  BAGARIĆ, d.o.o. za graditeljstvo, trgovinu i export-import, OIB 85158329248</izvorni_sadrzaj>
    <derivirana_varijabla naziv="DomainObject.Predmet.ProtustrankaFormatedOIB_1">  BAGARIĆ, d.o.o. za graditeljstvo, trgovinu i export-import, OIB 85158329248</derivirana_varijabla>
  </DomainObject.Predmet.ProtustrankaFormatedOIB>
  <DomainObject.Predmet.ProtustrankaFormatedWithAdress>
    <izvorni_sadrzaj> BAGARIĆ, d.o.o. za graditeljstvo, trgovinu i export-import, Dine Papalića 3, 21300 Makarska</izvorni_sadrzaj>
    <derivirana_varijabla naziv="DomainObject.Predmet.ProtustrankaFormatedWithAdress_1"> BAGARIĆ, d.o.o. za graditeljstvo, trgovinu i export-import, Dine Papalića 3, 21300 Makarska</derivirana_varijabla>
  </DomainObject.Predmet.ProtustrankaFormatedWithAdress>
  <DomainObject.Predmet.ProtustrankaFormatedWithAdressOIB>
    <izvorni_sadrzaj> BAGARIĆ, d.o.o. za graditeljstvo, trgovinu i export-import, OIB 85158329248, Dine Papalića 3, 21300 Makarska</izvorni_sadrzaj>
    <derivirana_varijabla naziv="DomainObject.Predmet.ProtustrankaFormatedWithAdressOIB_1"> BAGARIĆ, d.o.o. za graditeljstvo, trgovinu i export-import, OIB 85158329248, Dine Papalića 3, 21300 Makarska</derivirana_varijabla>
  </DomainObject.Predmet.ProtustrankaFormatedWithAdressOIB>
  <DomainObject.Predmet.ProtustrankaWithAdress>
    <izvorni_sadrzaj>BAGARIĆ, d.o.o. za graditeljstvo, trgovinu i export-import Dine Papalića 3, 21300 Makarska</izvorni_sadrzaj>
    <derivirana_varijabla naziv="DomainObject.Predmet.ProtustrankaWithAdress_1">BAGARIĆ, d.o.o. za graditeljstvo, trgovinu i export-import Dine Papalića 3, 21300 Makarska</derivirana_varijabla>
  </DomainObject.Predmet.ProtustrankaWithAdress>
  <DomainObject.Predmet.ProtustrankaWithAdressOIB>
    <izvorni_sadrzaj>BAGARIĆ, d.o.o. za graditeljstvo, trgovinu i export-import, OIB 85158329248, Dine Papalića 3, 21300 Makarska</izvorni_sadrzaj>
    <derivirana_varijabla naziv="DomainObject.Predmet.ProtustrankaWithAdressOIB_1">BAGARIĆ, d.o.o. za graditeljstvo, trgovinu i export-import, OIB 85158329248, Dine Papalića 3, 21300 Makarska</derivirana_varijabla>
  </DomainObject.Predmet.ProtustrankaWithAdressOIB>
  <DomainObject.Predmet.ProtustrankaNazivFormated>
    <izvorni_sadrzaj>BAGARIĆ, d.o.o. za graditeljstvo, trgovinu i export-import</izvorni_sadrzaj>
    <derivirana_varijabla naziv="DomainObject.Predmet.ProtustrankaNazivFormated_1">BAGARIĆ, d.o.o. za graditeljstvo, trgovinu i export-import</derivirana_varijabla>
  </DomainObject.Predmet.ProtustrankaNazivFormated>
  <DomainObject.Predmet.ProtustrankaNazivFormatedOIB>
    <izvorni_sadrzaj>BAGARIĆ, d.o.o. za graditeljstvo, trgovinu i export-import, OIB 85158329248</izvorni_sadrzaj>
    <derivirana_varijabla naziv="DomainObject.Predmet.ProtustrankaNazivFormatedOIB_1">BAGARIĆ, d.o.o. za graditeljstvo, trgovinu i export-import, OIB 85158329248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95.00</izvorni_sadrzaj>
    <derivirana_varijabla naziv="DomainObject.Predmet.TrenutnaVrijednost_1">95.00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BAGARIĆ, d.o.o. za graditeljstvo, trgovinu i export-import</item>
    </izvorni_sadrzaj>
    <derivirana_varijabla naziv="DomainObject.Predmet.ProtuStrankaListFormated_1">
      <item>BAGARIĆ, d.o.o. za graditeljstvo, trgovinu i export-import</item>
    </derivirana_varijabla>
  </DomainObject.Predmet.ProtuStrankaListFormated>
  <DomainObject.Predmet.ProtuStrankaListFormatedOIB>
    <izvorni_sadrzaj>
      <item>BAGARIĆ, d.o.o. za graditeljstvo, trgovinu i export-import, OIB 85158329248</item>
    </izvorni_sadrzaj>
    <derivirana_varijabla naziv="DomainObject.Predmet.ProtuStrankaListFormatedOIB_1">
      <item>BAGARIĆ, d.o.o. za graditeljstvo, trgovinu i export-import, OIB 85158329248</item>
    </derivirana_varijabla>
  </DomainObject.Predmet.ProtuStrankaListFormatedOIB>
  <DomainObject.Predmet.ProtuStrankaListFormatedWithAdress>
    <izvorni_sadrzaj>
      <item>BAGARIĆ, d.o.o. za graditeljstvo, trgovinu i export-import, Dine Papalića 3, 21300 Makarska</item>
    </izvorni_sadrzaj>
    <derivirana_varijabla naziv="DomainObject.Predmet.ProtuStrankaListFormatedWithAdress_1">
      <item>BAGARIĆ, d.o.o. za graditeljstvo, trgovinu i export-import, Dine Papalića 3, 21300 Makarska</item>
    </derivirana_varijabla>
  </DomainObject.Predmet.ProtuStrankaListFormatedWithAdress>
  <DomainObject.Predmet.ProtuStrankaListFormatedWithAdressOIB>
    <izvorni_sadrzaj>
      <item>BAGARIĆ, d.o.o. za graditeljstvo, trgovinu i export-import, OIB 85158329248, Dine Papalića 3, 21300 Makarska</item>
    </izvorni_sadrzaj>
    <derivirana_varijabla naziv="DomainObject.Predmet.ProtuStrankaListFormatedWithAdressOIB_1">
      <item>BAGARIĆ, d.o.o. za graditeljstvo, trgovinu i export-import, OIB 85158329248, Dine Papalića 3, 21300 Makarska</item>
    </derivirana_varijabla>
  </DomainObject.Predmet.ProtuStrankaListFormatedWithAdressOIB>
  <DomainObject.Predmet.ProtuStrankaListNazivFormated>
    <izvorni_sadrzaj>
      <item>BAGARIĆ, d.o.o. za graditeljstvo, trgovinu i export-import</item>
    </izvorni_sadrzaj>
    <derivirana_varijabla naziv="DomainObject.Predmet.ProtuStrankaListNazivFormated_1">
      <item>BAGARIĆ, d.o.o. za graditeljstvo, trgovinu i export-import</item>
    </derivirana_varijabla>
  </DomainObject.Predmet.ProtuStrankaListNazivFormated>
  <DomainObject.Predmet.ProtuStrankaListNazivFormatedOIB>
    <izvorni_sadrzaj>
      <item>BAGARIĆ, d.o.o. za graditeljstvo, trgovinu i export-import, OIB 85158329248</item>
    </izvorni_sadrzaj>
    <derivirana_varijabla naziv="DomainObject.Predmet.ProtuStrankaListNazivFormatedOIB_1">
      <item>BAGARIĆ, d.o.o. za graditeljstvo, trgovinu i export-import, OIB 85158329248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BAGARIĆ, d.o.o. za graditeljstvo, trgovinu i export-import</izvorni_sadrzaj>
    <derivirana_varijabla naziv="DomainObject.Predmet.ProtustrankaIDrugi_1">BAGARIĆ, d.o.o. za graditeljstvo, trgovinu i export-import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BAGARIĆ, d.o.o. za graditeljstvo, trgovinu i export-import, OIB 85158329248, Dine Papalića 3, 21300 Makarska</izvorni_sadrzaj>
    <derivirana_varijabla naziv="DomainObject.Predmet.ProtustrankaIDrugiAdressOIB_1">BAGARIĆ, d.o.o. za graditeljstvo, trgovinu i export-import, OIB 85158329248, Dine Papalića 3,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BAGARIĆ, d.o.o. za graditeljstvo, trgovinu i export-import</item>
      <item>FINANCIJSKA AGENCIJA, RC SPLIT</item>
    </izvorni_sadrzaj>
    <derivirana_varijabla naziv="DomainObject.Predmet.SudioniciListNaziv_1">
      <item>BAGARIĆ, d.o.o. za graditeljstvo, trgovinu i export-import</item>
      <item>FINANCIJSKA AGENCIJA, RC SPLIT</item>
    </derivirana_varijabla>
  </DomainObject.Predmet.SudioniciListNaziv>
  <DomainObject.Predmet.SudioniciListAdressOIB>
    <izvorni_sadrzaj>
      <item>BAGARIĆ, d.o.o. za graditeljstvo, trgovinu i export-import, OIB 85158329248, Dine Papalića 3,21300 Makarska</item>
      <item>FINANCIJSKA AGENCIJA, RC SPLIT, OIB 85821130368, Mažuranićevo šetalište 24 b,21000 Split</item>
    </izvorni_sadrzaj>
    <derivirana_varijabla naziv="DomainObject.Predmet.SudioniciListAdressOIB_1">
      <item>BAGARIĆ, d.o.o. za graditeljstvo, trgovinu i export-import, OIB 85158329248, Dine Papalića 3,21300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85158329248</item>
      <item>, OIB 85821130368</item>
    </izvorni_sadrzaj>
    <derivirana_varijabla naziv="DomainObject.Predmet.SudioniciListNazivOIB_1">
      <item>, OIB 85158329248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B69ED7-1B18-4F2B-B2B0-43FAC6A63E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329</properties:Words>
  <properties:Characters>1922</properties:Characters>
  <properties:Lines>60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2016-01-22T13:41:00Z</cp:lastPrinted>
  <dcterms:modified xmlns:xsi="http://www.w3.org/2001/XMLSchema-instance" xsi:type="dcterms:W3CDTF">2016-01-25T08:19:00Z</dcterms:modified>
  <cp:revision>16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