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88f4" w14:paraId="83088f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5113D4">
        <w:t>320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>Trgovački sud u Osijeku, po sucu mr.sc. Mirjani Baran, u stečajnom predmetu povodom zahtjeva Financijske agencije Regionalni centar Zagreb, Podružnica ZAGREB, Trg svibanjskih žrtava 1995. broj 1, za pokretanje skraćenog stečajnog postupka nad dužnikom TOTALSPORT d.o.o., OIB: 58741034751, MBS: 080613113, Zagreb, Horvatova 37/s, temeljem članka 430. Stečajnog zakona („Narodne novine“ 71/15)</w:t>
      </w:r>
      <w:r w:rsidR="00687068">
        <w:t>,</w:t>
      </w:r>
      <w:r w:rsidR="009B6422">
        <w:t xml:space="preserve"> dana </w:t>
      </w:r>
      <w:r>
        <w:t>4. siječnja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896BF4">
        <w:t>TOTALSPORT d.o.o., OIB: 58741034751, MBS: 080613113, Zagreb, Horvatova 37/s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896BF4">
        <w:t>TOTALSPORT d.o.o., OIB: 58741034751, MBS: 080613113, Zagreb, Horvatova 37/s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896BF4">
        <w:t>4. prosinca</w:t>
      </w:r>
      <w:r>
        <w:t xml:space="preserve"> 201</w:t>
      </w:r>
      <w:r w:rsidR="00896BF4">
        <w:t>5</w:t>
      </w:r>
      <w:r>
        <w:t xml:space="preserve">. zahtjev </w:t>
      </w:r>
      <w:r w:rsidR="00D6035C">
        <w:t>broj Klasa: 110-07/1</w:t>
      </w:r>
      <w:r w:rsidR="00896BF4">
        <w:t>5</w:t>
      </w:r>
      <w:r w:rsidR="00D6035C">
        <w:t>-01/04, Ur. broj: 04-06-1</w:t>
      </w:r>
      <w:r w:rsidR="00896BF4">
        <w:t>5</w:t>
      </w:r>
      <w:r w:rsidR="00D6035C">
        <w:t>-</w:t>
      </w:r>
      <w:r w:rsidR="00896BF4">
        <w:t>15798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896BF4">
        <w:t>TOTALSPORT d.o.o., OIB: 58741034751, MBS: 080613113, Zagreb, Horvatova 37/s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896BF4">
        <w:t>16</w:t>
      </w:r>
      <w:r w:rsidR="00B93078">
        <w:t>. lipnja</w:t>
      </w:r>
      <w:r w:rsidR="00687068">
        <w:t xml:space="preserve"> 2016</w:t>
      </w:r>
      <w:r>
        <w:t>. objavio oglas na mrežnoj stranici e-Oglasna ploča sudova pod posl. brojem St-</w:t>
      </w:r>
      <w:r w:rsidR="008A5A7D">
        <w:t>1</w:t>
      </w:r>
      <w:r w:rsidR="00896BF4">
        <w:t>606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896BF4">
        <w:t>4. siječnja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Registar </w:t>
      </w:r>
      <w:r w:rsidR="00896BF4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896BF4">
        <w:t>28/2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3CB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896BF4">
      <w:t>606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F0096"/>
    <w:rsid w:val="00500CAC"/>
    <w:rsid w:val="005113D4"/>
    <w:rsid w:val="00597876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3CB1"/>
    <w:rsid w:val="0095467A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3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53C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3C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CB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CB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3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53C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3C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CB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CB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St-1606/2016</izvorni_sadrzaj>
    <derivirana_varijabla naziv="DomainObject.Predmet.OznakaBroj_1">St-1606/2016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TOTALSPORT d.o.o.</izvorni_sadrzaj>
    <derivirana_varijabla naziv="DomainObject.Predmet.ProtustrankaFormated_1">  TOTALSPORT d.o.o.</derivirana_varijabla>
  </DomainObject.Predmet.ProtustrankaFormated>
  <DomainObject.Predmet.ProtustrankaFormatedOIB>
    <izvorni_sadrzaj>  TOTALSPORT d.o.o., OIB 58741034751</izvorni_sadrzaj>
    <derivirana_varijabla naziv="DomainObject.Predmet.ProtustrankaFormatedOIB_1">  TOTALSPORT d.o.o., OIB 58741034751</derivirana_varijabla>
  </DomainObject.Predmet.ProtustrankaFormatedOIB>
  <DomainObject.Predmet.ProtustrankaFormatedWithAdress>
    <izvorni_sadrzaj> TOTALSPORT d.o.o., Horvatova 37/s, 10000 Zagreb</izvorni_sadrzaj>
    <derivirana_varijabla naziv="DomainObject.Predmet.ProtustrankaFormatedWithAdress_1"> TOTALSPORT d.o.o., Horvatova 37/s, 10000 Zagreb</derivirana_varijabla>
  </DomainObject.Predmet.ProtustrankaFormatedWithAdress>
  <DomainObject.Predmet.ProtustrankaFormatedWithAdressOIB>
    <izvorni_sadrzaj> TOTALSPORT d.o.o., OIB 58741034751, Horvatova 37/s, 10000 Zagreb</izvorni_sadrzaj>
    <derivirana_varijabla naziv="DomainObject.Predmet.ProtustrankaFormatedWithAdressOIB_1"> TOTALSPORT d.o.o., OIB 58741034751, Horvatova 37/s, 10000 Zagreb</derivirana_varijabla>
  </DomainObject.Predmet.ProtustrankaFormatedWithAdressOIB>
  <DomainObject.Predmet.ProtustrankaWithAdress>
    <izvorni_sadrzaj>TOTALSPORT d.o.o. Horvatova 37/s, 10000 Zagreb</izvorni_sadrzaj>
    <derivirana_varijabla naziv="DomainObject.Predmet.ProtustrankaWithAdress_1">TOTALSPORT d.o.o. Horvatova 37/s, 10000 Zagreb</derivirana_varijabla>
  </DomainObject.Predmet.ProtustrankaWithAdress>
  <DomainObject.Predmet.ProtustrankaWithAdressOIB>
    <izvorni_sadrzaj>TOTALSPORT d.o.o., OIB 58741034751, Horvatova 37/s, 10000 Zagreb</izvorni_sadrzaj>
    <derivirana_varijabla naziv="DomainObject.Predmet.ProtustrankaWithAdressOIB_1">TOTALSPORT d.o.o., OIB 58741034751, Horvatova 37/s, 10000 Zagreb</derivirana_varijabla>
  </DomainObject.Predmet.ProtustrankaWithAdressOIB>
  <DomainObject.Predmet.ProtustrankaNazivFormated>
    <izvorni_sadrzaj>TOTALSPORT d.o.o.</izvorni_sadrzaj>
    <derivirana_varijabla naziv="DomainObject.Predmet.ProtustrankaNazivFormated_1">TOTALSPORT d.o.o.</derivirana_varijabla>
  </DomainObject.Predmet.ProtustrankaNazivFormated>
  <DomainObject.Predmet.ProtustrankaNazivFormatedOIB>
    <izvorni_sadrzaj>TOTALSPORT d.o.o., OIB 58741034751</izvorni_sadrzaj>
    <derivirana_varijabla naziv="DomainObject.Predmet.ProtustrankaNazivFormatedOIB_1">TOTALSPORT d.o.o., OIB 58741034751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TOTALSPORT d.o.o.</item>
    </izvorni_sadrzaj>
    <derivirana_varijabla naziv="DomainObject.Predmet.ProtuStrankaListFormated_1">
      <item>TOTALSPORT d.o.o.</item>
    </derivirana_varijabla>
  </DomainObject.Predmet.ProtuStrankaListFormated>
  <DomainObject.Predmet.ProtuStrankaListFormatedOIB>
    <izvorni_sadrzaj>
      <item>TOTALSPORT d.o.o., OIB 58741034751</item>
    </izvorni_sadrzaj>
    <derivirana_varijabla naziv="DomainObject.Predmet.ProtuStrankaListFormatedOIB_1">
      <item>TOTALSPORT d.o.o., OIB 58741034751</item>
    </derivirana_varijabla>
  </DomainObject.Predmet.ProtuStrankaListFormatedOIB>
  <DomainObject.Predmet.ProtuStrankaListFormatedWithAdress>
    <izvorni_sadrzaj>
      <item>TOTALSPORT d.o.o., Horvatova 37/s, 10000 Zagreb</item>
    </izvorni_sadrzaj>
    <derivirana_varijabla naziv="DomainObject.Predmet.ProtuStrankaListFormatedWithAdress_1">
      <item>TOTALSPORT d.o.o., Horvatova 37/s, 10000 Zagreb</item>
    </derivirana_varijabla>
  </DomainObject.Predmet.ProtuStrankaListFormatedWithAdress>
  <DomainObject.Predmet.ProtuStrankaListFormatedWithAdressOIB>
    <izvorni_sadrzaj>
      <item>TOTALSPORT d.o.o., OIB 58741034751, Horvatova 37/s, 10000 Zagreb</item>
    </izvorni_sadrzaj>
    <derivirana_varijabla naziv="DomainObject.Predmet.ProtuStrankaListFormatedWithAdressOIB_1">
      <item>TOTALSPORT d.o.o., OIB 58741034751, Horvatova 37/s, 10000 Zagreb</item>
    </derivirana_varijabla>
  </DomainObject.Predmet.ProtuStrankaListFormatedWithAdressOIB>
  <DomainObject.Predmet.ProtuStrankaListNazivFormated>
    <izvorni_sadrzaj>
      <item>TOTALSPORT d.o.o.</item>
    </izvorni_sadrzaj>
    <derivirana_varijabla naziv="DomainObject.Predmet.ProtuStrankaListNazivFormated_1">
      <item>TOTALSPORT d.o.o.</item>
    </derivirana_varijabla>
  </DomainObject.Predmet.ProtuStrankaListNazivFormated>
  <DomainObject.Predmet.ProtuStrankaListNazivFormatedOIB>
    <izvorni_sadrzaj>
      <item>TOTALSPORT d.o.o., OIB 58741034751</item>
    </izvorni_sadrzaj>
    <derivirana_varijabla naziv="DomainObject.Predmet.ProtuStrankaListNazivFormatedOIB_1">
      <item>TOTALSPORT d.o.o., OIB 58741034751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TOTALSPORT d.o.o.</izvorni_sadrzaj>
    <derivirana_varijabla naziv="DomainObject.Predmet.ProtustrankaIDrugi_1">TOTALSPORT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TOTALSPORT d.o.o., OIB 58741034751, Horvatova 37/s, 10000 Zagreb</izvorni_sadrzaj>
    <derivirana_varijabla naziv="DomainObject.Predmet.ProtustrankaIDrugiAdressOIB_1">TOTALSPORT d.o.o., OIB 58741034751, Horvatova 37/s,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TOTALSPORT d.o.o.</item>
      <item>FINA Regionalni centar Zagreb</item>
    </izvorni_sadrzaj>
    <derivirana_varijabla naziv="DomainObject.Predmet.SudioniciListNaziv_1">
      <item>TOTALSPORT d.o.o.</item>
      <item>FINA Regionalni centar Zagreb</item>
    </derivirana_varijabla>
  </DomainObject.Predmet.SudioniciListNaziv>
  <DomainObject.Predmet.SudioniciListAdressOIB>
    <izvorni_sadrzaj>
      <item>TOTALSPORT d.o.o., OIB 58741034751, Horvatova 37/s,10000 Zagreb</item>
      <item>FINA Regionalni centar Zagreb, OIB 85821130368, Trg svibanjskih žrtava 1995. br. 1,10000 Zagreb</item>
    </izvorni_sadrzaj>
    <derivirana_varijabla naziv="DomainObject.Predmet.SudioniciListAdressOIB_1">
      <item>TOTALSPORT d.o.o., OIB 58741034751, Horvatova 37/s,10000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58741034751</item>
      <item>, OIB 85821130368</item>
    </izvorni_sadrzaj>
    <derivirana_varijabla naziv="DomainObject.Predmet.SudioniciListNazivOIB_1">
      <item>, OIB 58741034751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2355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2017-01-04T11:47:00Z</dcterms:created>
  <dc:creator>korisnik</dc:creator>
  <cp:lastModifiedBy>Snježana Andrijanić</cp:lastModifiedBy>
  <cp:lastPrinted>2017-01-04T11:46:00Z</cp:lastPrinted>
  <dcterms:modified xmlns:xsi="http://www.w3.org/2001/XMLSchema-instance" xsi:type="dcterms:W3CDTF">2017-01-04T11:51:00Z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