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68d8" w14:paraId="bb868d8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466BEB">
        <w:rPr>
          <w:b/>
          <w:lang w:val="hr-HR"/>
        </w:rPr>
        <w:t>693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66BEB">
        <w:rPr>
          <w:lang w:val="hr-HR"/>
        </w:rPr>
        <w:t>DELF d.o.o. Split, Put Plokita 45</w:t>
      </w:r>
      <w:r w:rsidR="000467BE">
        <w:rPr>
          <w:lang w:val="hr-HR"/>
        </w:rPr>
        <w:t xml:space="preserve">, OIB: </w:t>
      </w:r>
      <w:r w:rsidR="00466BEB">
        <w:rPr>
          <w:lang w:val="hr-HR"/>
        </w:rPr>
        <w:t>95992383885</w:t>
      </w:r>
      <w:r w:rsidR="000467BE">
        <w:rPr>
          <w:lang w:val="hr-HR"/>
        </w:rPr>
        <w:t xml:space="preserve">, MBS: </w:t>
      </w:r>
      <w:r w:rsidR="00466BEB">
        <w:rPr>
          <w:lang w:val="hr-HR"/>
        </w:rPr>
        <w:t>060065335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616ACB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66BEB">
        <w:rPr>
          <w:lang w:val="hr-HR"/>
        </w:rPr>
        <w:t>DELF d.o.o. Split, Put Plokita 45, OIB: 95992383885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66BEB">
        <w:rPr>
          <w:lang w:val="hr-HR"/>
        </w:rPr>
        <w:t>165.075,81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616ACB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16AC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0A5DC3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66BEB"/>
    <w:rsid w:val="00473132"/>
    <w:rsid w:val="004777B1"/>
    <w:rsid w:val="004A6CA0"/>
    <w:rsid w:val="00616ACB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DC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A5DC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A5DC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A5DC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St-1693/2015</izvorni_sadrzaj>
    <derivirana_varijabla naziv="DomainObject.Predmet.OznakaBroj_1">St-1693/2015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DELF, društvo s ograničenom odgovornošću za pomorski promet, brodogradnju i ribarstvo</izvorni_sadrzaj>
    <derivirana_varijabla naziv="DomainObject.Predmet.ProtustrankaFormated_1">  DELF, društvo s ograničenom odgovornošću za pomorski promet, brodogradnju i ribarstvo</derivirana_varijabla>
  </DomainObject.Predmet.ProtustrankaFormated>
  <DomainObject.Predmet.ProtustrankaFormatedOIB>
    <izvorni_sadrzaj>  DELF, društvo s ograničenom odgovornošću za pomorski promet, brodogradnju i ribarstvo, OIB 95992383885</izvorni_sadrzaj>
    <derivirana_varijabla naziv="DomainObject.Predmet.ProtustrankaFormatedOIB_1">  DELF, društvo s ograničenom odgovornošću za pomorski promet, brodogradnju i ribarstvo, OIB 95992383885</derivirana_varijabla>
  </DomainObject.Predmet.ProtustrankaFormatedOIB>
  <DomainObject.Predmet.ProtustrankaFormatedWithAdress>
    <izvorni_sadrzaj> DELF, društvo s ograničenom odgovornošću za pomorski promet, brodogradnju i ribarstvo, Put Plokita 45, 21000 Split</izvorni_sadrzaj>
    <derivirana_varijabla naziv="DomainObject.Predmet.ProtustrankaFormatedWithAdress_1"> DELF, društvo s ograničenom odgovornošću za pomorski promet, brodogradnju i ribarstvo, Put Plokita 45, 21000 Split</derivirana_varijabla>
  </DomainObject.Predmet.ProtustrankaFormatedWithAdress>
  <DomainObject.Predmet.ProtustrankaFormatedWithAdressOIB>
    <izvorni_sadrzaj> DELF, društvo s ograničenom odgovornošću za pomorski promet, brodogradnju i ribarstvo, OIB 95992383885, Put Plokita 45, 21000 Split</izvorni_sadrzaj>
    <derivirana_varijabla naziv="DomainObject.Predmet.ProtustrankaFormatedWithAdressOIB_1"> DELF, društvo s ograničenom odgovornošću za pomorski promet, brodogradnju i ribarstvo, OIB 95992383885, Put Plokita 45, 21000 Split</derivirana_varijabla>
  </DomainObject.Predmet.ProtustrankaFormatedWithAdressOIB>
  <DomainObject.Predmet.ProtustrankaWithAdress>
    <izvorni_sadrzaj>DELF, društvo s ograničenom odgovornošću za pomorski promet, brodogradnju i ribarstvo Put Plokita 45, 21000 Split</izvorni_sadrzaj>
    <derivirana_varijabla naziv="DomainObject.Predmet.ProtustrankaWithAdress_1">DELF, društvo s ograničenom odgovornošću za pomorski promet, brodogradnju i ribarstvo Put Plokita 45, 21000 Split</derivirana_varijabla>
  </DomainObject.Predmet.ProtustrankaWithAdress>
  <DomainObject.Predmet.ProtustrankaWithAdressOIB>
    <izvorni_sadrzaj>DELF, društvo s ograničenom odgovornošću za pomorski promet, brodogradnju i ribarstvo, OIB 95992383885, Put Plokita 45, 21000 Split</izvorni_sadrzaj>
    <derivirana_varijabla naziv="DomainObject.Predmet.ProtustrankaWithAdressOIB_1">DELF, društvo s ograničenom odgovornošću za pomorski promet, brodogradnju i ribarstvo, OIB 95992383885, Put Plokita 45, 21000 Split</derivirana_varijabla>
  </DomainObject.Predmet.ProtustrankaWithAdressOIB>
  <DomainObject.Predmet.ProtustrankaNazivFormated>
    <izvorni_sadrzaj>DELF, društvo s ograničenom odgovornošću za pomorski promet, brodogradnju i ribarstvo</izvorni_sadrzaj>
    <derivirana_varijabla naziv="DomainObject.Predmet.ProtustrankaNazivFormated_1">DELF, društvo s ograničenom odgovornošću za pomorski promet, brodogradnju i ribarstvo</derivirana_varijabla>
  </DomainObject.Predmet.ProtustrankaNazivFormated>
  <DomainObject.Predmet.ProtustrankaNazivFormatedOIB>
    <izvorni_sadrzaj>DELF, društvo s ograničenom odgovornošću za pomorski promet, brodogradnju i ribarstvo, OIB 95992383885</izvorni_sadrzaj>
    <derivirana_varijabla naziv="DomainObject.Predmet.ProtustrankaNazivFormatedOIB_1">DELF, društvo s ograničenom odgovornošću za pomorski promet, brodogradnju i ribarstvo, OIB 95992383885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165075.81</izvorni_sadrzaj>
    <derivirana_varijabla naziv="DomainObject.Predmet.TrenutnaVrijednost_1">165075.81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DELF, društvo s ograničenom odgovornošću za pomorski promet, brodogradnju i ribarstvo</item>
    </izvorni_sadrzaj>
    <derivirana_varijabla naziv="DomainObject.Predmet.ProtuStrankaListFormated_1">
      <item>DELF, društvo s ograničenom odgovornošću za pomorski promet, brodogradnju i ribarstvo</item>
    </derivirana_varijabla>
  </DomainObject.Predmet.ProtuStrankaListFormated>
  <DomainObject.Predmet.ProtuStrankaListFormatedOIB>
    <izvorni_sadrzaj>
      <item>DELF, društvo s ograničenom odgovornošću za pomorski promet, brodogradnju i ribarstvo, OIB 95992383885</item>
    </izvorni_sadrzaj>
    <derivirana_varijabla naziv="DomainObject.Predmet.ProtuStrankaListFormatedOIB_1">
      <item>DELF, društvo s ograničenom odgovornošću za pomorski promet, brodogradnju i ribarstvo, OIB 95992383885</item>
    </derivirana_varijabla>
  </DomainObject.Predmet.ProtuStrankaListFormatedOIB>
  <DomainObject.Predmet.ProtuStrankaListFormatedWithAdress>
    <izvorni_sadrzaj>
      <item>DELF, društvo s ograničenom odgovornošću za pomorski promet, brodogradnju i ribarstvo, Put Plokita 45, 21000 Split</item>
    </izvorni_sadrzaj>
    <derivirana_varijabla naziv="DomainObject.Predmet.ProtuStrankaListFormatedWithAdress_1">
      <item>DELF, društvo s ograničenom odgovornošću za pomorski promet, brodogradnju i ribarstvo, Put Plokita 45, 21000 Split</item>
    </derivirana_varijabla>
  </DomainObject.Predmet.ProtuStrankaListFormatedWithAdress>
  <DomainObject.Predmet.ProtuStrankaListFormatedWithAdressOIB>
    <izvorni_sadrzaj>
      <item>DELF, društvo s ograničenom odgovornošću za pomorski promet, brodogradnju i ribarstvo, OIB 95992383885, Put Plokita 45, 21000 Split</item>
    </izvorni_sadrzaj>
    <derivirana_varijabla naziv="DomainObject.Predmet.ProtuStrankaListFormatedWithAdressOIB_1">
      <item>DELF, društvo s ograničenom odgovornošću za pomorski promet, brodogradnju i ribarstvo, OIB 95992383885, Put Plokita 45, 21000 Split</item>
    </derivirana_varijabla>
  </DomainObject.Predmet.ProtuStrankaListFormatedWithAdressOIB>
  <DomainObject.Predmet.ProtuStrankaListNazivFormated>
    <izvorni_sadrzaj>
      <item>DELF, društvo s ograničenom odgovornošću za pomorski promet, brodogradnju i ribarstvo</item>
    </izvorni_sadrzaj>
    <derivirana_varijabla naziv="DomainObject.Predmet.ProtuStrankaListNazivFormated_1">
      <item>DELF, društvo s ograničenom odgovornošću za pomorski promet, brodogradnju i ribarstvo</item>
    </derivirana_varijabla>
  </DomainObject.Predmet.ProtuStrankaListNazivFormated>
  <DomainObject.Predmet.ProtuStrankaListNazivFormatedOIB>
    <izvorni_sadrzaj>
      <item>DELF, društvo s ograničenom odgovornošću za pomorski promet, brodogradnju i ribarstvo, OIB 95992383885</item>
    </izvorni_sadrzaj>
    <derivirana_varijabla naziv="DomainObject.Predmet.ProtuStrankaListNazivFormatedOIB_1">
      <item>DELF, društvo s ograničenom odgovornošću za pomorski promet, brodogradnju i ribarstvo, OIB 95992383885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DELF, društvo s ograničenom odgovornošću za pomorski promet, brodogradnju i ribarstvo</izvorni_sadrzaj>
    <derivirana_varijabla naziv="DomainObject.Predmet.ProtustrankaIDrugi_1">DELF, društvo s ograničenom odgovornošću za pomorski promet, brodogradnju i ribarstvo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DELF, društvo s ograničenom odgovornošću za pomorski promet, brodogradnju i ribarstvo, OIB 95992383885, Put Plokita 45, 21000 Split</izvorni_sadrzaj>
    <derivirana_varijabla naziv="DomainObject.Predmet.ProtustrankaIDrugiAdressOIB_1">DELF, društvo s ograničenom odgovornošću za pomorski promet, brodogradnju i ribarstvo, OIB 95992383885, Put Plokita 45,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DELF, društvo s ograničenom odgovornošću za pomorski promet, brodogradnju i ribarstvo</item>
      <item>FINANCIJSKA AGENCIJA, RC SPLIT</item>
    </izvorni_sadrzaj>
    <derivirana_varijabla naziv="DomainObject.Predmet.SudioniciListNaziv_1">
      <item>DELF, društvo s ograničenom odgovornošću za pomorski promet, brodogradnju i ribarstvo</item>
      <item>FINANCIJSKA AGENCIJA, RC SPLIT</item>
    </derivirana_varijabla>
  </DomainObject.Predmet.SudioniciListNaziv>
  <DomainObject.Predmet.SudioniciListAdressOIB>
    <izvorni_sadrzaj>
      <item>DELF, društvo s ograničenom odgovornošću za pomorski promet, brodogradnju i ribarstvo, OIB 95992383885, Put Plokita 45,21000 Split</item>
      <item>FINANCIJSKA AGENCIJA, RC SPLIT, OIB 85821130368, Mažuranićevo šetalište 24b,21000 Split</item>
    </izvorni_sadrzaj>
    <derivirana_varijabla naziv="DomainObject.Predmet.SudioniciListAdressOIB_1">
      <item>DELF, društvo s ograničenom odgovornošću za pomorski promet, brodogradnju i ribarstvo, OIB 95992383885, Put Plokita 45,21000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95992383885</item>
      <item>, OIB 85821130368</item>
    </izvorni_sadrzaj>
    <derivirana_varijabla naziv="DomainObject.Predmet.SudioniciListNazivOIB_1">
      <item>, OIB 95992383885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5FECCC-F46F-4053-8741-99D94C4556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1733</properties:Characters>
  <properties:Lines>49</properties:Lines>
  <properties:Paragraphs>16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2016-02-01T08:16:00Z</cp:lastPrinted>
  <dcterms:modified xmlns:xsi="http://www.w3.org/2001/XMLSchema-instance" xsi:type="dcterms:W3CDTF">2016-02-01T08:16:00Z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