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37d0" w14:paraId="0d537d0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C2406A">
        <w:rPr>
          <w:b/>
        </w:rPr>
        <w:t>922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451E27" w:rsidRPr="00A27FE8">
        <w:t xml:space="preserve"> po sucu Katarini Franković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C2406A" w:rsidRPr="00C2406A">
        <w:t>TRANS NAUTICA d.o.o. za špediciju, trgovinu i agencijske usluge, Split, Ruđera Boškovića 28, MBS: 040042558, OIB: 79151691101</w:t>
      </w:r>
      <w:r w:rsidR="00451E27" w:rsidRPr="00A27FE8">
        <w:t xml:space="preserve">, dana </w:t>
      </w:r>
      <w:r w:rsidR="00CD5844">
        <w:t>20</w:t>
      </w:r>
      <w:r w:rsidR="00451E27" w:rsidRPr="00A27FE8">
        <w:t xml:space="preserve">. </w:t>
      </w:r>
      <w:r>
        <w:t>srpnj</w:t>
      </w:r>
      <w:r w:rsidR="00511804">
        <w:t>a</w:t>
      </w:r>
      <w:r w:rsidR="00451E27" w:rsidRPr="00A27FE8">
        <w:t xml:space="preserve"> 2016.g. </w:t>
      </w:r>
    </w:p>
    <w:p w:rsidRDefault="00511804" w:rsidP="00F54DA7" w:rsidR="00511804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C2406A" w:rsidRPr="00C2406A">
        <w:t>TRANS NAUTICA d.o.o. za špediciju, trgovinu i agencijske usluge, Split, Ruđera Boškovića 28, MBS: 040042558, OIB: 79151691101</w:t>
      </w:r>
      <w:r w:rsidR="00C450DA">
        <w:t xml:space="preserve"> </w:t>
      </w:r>
      <w:r w:rsidR="00511804">
        <w:t xml:space="preserve">dana </w:t>
      </w:r>
      <w:r w:rsidR="000A36F8">
        <w:t>20</w:t>
      </w:r>
      <w:r w:rsidR="00511804">
        <w:t xml:space="preserve">. </w:t>
      </w:r>
      <w:r w:rsidR="000A36F8">
        <w:t>srpnj</w:t>
      </w:r>
      <w:r w:rsidR="00511804">
        <w:t>a</w:t>
      </w:r>
      <w:r w:rsidR="009247F2" w:rsidRPr="00A27FE8">
        <w:t xml:space="preserve"> 2016. godine u 1</w:t>
      </w:r>
      <w:r w:rsidR="000A36F8">
        <w:t>4</w:t>
      </w:r>
      <w:r w:rsidR="009247F2" w:rsidRPr="00A27FE8">
        <w:t>,</w:t>
      </w:r>
      <w:r w:rsidR="00330AB0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C2406A" w:rsidRPr="00C2406A">
        <w:t>Vlaho Monković, Cavtat, Ulica Vlaha Paljetka 12, OIB: 72627093549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C2406A" w:rsidRPr="00C2406A">
        <w:t>TRANS NAUTICA d.o.o. za špediciju, trgovinu i agencijske usluge, Split, Ruđera Boškovića 28, MBS: 040042558, OIB: 79151691101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 w:rsidRPr="00A27FE8">
      <w:pPr>
        <w:jc w:val="both"/>
      </w:pPr>
      <w:r w:rsidRPr="006E2834">
        <w:t xml:space="preserve"> 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C2406A" w:rsidP="00C450DA" w:rsidR="00C2406A">
      <w:pPr>
        <w:ind w:firstLine="708"/>
        <w:jc w:val="both"/>
      </w:pPr>
      <w:r w:rsidRPr="00C2406A">
        <w:t xml:space="preserve">Predlagatelj Financijska agencija, RC Split je prijedlogom zaprimljenim na Trgovačkom sudu u Splitu, dana 29. ožujka 2016. godine predložio otvaranje </w:t>
      </w:r>
      <w:r w:rsidRPr="00C2406A">
        <w:lastRenderedPageBreak/>
        <w:t>stečajnog postupka nad dužnikom TRANS NAUTICA d.o.o. za špediciju, trgovinu i agencijske usluge, Split, Ruđera Boškovića 28, MBS: 040042558, OIB: 79151691101. U prijedlogu se u bitnome navodi da temeljem čl. 110. st. 1. SZ-a podnosi prijedlog, te da na dan 22.03.2016.g. dužnik ima u očevidniku redoslijeda osnova za plaćanje evidentirane osnove za plaćanje u neprekinutom razdoblju od 120 dana u ukupnom iznosu od 20.894,55 kuna u koji iznos je uračunata kamata i naknada predlagatelja za provedbu ovrhe na novčanim sredstvima. Navodi se da dužnik ima jednog zaposlenog, te otvoren račun kod Splitske banke d.d.</w:t>
      </w:r>
    </w:p>
    <w:p w:rsidRDefault="00C450DA" w:rsidP="00C450DA" w:rsidR="00C450DA">
      <w:pPr>
        <w:ind w:firstLine="708"/>
        <w:jc w:val="both"/>
      </w:pPr>
      <w:r>
        <w:tab/>
      </w:r>
    </w:p>
    <w:p w:rsidRDefault="00C450DA" w:rsidP="00C450DA" w:rsidR="00C450DA">
      <w:pPr>
        <w:ind w:firstLine="708"/>
        <w:jc w:val="both"/>
      </w:pPr>
      <w:r>
        <w:t>Kako je predlagatelj učinio vjerojatnim postojanje stečajnog razloga, to je rj</w:t>
      </w:r>
      <w:r w:rsidR="00C2406A">
        <w:t>ešenjem ovog suda posl.br. St-922</w:t>
      </w:r>
      <w:r>
        <w:t>/2016 od 05.05.2016.g. pokrenut prethodni postupak radi utvrđivanja uvjeta za otvaranje stečajnog postupka i zakazano ročište  na koje su pozvani predlagatelj, FINA, dužnik, zastupnik po zakonu dužnika.</w:t>
      </w:r>
    </w:p>
    <w:p w:rsidRDefault="00C450DA" w:rsidP="00C450DA" w:rsidR="00C450DA">
      <w:pPr>
        <w:ind w:firstLine="708"/>
        <w:jc w:val="both"/>
      </w:pPr>
    </w:p>
    <w:p w:rsidRDefault="00C450DA" w:rsidP="00C2406A" w:rsidR="00C2406A" w:rsidRPr="00C2406A">
      <w:pPr>
        <w:ind w:firstLine="708"/>
        <w:jc w:val="both"/>
      </w:pPr>
      <w:r>
        <w:t xml:space="preserve">Na ročištu dana 9. lipnja 2016.g. zastupnik po zakonu dužnika </w:t>
      </w:r>
      <w:r w:rsidR="00C2406A" w:rsidRPr="00C2406A">
        <w:t xml:space="preserve">Vojislav Brkan je naveo da je društvo u blokadi i da se ne protivi otvaranju stečaja. Navodi da društvo od imovine ima dva laptopa, dva mobitela i potopljeni </w:t>
      </w:r>
      <w:r w:rsidR="00C2406A">
        <w:t>brod, te nema druge imovine. Na</w:t>
      </w:r>
      <w:r w:rsidR="00C2406A" w:rsidRPr="00C2406A">
        <w:t>v</w:t>
      </w:r>
      <w:r w:rsidR="00C2406A">
        <w:t>o</w:t>
      </w:r>
      <w:r w:rsidR="00C2406A" w:rsidRPr="00C2406A">
        <w:t xml:space="preserve">di da je i parnica u tijeku protiv osobe koja je potopila brod. </w:t>
      </w:r>
    </w:p>
    <w:p w:rsidRDefault="00C450DA" w:rsidP="00C450DA" w:rsidR="00C450DA">
      <w:pPr>
        <w:ind w:firstLine="708"/>
        <w:jc w:val="both"/>
      </w:pPr>
    </w:p>
    <w:p w:rsidRDefault="00C450DA" w:rsidP="00C450DA" w:rsidR="00C450DA">
      <w:pPr>
        <w:ind w:firstLine="708"/>
        <w:jc w:val="both"/>
      </w:pPr>
      <w:r>
        <w:t>Iz potvrde FINA od 09.06.2016.g. (l.s. 1</w:t>
      </w:r>
      <w:r w:rsidR="00C2406A">
        <w:t>1</w:t>
      </w:r>
      <w:r>
        <w:t xml:space="preserve">) je vidljivo da u Očevidniku redoslijeda osnova za plaćanje na dan izdavanja potvrde dužnik ima evidentirane ne izvršene osnove za plaćanje u neprekidnom razdoblju od </w:t>
      </w:r>
      <w:r w:rsidR="00C2406A">
        <w:t>199</w:t>
      </w:r>
      <w:r>
        <w:t xml:space="preserve"> dana. Kod stečajnog dužnika je stoga ispunjen stečajni razlog nesposobnosti za plaćanje.</w:t>
      </w:r>
    </w:p>
    <w:p w:rsidRDefault="00330AB0" w:rsidP="00C450DA" w:rsidR="00330AB0">
      <w:pPr>
        <w:ind w:firstLine="708"/>
        <w:jc w:val="both"/>
      </w:pPr>
      <w:r>
        <w:tab/>
      </w: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C2406A">
        <w:t>922</w:t>
      </w:r>
      <w:r w:rsidR="00CD5844">
        <w:t>/2016</w:t>
      </w:r>
      <w:r w:rsidR="009247F2" w:rsidRPr="00A27FE8">
        <w:t xml:space="preserve"> od </w:t>
      </w:r>
      <w:r w:rsidR="00CD5844">
        <w:t>10. lipnja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C450DA">
        <w:t>St-</w:t>
      </w:r>
      <w:r w:rsidR="00C2406A">
        <w:t>922</w:t>
      </w:r>
      <w:r w:rsidR="00CD5844" w:rsidRPr="00CD5844">
        <w:t>/2016 od 10. lipnja 2016.g.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I nakon zaključenja stečajnog postupka, stečajni upravitelj može u ime stečajnog dužnika, a za račun stečajne mase unovčiti eventualno naknadno pronađenu </w:t>
      </w:r>
      <w:r w:rsidRPr="00A27FE8">
        <w:lastRenderedPageBreak/>
        <w:t>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CD5844">
        <w:rPr>
          <w:b/>
        </w:rPr>
        <w:t>20. srpnj</w:t>
      </w:r>
      <w:r w:rsidR="00702035">
        <w:rPr>
          <w:b/>
        </w:rPr>
        <w:t>a</w:t>
      </w:r>
      <w:r w:rsidRPr="00A27FE8">
        <w:rPr>
          <w:b/>
        </w:rPr>
        <w:t xml:space="preserve"> 201</w:t>
      </w:r>
      <w:r w:rsidR="00A27FE8" w:rsidRPr="00A27FE8">
        <w:rPr>
          <w:b/>
        </w:rPr>
        <w:t>6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A27FE8" w:rsidR="00CD5844">
      <w:pPr>
        <w:jc w:val="both"/>
      </w:pPr>
      <w:r>
        <w:t>2.) Dužniku, 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CD5844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>Mrežna stranica e-Oglasna ploča</w:t>
      </w:r>
    </w:p>
    <w:p w:rsidRDefault="00CD5844" w:rsidP="00A27FE8" w:rsidR="00A27FE8" w:rsidRPr="00A27FE8">
      <w:pPr>
        <w:jc w:val="both"/>
      </w:pPr>
      <w:r>
        <w:t xml:space="preserve">8.) </w:t>
      </w:r>
      <w:r w:rsidR="00C450DA">
        <w:t>Splitska banka</w:t>
      </w:r>
      <w:r>
        <w:t xml:space="preserve"> d.d.</w:t>
      </w:r>
      <w:r w:rsidR="00A27FE8" w:rsidRPr="00A27FE8">
        <w:t xml:space="preserve"> 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AF3B02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2406A">
      <w:rPr>
        <w:rFonts w:hAnsi="Book Antiqua" w:ascii="Book Antiqua"/>
        <w:b/>
        <w:sz w:val="20"/>
        <w:szCs w:val="20"/>
      </w:rPr>
      <w:t>922</w:t>
    </w:r>
    <w:r w:rsidR="000437A1">
      <w:rPr>
        <w:rFonts w:hAnsi="Book Antiqua" w:ascii="Book Antiqua"/>
        <w:b/>
        <w:sz w:val="20"/>
        <w:szCs w:val="20"/>
      </w:rPr>
      <w:t>/201</w:t>
    </w:r>
    <w:r w:rsidR="000A36F8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A36F8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2EA"/>
    <w:rsid w:val="004D559C"/>
    <w:rsid w:val="004E792B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2834"/>
    <w:rsid w:val="006E40C5"/>
    <w:rsid w:val="00702035"/>
    <w:rsid w:val="0070376D"/>
    <w:rsid w:val="00717971"/>
    <w:rsid w:val="0072407F"/>
    <w:rsid w:val="007528AB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3B02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F3B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B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B0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B0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B0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F3B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B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B0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B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B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St-922/2016</izvorni_sadrzaj>
    <derivirana_varijabla naziv="DomainObject.Predmet.OznakaBroj_1">St-922/2016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 SZ</izvorni_sadrzaj>
    <derivirana_varijabla naziv="DomainObject.Predmet.PrimjedbaSuca_1">čl. 110. st. 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 NAUTICA d. o. o. za špediciju, trgovinu i agencijske usluge</izvorni_sadrzaj>
    <derivirana_varijabla naziv="DomainObject.Predmet.ProtustrankaFormated_1">  TRANS NAUTICA d. o. o. za špediciju, trgovinu i agencijske usluge</derivirana_varijabla>
  </DomainObject.Predmet.ProtustrankaFormated>
  <DomainObject.Predmet.ProtustrankaFormatedOIB>
    <izvorni_sadrzaj>  TRANS NAUTICA d. o. o. za špediciju, trgovinu i agencijske usluge, OIB 79151691101</izvorni_sadrzaj>
    <derivirana_varijabla naziv="DomainObject.Predmet.ProtustrankaFormatedOIB_1">  TRANS NAUTICA d. o. o. za špediciju, trgovinu i agencijske usluge, OIB 79151691101</derivirana_varijabla>
  </DomainObject.Predmet.ProtustrankaFormatedOIB>
  <DomainObject.Predmet.ProtustrankaFormatedWithAdress>
    <izvorni_sadrzaj> TRANS NAUTICA d. o. o. za špediciju, trgovinu i agencijske usluge, Ruđera Boškovića 28, 21000 Split</izvorni_sadrzaj>
    <derivirana_varijabla naziv="DomainObject.Predmet.ProtustrankaFormatedWithAdress_1"> TRANS NAUTICA d. o. o. za špediciju, trgovinu i agencijske usluge, Ruđera Boškovića 28, 21000 Split</derivirana_varijabla>
  </DomainObject.Predmet.ProtustrankaFormatedWithAdress>
  <DomainObject.Predmet.ProtustrankaFormatedWithAdressOIB>
    <izvorni_sadrzaj> TRANS NAUTICA d. o. o. za špediciju, trgovinu i agencijske usluge, OIB 79151691101, Ruđera Boškovića 28, 21000 Split</izvorni_sadrzaj>
    <derivirana_varijabla naziv="DomainObject.Predmet.ProtustrankaFormatedWithAdressOIB_1"> TRANS NAUTICA d. o. o. za špediciju, trgovinu i agencijske usluge, OIB 79151691101, Ruđera Boškovića 28, 21000 Split</derivirana_varijabla>
  </DomainObject.Predmet.ProtustrankaFormatedWithAdressOIB>
  <DomainObject.Predmet.ProtustrankaWithAdress>
    <izvorni_sadrzaj>TRANS NAUTICA d. o. o. za špediciju, trgovinu i agencijske usluge Ruđera Boškovića 28, 21000 Split</izvorni_sadrzaj>
    <derivirana_varijabla naziv="DomainObject.Predmet.ProtustrankaWithAdress_1">TRANS NAUTICA d. o. o. za špediciju, trgovinu i agencijske usluge Ruđera Boškovića 28, 21000 Split</derivirana_varijabla>
  </DomainObject.Predmet.ProtustrankaWithAdress>
  <DomainObject.Predmet.ProtustrankaWithAdressOIB>
    <izvorni_sadrzaj>TRANS NAUTICA d. o. o. za špediciju, trgovinu i agencijske usluge, OIB 79151691101, Ruđera Boškovića 28, 21000 Split</izvorni_sadrzaj>
    <derivirana_varijabla naziv="DomainObject.Predmet.ProtustrankaWithAdressOIB_1">TRANS NAUTICA d. o. o. za špediciju, trgovinu i agencijske usluge, OIB 79151691101, Ruđera Boškovića 28, 21000 Split</derivirana_varijabla>
  </DomainObject.Predmet.ProtustrankaWithAdressOIB>
  <DomainObject.Predmet.ProtustrankaNazivFormated>
    <izvorni_sadrzaj>TRANS NAUTICA d. o. o. za špediciju, trgovinu i agencijske usluge</izvorni_sadrzaj>
    <derivirana_varijabla naziv="DomainObject.Predmet.ProtustrankaNazivFormated_1">TRANS NAUTICA d. o. o. za špediciju, trgovinu i agencijske usluge</derivirana_varijabla>
  </DomainObject.Predmet.ProtustrankaNazivFormated>
  <DomainObject.Predmet.ProtustrankaNazivFormatedOIB>
    <izvorni_sadrzaj>TRANS NAUTICA d. o. o. za špediciju, trgovinu i agencijske usluge, OIB 79151691101</izvorni_sadrzaj>
    <derivirana_varijabla naziv="DomainObject.Predmet.ProtustrankaNazivFormatedOIB_1">TRANS NAUTICA d. o. o. za špediciju, trgovinu i agencijske usluge, OIB 79151691101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20894.55</izvorni_sadrzaj>
    <derivirana_varijabla naziv="DomainObject.Predmet.TrenutnaVrijednost_1">20894.55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TRANS NAUTICA d. o. o. za špediciju, trgovinu i agencijske usluge</item>
    </izvorni_sadrzaj>
    <derivirana_varijabla naziv="DomainObject.Predmet.ProtuStrankaListFormated_1">
      <item>TRANS NAUTICA d. o. o. za špediciju, trgovinu i agencijske usluge</item>
    </derivirana_varijabla>
  </DomainObject.Predmet.ProtuStrankaListFormated>
  <DomainObject.Predmet.ProtuStrankaListFormatedOIB>
    <izvorni_sadrzaj>
      <item>TRANS NAUTICA d. o. o. za špediciju, trgovinu i agencijske usluge, OIB 79151691101</item>
    </izvorni_sadrzaj>
    <derivirana_varijabla naziv="DomainObject.Predmet.ProtuStrankaListFormatedOIB_1">
      <item>TRANS NAUTICA d. o. o. za špediciju, trgovinu i agencijske usluge, OIB 79151691101</item>
    </derivirana_varijabla>
  </DomainObject.Predmet.ProtuStrankaListFormatedOIB>
  <DomainObject.Predmet.ProtuStrankaListFormatedWithAdress>
    <izvorni_sadrzaj>
      <item>TRANS NAUTICA d. o. o. za špediciju, trgovinu i agencijske usluge, Ruđera Boškovića 28, 21000 Split</item>
    </izvorni_sadrzaj>
    <derivirana_varijabla naziv="DomainObject.Predmet.ProtuStrankaListFormatedWithAdress_1">
      <item>TRANS NAUTICA d. o. o. za špediciju, trgovinu i agencijske usluge, Ruđera Boškovića 28, 21000 Split</item>
    </derivirana_varijabla>
  </DomainObject.Predmet.ProtuStrankaListFormatedWithAdress>
  <DomainObject.Predmet.ProtuStrankaListFormatedWithAdressOIB>
    <izvorni_sadrzaj>
      <item>TRANS NAUTICA d. o. o. za špediciju, trgovinu i agencijske usluge, OIB 79151691101, Ruđera Boškovića 28, 21000 Split</item>
    </izvorni_sadrzaj>
    <derivirana_varijabla naziv="DomainObject.Predmet.ProtuStrankaListFormatedWithAdressOIB_1">
      <item>TRANS NAUTICA d. o. o. za špediciju, trgovinu i agencijske usluge, OIB 79151691101, Ruđera Boškovića 28, 21000 Split</item>
    </derivirana_varijabla>
  </DomainObject.Predmet.ProtuStrankaListFormatedWithAdressOIB>
  <DomainObject.Predmet.ProtuStrankaListNazivFormated>
    <izvorni_sadrzaj>
      <item>TRANS NAUTICA d. o. o. za špediciju, trgovinu i agencijske usluge</item>
    </izvorni_sadrzaj>
    <derivirana_varijabla naziv="DomainObject.Predmet.ProtuStrankaListNazivFormated_1">
      <item>TRANS NAUTICA d. o. o. za špediciju, trgovinu i agencijske usluge</item>
    </derivirana_varijabla>
  </DomainObject.Predmet.ProtuStrankaListNazivFormated>
  <DomainObject.Predmet.ProtuStrankaListNazivFormatedOIB>
    <izvorni_sadrzaj>
      <item>TRANS NAUTICA d. o. o. za špediciju, trgovinu i agencijske usluge, OIB 79151691101</item>
    </izvorni_sadrzaj>
    <derivirana_varijabla naziv="DomainObject.Predmet.ProtuStrankaListNazivFormatedOIB_1">
      <item>TRANS NAUTICA d. o. o. za špediciju, trgovinu i agencijske usluge, OIB 79151691101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TRANS NAUTICA d. o. o. za špediciju, trgovinu i agencijske usluge</izvorni_sadrzaj>
    <derivirana_varijabla naziv="DomainObject.Predmet.ProtustrankaIDrugi_1">TRANS NAUTICA d. o. o. za špediciju, trgovinu i agencijske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TRANS NAUTICA d. o. o. za špediciju, trgovinu i agencijske usluge, OIB 79151691101, Ruđera Boškovića 28, 21000 Split</izvorni_sadrzaj>
    <derivirana_varijabla naziv="DomainObject.Predmet.ProtustrankaIDrugiAdressOIB_1">TRANS NAUTICA d. o. o. za špediciju, trgovinu i agencijske usluge, OIB 79151691101, Ruđera Boškovića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 NAUTICA d. o. o. za špediciju, trgovinu i agencijske usluge</item>
      <item>FINANCIJSKA AGENCIJA, PODRUŽNICA SPLIT</item>
    </izvorni_sadrzaj>
    <derivirana_varijabla naziv="DomainObject.Predmet.SudioniciListNaziv_1">
      <item>TRANS NAUTICA d. o. o. za špediciju, trgovinu i agencijske usluge</item>
      <item>FINANCIJSKA AGENCIJA, PODRUŽNICA SPLIT</item>
    </derivirana_varijabla>
  </DomainObject.Predmet.SudioniciListNaziv>
  <DomainObject.Predmet.SudioniciListAdressOIB>
    <izvorni_sadrzaj>
      <item>TRANS NAUTICA d. o. o. za špediciju, trgovinu i agencijske usluge, OIB 79151691101, Ruđera Boškovića 28,21000 Split</item>
      <item>FINANCIJSKA AGENCIJA, PODRUŽNICA SPLIT, OIB 85821130368, Mažuranićevo šetalište 24b,21000 Split</item>
    </izvorni_sadrzaj>
    <derivirana_varijabla naziv="DomainObject.Predmet.SudioniciListAdressOIB_1">
      <item>TRANS NAUTICA d. o. o. za špediciju, trgovinu i agencijske usluge, OIB 79151691101, Ruđera Boškovića 28,21000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79151691101</item>
      <item>, OIB 85821130368</item>
    </izvorni_sadrzaj>
    <derivirana_varijabla naziv="DomainObject.Predmet.SudioniciListNazivOIB_1">
      <item>, OIB 79151691101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911</properties:Words>
  <properties:Characters>5124</properties:Characters>
  <properties:Lines>131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2016-07-20T09:47:00Z</dcterms:created>
  <dc:creator>Katarina Franković</dc:creator>
  <cp:lastModifiedBy>Katarina Franković</cp:lastModifiedBy>
  <cp:lastPrinted>2016-07-20T09:48:00Z</cp:lastPrinted>
  <dcterms:modified xmlns:xsi="http://www.w3.org/2001/XMLSchema-instance" xsi:type="dcterms:W3CDTF">2016-07-20T09:49:00Z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