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1298" w14:paraId="e051298" w:rsidRDefault="009A168F" w:rsidP="009A168F" w:rsidR="009A168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168F" w:rsidP="009A168F" w:rsidR="009A168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A168F" w:rsidP="009A168F" w:rsidR="009A168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A168F" w:rsidP="009A168F" w:rsidR="009A168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A168F" w:rsidP="009A168F" w:rsidR="009A168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A168F" w:rsidP="009A168F" w:rsidR="009A168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A168F" w:rsidP="009A168F" w:rsidR="009A168F" w:rsidRPr="005D578C">
      <w:pPr>
        <w:jc w:val="center"/>
        <w:rPr>
          <w:rFonts w:cs="Times New Roman" w:eastAsia="Times New Roman"/>
          <w:szCs w:val="24"/>
        </w:rPr>
      </w:pPr>
    </w:p>
    <w:p w:rsidRDefault="009A168F" w:rsidP="009A168F" w:rsidR="009A168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A168F" w:rsidP="009A168F" w:rsidR="009A168F" w:rsidRPr="005D578C">
      <w:pPr>
        <w:rPr>
          <w:rFonts w:cs="Times New Roman" w:eastAsia="Times New Roman"/>
          <w:szCs w:val="24"/>
        </w:rPr>
      </w:pPr>
    </w:p>
    <w:p w:rsidRDefault="009A168F" w:rsidP="009A168F" w:rsidR="009A168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HOCH d. o. o. Poreč, Bože Milanovića 29, OIB </w:t>
      </w:r>
      <w:r w:rsidRPr="009A168F">
        <w:rPr>
          <w:rFonts w:cs="Times New Roman" w:eastAsia="Times New Roman"/>
        </w:rPr>
        <w:t>93318473087</w:t>
      </w:r>
      <w:r>
        <w:rPr>
          <w:rFonts w:cs="Times New Roman" w:eastAsia="Times New Roman"/>
        </w:rPr>
        <w:t xml:space="preserve">, MBS </w:t>
      </w:r>
      <w:r w:rsidRPr="009A168F">
        <w:rPr>
          <w:rFonts w:cs="Times New Roman" w:eastAsia="Times New Roman"/>
        </w:rPr>
        <w:t>130051203</w:t>
      </w:r>
      <w:r>
        <w:rPr>
          <w:rFonts w:cs="Times New Roman" w:eastAsia="Times New Roman"/>
          <w:szCs w:val="24"/>
        </w:rPr>
        <w:t>, 31. listopada 2017.</w:t>
      </w:r>
    </w:p>
    <w:p w:rsidRDefault="009A168F" w:rsidP="009A168F" w:rsidR="009A168F" w:rsidRPr="005D578C">
      <w:pPr>
        <w:rPr>
          <w:rFonts w:cs="Times New Roman" w:eastAsia="Times New Roman"/>
          <w:szCs w:val="24"/>
        </w:rPr>
      </w:pPr>
    </w:p>
    <w:p w:rsidRDefault="009A168F" w:rsidP="009A168F" w:rsidR="009A168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A168F" w:rsidP="009A168F" w:rsidR="009A168F" w:rsidRPr="005D578C">
      <w:pPr>
        <w:rPr>
          <w:rFonts w:cs="Times New Roman" w:eastAsia="Times New Roman"/>
          <w:szCs w:val="24"/>
        </w:rPr>
      </w:pPr>
    </w:p>
    <w:p w:rsidRDefault="009A168F" w:rsidP="009A168F" w:rsidR="009A168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HOCH d. o. o. Poreč, Bože Milanovića 29, OIB </w:t>
      </w:r>
      <w:r w:rsidRPr="009A168F">
        <w:rPr>
          <w:rFonts w:cs="Times New Roman" w:eastAsia="Times New Roman"/>
        </w:rPr>
        <w:t>93318473087</w:t>
      </w:r>
      <w:r>
        <w:rPr>
          <w:rFonts w:cs="Times New Roman" w:eastAsia="Times New Roman"/>
        </w:rPr>
        <w:t xml:space="preserve">, MBS </w:t>
      </w:r>
      <w:r w:rsidRPr="009A168F">
        <w:rPr>
          <w:rFonts w:cs="Times New Roman" w:eastAsia="Times New Roman"/>
        </w:rPr>
        <w:t>130051203</w:t>
      </w:r>
      <w:r>
        <w:rPr>
          <w:rFonts w:cs="Times New Roman" w:eastAsia="Times New Roman"/>
          <w:szCs w:val="24"/>
        </w:rPr>
        <w:t>.</w:t>
      </w:r>
    </w:p>
    <w:p w:rsidRDefault="009A168F" w:rsidP="009A168F" w:rsidR="009A168F" w:rsidRPr="005D578C">
      <w:pPr>
        <w:rPr>
          <w:rFonts w:cs="Times New Roman" w:eastAsia="Times New Roman"/>
          <w:szCs w:val="24"/>
        </w:rPr>
      </w:pPr>
    </w:p>
    <w:p w:rsidRDefault="009A168F" w:rsidP="009A168F" w:rsidR="009A168F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9A168F" w:rsidP="009A168F" w:rsidR="009A168F">
      <w:pPr>
        <w:rPr>
          <w:rFonts w:cs="Times New Roman" w:eastAsia="Times New Roman"/>
          <w:szCs w:val="20"/>
        </w:rPr>
      </w:pPr>
    </w:p>
    <w:p w:rsidRDefault="009A168F" w:rsidP="009A168F" w:rsidR="009A168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HOCH d. o. o. Poreč, Bože Milanovića 29, OIB </w:t>
      </w:r>
      <w:r w:rsidRPr="009A168F">
        <w:rPr>
          <w:rFonts w:cs="Times New Roman" w:eastAsia="Times New Roman"/>
        </w:rPr>
        <w:t>93318473087</w:t>
      </w:r>
      <w:r>
        <w:rPr>
          <w:rFonts w:cs="Times New Roman" w:eastAsia="Times New Roman"/>
        </w:rPr>
        <w:t xml:space="preserve">, MBS </w:t>
      </w:r>
      <w:r w:rsidRPr="009A168F">
        <w:rPr>
          <w:rFonts w:cs="Times New Roman" w:eastAsia="Times New Roman"/>
        </w:rPr>
        <w:t>130051203</w:t>
      </w:r>
      <w:r>
        <w:rPr>
          <w:rFonts w:cs="Times New Roman" w:eastAsia="Times New Roman"/>
          <w:szCs w:val="24"/>
        </w:rPr>
        <w:t>.</w:t>
      </w:r>
    </w:p>
    <w:p w:rsidRDefault="009A168F" w:rsidP="009A168F" w:rsidR="009A168F">
      <w:pPr>
        <w:ind w:firstLine="709"/>
        <w:rPr>
          <w:rFonts w:cs="Times New Roman" w:eastAsia="Times New Roman"/>
          <w:szCs w:val="24"/>
        </w:rPr>
      </w:pPr>
    </w:p>
    <w:p w:rsidRDefault="009A168F" w:rsidP="009A168F" w:rsidR="009A168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HOCH d. o. o. Poreč, Bože Milanovića 29, OIB </w:t>
      </w:r>
      <w:r w:rsidRPr="009A168F">
        <w:rPr>
          <w:rFonts w:cs="Times New Roman" w:eastAsia="Times New Roman"/>
        </w:rPr>
        <w:t>93318473087</w:t>
      </w:r>
      <w:r>
        <w:rPr>
          <w:rFonts w:cs="Times New Roman" w:eastAsia="Times New Roman"/>
        </w:rPr>
        <w:t xml:space="preserve">, MBS </w:t>
      </w:r>
      <w:r w:rsidRPr="009A168F">
        <w:rPr>
          <w:rFonts w:cs="Times New Roman" w:eastAsia="Times New Roman"/>
        </w:rPr>
        <w:t>130051203</w:t>
      </w:r>
      <w:r>
        <w:rPr>
          <w:rFonts w:cs="Times New Roman" w:eastAsia="Times New Roman"/>
          <w:szCs w:val="24"/>
        </w:rPr>
        <w:t>.</w:t>
      </w:r>
    </w:p>
    <w:p w:rsidRDefault="009A168F" w:rsidP="009A168F" w:rsidR="009A168F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9A168F" w:rsidP="009A168F" w:rsidR="009A168F" w:rsidRPr="005D578C">
      <w:pPr>
        <w:rPr>
          <w:rFonts w:cs="Times New Roman" w:eastAsia="Times New Roman"/>
          <w:szCs w:val="24"/>
        </w:rPr>
      </w:pPr>
    </w:p>
    <w:p w:rsidRDefault="009A168F" w:rsidP="009A168F" w:rsidR="009A168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A168F" w:rsidP="009A168F" w:rsidR="009A168F">
      <w:pPr>
        <w:ind w:firstLine="708"/>
        <w:rPr>
          <w:rFonts w:cs="Times New Roman" w:eastAsia="Times New Roman"/>
          <w:szCs w:val="24"/>
        </w:rPr>
      </w:pPr>
    </w:p>
    <w:p w:rsidRDefault="009A168F" w:rsidP="009A168F" w:rsidR="009A168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9.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HOCH d. o. o. Poreč</w:t>
      </w:r>
      <w:r>
        <w:rPr>
          <w:rFonts w:cs="Times New Roman" w:eastAsia="Times New Roman"/>
          <w:szCs w:val="24"/>
        </w:rPr>
        <w:t>.</w:t>
      </w:r>
    </w:p>
    <w:p w:rsidRDefault="009A168F" w:rsidP="009A168F" w:rsidR="009A168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7. kolovoza 2017. imao neizvršene osnove za plaćanje u neprekinutom razdoblju od 120 dana u ukupnom iznosu 6.595,98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21.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St-461/2017-3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9A168F" w:rsidP="009A168F" w:rsidR="009A168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9A168F" w:rsidP="009A168F" w:rsidR="009A168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9A168F" w:rsidP="009A168F" w:rsidR="009A168F" w:rsidRPr="005D578C">
      <w:pPr>
        <w:rPr>
          <w:rFonts w:cs="Times New Roman" w:eastAsia="Times New Roman"/>
          <w:szCs w:val="24"/>
        </w:rPr>
      </w:pPr>
    </w:p>
    <w:p w:rsidRDefault="009A168F" w:rsidP="009A168F" w:rsidR="009A168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A168F" w:rsidP="009A168F" w:rsidR="009A168F">
      <w:pPr>
        <w:rPr>
          <w:rFonts w:cs="Times New Roman" w:eastAsia="Times New Roman"/>
          <w:szCs w:val="24"/>
        </w:rPr>
      </w:pPr>
    </w:p>
    <w:p w:rsidRDefault="009A168F" w:rsidP="009A168F" w:rsidR="009A168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A168F" w:rsidP="009A168F" w:rsidR="009A168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335D74">
        <w:rPr>
          <w:rFonts w:cs="Times New Roman" w:eastAsia="Times New Roman"/>
          <w:szCs w:val="24"/>
        </w:rPr>
        <w:t>, v.r.</w:t>
      </w:r>
    </w:p>
    <w:p w:rsidRDefault="009A168F" w:rsidP="009A168F" w:rsidR="009A168F">
      <w:pPr>
        <w:jc w:val="left"/>
        <w:rPr>
          <w:rFonts w:cs="Times New Roman" w:eastAsia="Times New Roman"/>
          <w:szCs w:val="24"/>
        </w:rPr>
      </w:pPr>
    </w:p>
    <w:p w:rsidRDefault="009A168F" w:rsidP="009A168F" w:rsidR="009A168F" w:rsidRPr="005D578C">
      <w:pPr>
        <w:jc w:val="left"/>
        <w:rPr>
          <w:rFonts w:cs="Times New Roman" w:eastAsia="Times New Roman"/>
          <w:szCs w:val="24"/>
        </w:rPr>
      </w:pPr>
    </w:p>
    <w:p w:rsidRDefault="009A168F" w:rsidP="009A168F" w:rsidR="009A168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A168F" w:rsidP="009A168F" w:rsidR="009A168F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A168F" w:rsidP="009A168F" w:rsidR="009A168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9A168F" w:rsidP="009A168F" w:rsidR="009A168F">
      <w:pPr>
        <w:rPr>
          <w:rFonts w:cs="Times New Roman" w:eastAsia="Times New Roman"/>
          <w:szCs w:val="24"/>
        </w:rPr>
      </w:pPr>
    </w:p>
    <w:p w:rsidRDefault="009A168F" w:rsidP="009A168F" w:rsidR="009A168F" w:rsidRPr="005D578C">
      <w:pPr>
        <w:rPr>
          <w:rFonts w:cs="Times New Roman" w:eastAsia="Times New Roman"/>
          <w:szCs w:val="24"/>
        </w:rPr>
      </w:pPr>
    </w:p>
    <w:p w:rsidRDefault="009A168F" w:rsidP="009A168F" w:rsidR="009A168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A168F" w:rsidP="009A168F" w:rsidR="009A16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A168F" w:rsidP="009A168F" w:rsidR="009A16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HOCH d. o. o. Poreč, Bože Milanovića 29, </w:t>
      </w:r>
    </w:p>
    <w:p w:rsidRDefault="009A168F" w:rsidP="009A168F" w:rsidR="009A168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9A168F" w:rsidP="009A168F" w:rsidR="009A16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9A168F" w:rsidP="009A168F" w:rsidR="009A168F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9A168F" w:rsidP="009A168F" w:rsidR="009A168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A168F" w:rsidP="009A168F" w:rsidR="009A16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A168F" w:rsidP="009A168F" w:rsidR="009A16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A168F" w:rsidP="009A168F" w:rsidR="009A168F"/>
    <w:p w:rsidRDefault="009A168F" w:rsidP="009A168F" w:rsidR="009A168F"/>
    <w:p w:rsidRDefault="009A168F" w:rsidP="009A168F" w:rsidR="009A168F"/>
    <w:p w:rsidRDefault="009A168F" w:rsidP="009A168F" w:rsidR="009A168F"/>
    <w:p w:rsidRDefault="009A168F" w:rsidP="009A168F" w:rsidR="009A168F"/>
    <w:p w:rsidRDefault="009A168F" w:rsidP="009A168F" w:rsidR="009A168F"/>
    <w:p w:rsidRDefault="0063739C" w:rsidR="0063739C"/>
    <w:sectPr w:rsidSect="009A168F" w:rsidR="0063739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68F" w:rsidP="009A168F" w:rsidR="009A168F">
      <w:r>
        <w:separator/>
      </w:r>
    </w:p>
  </w:endnote>
  <w:endnote w:id="0" w:type="continuationSeparator">
    <w:p w:rsidRDefault="009A168F" w:rsidP="009A168F" w:rsidR="009A1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68F" w:rsidP="009A168F" w:rsidR="009A168F">
      <w:r>
        <w:separator/>
      </w:r>
    </w:p>
  </w:footnote>
  <w:footnote w:id="0" w:type="continuationSeparator">
    <w:p w:rsidRDefault="009A168F" w:rsidP="009A168F" w:rsidR="009A1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68F" w:rsidP="009A168F" w:rsidR="009A168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35D7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St-461/2017-4</w:t>
    </w:r>
  </w:p>
  <w:p w:rsidRDefault="009A168F" w:rsidP="009A168F" w:rsidR="009A168F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68F" w:rsidP="009A168F" w:rsidR="009A168F" w:rsidRPr="00970AE0">
    <w:pPr>
      <w:pStyle w:val="Zaglavlje"/>
      <w:jc w:val="right"/>
    </w:pPr>
    <w:r>
      <w:rPr>
        <w:szCs w:val="24"/>
      </w:rPr>
      <w:t>9 St-461/2017-4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881"/>
    <w:rsid w:val="00335D74"/>
    <w:rsid w:val="0063739C"/>
    <w:rsid w:val="00887881"/>
    <w:rsid w:val="009A168F"/>
    <w:rsid w:val="00CD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168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68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A168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1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168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1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168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5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D7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35D7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35D7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35D7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68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68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A168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1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168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1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68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5D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D7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5D7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5D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5D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St-461/2017</izvorni_sadrzaj>
    <derivirana_varijabla naziv="DomainObject.Predmet.OznakaBroj_1">St-461/2017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HOCH d.o.o. POREČ</izvorni_sadrzaj>
    <derivirana_varijabla naziv="DomainObject.Predmet.ProtustrankaFormated_1">  HOCH d.o.o. POREČ</derivirana_varijabla>
  </DomainObject.Predmet.ProtustrankaFormated>
  <DomainObject.Predmet.ProtustrankaFormatedOIB>
    <izvorni_sadrzaj>  HOCH d.o.o. POREČ, OIB 93318473087</izvorni_sadrzaj>
    <derivirana_varijabla naziv="DomainObject.Predmet.ProtustrankaFormatedOIB_1">  HOCH d.o.o. POREČ, OIB 93318473087</derivirana_varijabla>
  </DomainObject.Predmet.ProtustrankaFormatedOIB>
  <DomainObject.Predmet.ProtustrankaFormatedWithAdress>
    <izvorni_sadrzaj> HOCH d.o.o. POREČ, Bože Milanovića 29, 52440 Poreč</izvorni_sadrzaj>
    <derivirana_varijabla naziv="DomainObject.Predmet.ProtustrankaFormatedWithAdress_1"> HOCH d.o.o. POREČ, Bože Milanovića 29, 52440 Poreč</derivirana_varijabla>
  </DomainObject.Predmet.ProtustrankaFormatedWithAdress>
  <DomainObject.Predmet.ProtustrankaFormatedWithAdressOIB>
    <izvorni_sadrzaj> HOCH d.o.o. POREČ, OIB 93318473087, Bože Milanovića 29, 52440 Poreč</izvorni_sadrzaj>
    <derivirana_varijabla naziv="DomainObject.Predmet.ProtustrankaFormatedWithAdressOIB_1"> HOCH d.o.o. POREČ, OIB 93318473087, Bože Milanovića 29, 52440 Poreč</derivirana_varijabla>
  </DomainObject.Predmet.ProtustrankaFormatedWithAdressOIB>
  <DomainObject.Predmet.ProtustrankaWithAdress>
    <izvorni_sadrzaj>HOCH d.o.o. POREČ Bože Milanovića 29, 52440 Poreč</izvorni_sadrzaj>
    <derivirana_varijabla naziv="DomainObject.Predmet.ProtustrankaWithAdress_1">HOCH d.o.o. POREČ Bože Milanovića 29, 52440 Poreč</derivirana_varijabla>
  </DomainObject.Predmet.ProtustrankaWithAdress>
  <DomainObject.Predmet.ProtustrankaWithAdressOIB>
    <izvorni_sadrzaj>HOCH d.o.o. POREČ, OIB 93318473087, Bože Milanovića 29, 52440 Poreč</izvorni_sadrzaj>
    <derivirana_varijabla naziv="DomainObject.Predmet.ProtustrankaWithAdressOIB_1">HOCH d.o.o. POREČ, OIB 93318473087, Bože Milanovića 29, 52440 Poreč</derivirana_varijabla>
  </DomainObject.Predmet.ProtustrankaWithAdressOIB>
  <DomainObject.Predmet.ProtustrankaNazivFormated>
    <izvorni_sadrzaj>HOCH d.o.o. POREČ</izvorni_sadrzaj>
    <derivirana_varijabla naziv="DomainObject.Predmet.ProtustrankaNazivFormated_1">HOCH d.o.o. POREČ</derivirana_varijabla>
  </DomainObject.Predmet.ProtustrankaNazivFormated>
  <DomainObject.Predmet.ProtustrankaNazivFormatedOIB>
    <izvorni_sadrzaj>HOCH d.o.o. POREČ, OIB 93318473087</izvorni_sadrzaj>
    <derivirana_varijabla naziv="DomainObject.Predmet.ProtustrankaNazivFormatedOIB_1">HOCH d.o.o. POREČ, OIB 93318473087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6595.98</izvorni_sadrzaj>
    <derivirana_varijabla naziv="DomainObject.Predmet.TrenutnaVrijednost_1">6595.98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HOCH d.o.o. POREČ</item>
    </izvorni_sadrzaj>
    <derivirana_varijabla naziv="DomainObject.Predmet.ProtuStrankaListFormated_1">
      <item>HOCH d.o.o. POREČ</item>
    </derivirana_varijabla>
  </DomainObject.Predmet.ProtuStrankaListFormated>
  <DomainObject.Predmet.ProtuStrankaListFormatedOIB>
    <izvorni_sadrzaj>
      <item>HOCH d.o.o. POREČ, OIB 93318473087</item>
    </izvorni_sadrzaj>
    <derivirana_varijabla naziv="DomainObject.Predmet.ProtuStrankaListFormatedOIB_1">
      <item>HOCH d.o.o. POREČ, OIB 93318473087</item>
    </derivirana_varijabla>
  </DomainObject.Predmet.ProtuStrankaListFormatedOIB>
  <DomainObject.Predmet.ProtuStrankaListFormatedWithAdress>
    <izvorni_sadrzaj>
      <item>HOCH d.o.o. POREČ, Bože Milanovića 29, 52440 Poreč</item>
    </izvorni_sadrzaj>
    <derivirana_varijabla naziv="DomainObject.Predmet.ProtuStrankaListFormatedWithAdress_1">
      <item>HOCH d.o.o. POREČ, Bože Milanovića 29, 52440 Poreč</item>
    </derivirana_varijabla>
  </DomainObject.Predmet.ProtuStrankaListFormatedWithAdress>
  <DomainObject.Predmet.ProtuStrankaListFormatedWithAdressOIB>
    <izvorni_sadrzaj>
      <item>HOCH d.o.o. POREČ, OIB 93318473087, Bože Milanovića 29, 52440 Poreč</item>
    </izvorni_sadrzaj>
    <derivirana_varijabla naziv="DomainObject.Predmet.ProtuStrankaListFormatedWithAdressOIB_1">
      <item>HOCH d.o.o. POREČ, OIB 93318473087, Bože Milanovića 29, 52440 Poreč</item>
    </derivirana_varijabla>
  </DomainObject.Predmet.ProtuStrankaListFormatedWithAdressOIB>
  <DomainObject.Predmet.ProtuStrankaListNazivFormated>
    <izvorni_sadrzaj>
      <item>HOCH d.o.o. POREČ</item>
    </izvorni_sadrzaj>
    <derivirana_varijabla naziv="DomainObject.Predmet.ProtuStrankaListNazivFormated_1">
      <item>HOCH d.o.o. POREČ</item>
    </derivirana_varijabla>
  </DomainObject.Predmet.ProtuStrankaListNazivFormated>
  <DomainObject.Predmet.ProtuStrankaListNazivFormatedOIB>
    <izvorni_sadrzaj>
      <item>HOCH d.o.o. POREČ, OIB 93318473087</item>
    </izvorni_sadrzaj>
    <derivirana_varijabla naziv="DomainObject.Predmet.ProtuStrankaListNazivFormatedOIB_1">
      <item>HOCH d.o.o. POREČ, OIB 93318473087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HOCH d.o.o. POREČ</izvorni_sadrzaj>
    <derivirana_varijabla naziv="DomainObject.Predmet.ProtustrankaIDrugi_1">HOCH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HOCH d.o.o. POREČ, OIB 93318473087, Bože Milanovića 29, 52440 Poreč</izvorni_sadrzaj>
    <derivirana_varijabla naziv="DomainObject.Predmet.ProtustrankaIDrugiAdressOIB_1">HOCH d.o.o. POREČ, OIB 93318473087, Bože Milanovića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HOCH d.o.o. POREČ</item>
    </izvorni_sadrzaj>
    <derivirana_varijabla naziv="DomainObject.Predmet.SudioniciListNaziv_1">
      <item>FINANCIJSKA AGENCIJA, RC RIJEKA, PODRUŽNICA PULA, PULA</item>
      <item>HOCH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HOCH d.o.o. POREČ, OIB 93318473087, Bože Milanovića 29,52440 Poreč</item>
    </izvorni_sadrzaj>
    <derivirana_varijabla naziv="DomainObject.Predmet.SudioniciListAdressOIB_1">
      <item>FINANCIJSKA AGENCIJA, RC RIJEKA, PODRUŽNICA PULA, PULA, OIB 85821130368, Giardini 5,52100 Pula</item>
      <item>HOCH d.o.o. POREČ, OIB 93318473087, Bože Milanovića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93318473087</item>
    </izvorni_sadrzaj>
    <derivirana_varijabla naziv="DomainObject.Predmet.SudioniciListNazivOIB_1">
      <item>, OIB 85821130368</item>
      <item>, OIB 93318473087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3584</properties:Characters>
  <properties:Lines>91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2017-10-26T08:26:00Z</dcterms:created>
  <dc:creator>Morena Brajuha</dc:creator>
  <dc:description/>
  <cp:keywords/>
  <cp:lastModifiedBy>Ana Jeromela</cp:lastModifiedBy>
  <cp:lastPrinted>2017-10-31T06:54:00Z</cp:lastPrinted>
  <dcterms:modified xmlns:xsi="http://www.w3.org/2001/XMLSchema-instance" xsi:type="dcterms:W3CDTF">2017-10-31T06:54:00Z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