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5232" w14:paraId="6935232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PANE D'ORO j.d.o.o., Umag, Sv. Marija na Krasu 31, OIB: </w:t>
      </w:r>
      <w:r w:rsidRPr="00BE0EC4">
        <w:t>97856165986</w:t>
      </w:r>
      <w:r>
        <w:t xml:space="preserve">, dana 12. srpnja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BE0EC4" w:rsidP="00BE0EC4" w:rsidR="00BE0EC4">
      <w:pPr>
        <w:ind w:firstLine="708"/>
      </w:pPr>
    </w:p>
    <w:p w:rsidRDefault="00BE0EC4" w:rsidP="00BE0EC4" w:rsidR="00BE0EC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PANE D'ORO j.d.o.o., Umag, Sv. Marija na Krasu 31, OIB: </w:t>
      </w:r>
      <w:r w:rsidRPr="00BE0EC4">
        <w:t>97856165986</w:t>
      </w:r>
      <w:r>
        <w:t xml:space="preserve">, koji je zaprimljen 26. travnja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PANE D'ORO j.d.o.o., Umag, Sv. Marija na Krasu 31, OIB: </w:t>
      </w:r>
      <w:r w:rsidRPr="00BE0EC4">
        <w:t>97856165986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  <w:t>Budući je dana 10. srpnja 2017. g. FINA dostavila potvrdu od 6. srpnja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U Pazinu, 12. srpnja 2017. godine</w:t>
      </w:r>
    </w:p>
    <w:p w:rsidRDefault="00BE0EC4" w:rsidP="00BE0EC4" w:rsidR="00BE0EC4"/>
    <w:p w:rsidRDefault="00BE0EC4" w:rsidP="00BE0EC4" w:rsidR="00BE0EC4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BE0EC4" w:rsidP="00BE0EC4" w:rsidR="00BE0EC4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  <w:t>Damir Rabar</w:t>
      </w:r>
      <w:r w:rsidR="003D012C">
        <w:t>, v.r.</w:t>
      </w:r>
    </w:p>
    <w:p w:rsidRDefault="00BE0EC4" w:rsidP="00BE0EC4" w:rsidR="00BE0EC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281B41" w:rsidR="006110C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EC4" w:rsidP="00BE0EC4" w:rsidR="00BE0EC4">
      <w:r>
        <w:separator/>
      </w:r>
    </w:p>
  </w:endnote>
  <w:endnote w:id="0" w:type="continuationSeparator">
    <w:p w:rsidRDefault="00BE0EC4" w:rsidP="00BE0EC4" w:rsidR="00BE0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EC4" w:rsidP="00BE0EC4" w:rsidR="00BE0EC4">
      <w:r>
        <w:separator/>
      </w:r>
    </w:p>
  </w:footnote>
  <w:footnote w:id="0" w:type="continuationSeparator">
    <w:p w:rsidRDefault="00BE0EC4" w:rsidP="00BE0EC4" w:rsidR="00BE0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E0EC4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3D012C" w:rsidP="00A806CB" w:rsidR="00605195">
        <w:pPr>
          <w:pStyle w:val="Zaglavlje"/>
          <w:jc w:val="center"/>
        </w:pPr>
      </w:p>
      <w:p w:rsidRDefault="003D012C" w:rsidR="00605195">
        <w:pPr>
          <w:pStyle w:val="Zaglavlje"/>
          <w:jc w:val="center"/>
        </w:pPr>
      </w:p>
    </w:sdtContent>
  </w:sdt>
  <w:p w:rsidRDefault="003D012C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C4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St-263/17-9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20346B"/>
    <w:rsid w:val="003D012C"/>
    <w:rsid w:val="006110CE"/>
    <w:rsid w:val="006F3868"/>
    <w:rsid w:val="00BE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86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86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86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86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86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86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86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86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St-263/2017-9</izvorni_sadrzaj>
    <derivirana_varijabla naziv="DomainObject.Oznaka_1">St-263/2017-9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 D'ORO j.d.o.o. UMAG</izvorni_sadrzaj>
    <derivirana_varijabla naziv="DomainObject.Predmet.ProtustrankaFormated_1">  PANE D'ORO j.d.o.o. UMAG</derivirana_varijabla>
  </DomainObject.Predmet.ProtustrankaFormated>
  <DomainObject.Predmet.ProtustrankaFormatedOIB>
    <izvorni_sadrzaj>  PANE D'ORO j.d.o.o. UMAG, OIB 97856165986</izvorni_sadrzaj>
    <derivirana_varijabla naziv="DomainObject.Predmet.ProtustrankaFormatedOIB_1">  PANE D'ORO j.d.o.o. UMAG, OIB 97856165986</derivirana_varijabla>
  </DomainObject.Predmet.ProtustrankaFormatedOIB>
  <DomainObject.Predmet.ProtustrankaFormatedWithAdress>
    <izvorni_sadrzaj> PANE D'ORO j.d.o.o. UMAG, Sv. Marija na Krasu 31, 52470 Umag</izvorni_sadrzaj>
    <derivirana_varijabla naziv="DomainObject.Predmet.ProtustrankaFormatedWithAdress_1"> PANE D'ORO j.d.o.o. UMAG, Sv. Marija na Krasu 31, 52470 Umag</derivirana_varijabla>
  </DomainObject.Predmet.ProtustrankaFormatedWithAdress>
  <DomainObject.Predmet.ProtustrankaFormatedWithAdressOIB>
    <izvorni_sadrzaj> PANE D'ORO j.d.o.o. UMAG, OIB 97856165986, Sv. Marija na Krasu 31, 52470 Umag</izvorni_sadrzaj>
    <derivirana_varijabla naziv="DomainObject.Predmet.ProtustrankaFormatedWithAdressOIB_1"> PANE D'ORO j.d.o.o. UMAG, OIB 97856165986, Sv. Marija na Krasu 31, 52470 Umag</derivirana_varijabla>
  </DomainObject.Predmet.ProtustrankaFormatedWithAdressOIB>
  <DomainObject.Predmet.ProtustrankaWithAdress>
    <izvorni_sadrzaj>PANE D'ORO j.d.o.o. UMAG Sv. Marija na Krasu 31, 52470 Umag</izvorni_sadrzaj>
    <derivirana_varijabla naziv="DomainObject.Predmet.ProtustrankaWithAdress_1">PANE D'ORO j.d.o.o. UMAG Sv. Marija na Krasu 31, 52470 Umag</derivirana_varijabla>
  </DomainObject.Predmet.ProtustrankaWithAdress>
  <DomainObject.Predmet.ProtustrankaWithAdressOIB>
    <izvorni_sadrzaj>PANE D'ORO j.d.o.o. UMAG, OIB 97856165986, Sv. Marija na Krasu 31, 52470 Umag</izvorni_sadrzaj>
    <derivirana_varijabla naziv="DomainObject.Predmet.ProtustrankaWithAdressOIB_1">PANE D'ORO j.d.o.o. UMAG, OIB 97856165986, Sv. Marija na Krasu 31, 52470 Umag</derivirana_varijabla>
  </DomainObject.Predmet.ProtustrankaWithAdressOIB>
  <DomainObject.Predmet.ProtustrankaNazivFormated>
    <izvorni_sadrzaj>PANE D'ORO j.d.o.o. UMAG</izvorni_sadrzaj>
    <derivirana_varijabla naziv="DomainObject.Predmet.ProtustrankaNazivFormated_1">PANE D'ORO j.d.o.o. UMAG</derivirana_varijabla>
  </DomainObject.Predmet.ProtustrankaNazivFormated>
  <DomainObject.Predmet.ProtustrankaNazivFormatedOIB>
    <izvorni_sadrzaj>PANE D'ORO j.d.o.o. UMAG, OIB 97856165986</izvorni_sadrzaj>
    <derivirana_varijabla naziv="DomainObject.Predmet.ProtustrankaNazivFormatedOIB_1">PANE D'ORO j.d.o.o. UMAG, OIB 97856165986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14180.42</izvorni_sadrzaj>
    <derivirana_varijabla naziv="DomainObject.Predmet.TrenutnaVrijednost_1">14180.42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PANE D'ORO j.d.o.o. UMAG</item>
    </izvorni_sadrzaj>
    <derivirana_varijabla naziv="DomainObject.Predmet.ProtuStrankaListFormated_1">
      <item>PANE D'ORO j.d.o.o. UMAG</item>
    </derivirana_varijabla>
  </DomainObject.Predmet.ProtuStrankaListFormated>
  <DomainObject.Predmet.ProtuStrankaListFormatedOIB>
    <izvorni_sadrzaj>
      <item>PANE D'ORO j.d.o.o. UMAG, OIB 97856165986</item>
    </izvorni_sadrzaj>
    <derivirana_varijabla naziv="DomainObject.Predmet.ProtuStrankaListFormatedOIB_1">
      <item>PANE D'ORO j.d.o.o. UMAG, OIB 97856165986</item>
    </derivirana_varijabla>
  </DomainObject.Predmet.ProtuStrankaListFormatedOIB>
  <DomainObject.Predmet.ProtuStrankaListFormatedWithAdress>
    <izvorni_sadrzaj>
      <item>PANE D'ORO j.d.o.o. UMAG, Sv. Marija na Krasu 31, 52470 Umag</item>
    </izvorni_sadrzaj>
    <derivirana_varijabla naziv="DomainObject.Predmet.ProtuStrankaListFormatedWithAdress_1">
      <item>PANE D'ORO j.d.o.o. UMAG, Sv. Marija na Krasu 31, 52470 Umag</item>
    </derivirana_varijabla>
  </DomainObject.Predmet.ProtuStrankaListFormatedWithAdress>
  <DomainObject.Predmet.ProtuStrankaListFormatedWithAdressOIB>
    <izvorni_sadrzaj>
      <item>PANE D'ORO j.d.o.o. UMAG, OIB 97856165986, Sv. Marija na Krasu 31, 52470 Umag</item>
    </izvorni_sadrzaj>
    <derivirana_varijabla naziv="DomainObject.Predmet.ProtuStrankaListFormatedWithAdressOIB_1">
      <item>PANE D'ORO j.d.o.o. UMAG, OIB 97856165986, Sv. Marija na Krasu 31, 52470 Umag</item>
    </derivirana_varijabla>
  </DomainObject.Predmet.ProtuStrankaListFormatedWithAdressOIB>
  <DomainObject.Predmet.ProtuStrankaListNazivFormated>
    <izvorni_sadrzaj>
      <item>PANE D'ORO j.d.o.o. UMAG</item>
    </izvorni_sadrzaj>
    <derivirana_varijabla naziv="DomainObject.Predmet.ProtuStrankaListNazivFormated_1">
      <item>PANE D'ORO j.d.o.o. UMAG</item>
    </derivirana_varijabla>
  </DomainObject.Predmet.ProtuStrankaListNazivFormated>
  <DomainObject.Predmet.ProtuStrankaListNazivFormatedOIB>
    <izvorni_sadrzaj>
      <item>PANE D'ORO j.d.o.o. UMAG, OIB 97856165986</item>
    </izvorni_sadrzaj>
    <derivirana_varijabla naziv="DomainObject.Predmet.ProtuStrankaListNazivFormatedOIB_1">
      <item>PANE D'ORO j.d.o.o. UMAG, OIB 97856165986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St-263/2017-9</izvorni_sadrzaj>
    <derivirana_varijabla naziv="DomainObject.PoslovniBrojDokumenta_1">St-263/2017-9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PANE D'ORO j.d.o.o. UMAG</izvorni_sadrzaj>
    <derivirana_varijabla naziv="DomainObject.Predmet.ProtustrankaIDrugi_1">PANE D'ORO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PANE D'ORO j.d.o.o. UMAG, OIB 97856165986, Sv. Marija na Krasu 31, 52470 Umag</izvorni_sadrzaj>
    <derivirana_varijabla naziv="DomainObject.Predmet.ProtustrankaIDrugiAdressOIB_1">PANE D'ORO j.d.o.o. UMAG, OIB 97856165986, Sv. Marija na Krasu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PANE D'ORO j.d.o.o. UMAG</item>
    </izvorni_sadrzaj>
    <derivirana_varijabla naziv="DomainObject.Predmet.SudioniciListNaziv_1">
      <item>FINANCIJSKA AGENCIJA, RC RIJEKA, PODRUŽNICA PULA, PULA</item>
      <item>PANE D'ORO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PANE D'ORO j.d.o.o. UMAG, OIB 97856165986, Sv. Marija na Krasu 31,52470 Umag</item>
    </izvorni_sadrzaj>
    <derivirana_varijabla naziv="DomainObject.Predmet.SudioniciListAdressOIB_1">
      <item>FINANCIJSKA AGENCIJA, RC RIJEKA, PODRUŽNICA PULA, PULA, OIB 85821130368, Giardini 5,52100 Pula</item>
      <item>PANE D'ORO j.d.o.o. UMAG, OIB 97856165986, Sv. Marija na Krasu 31,52470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97856165986</item>
    </izvorni_sadrzaj>
    <derivirana_varijabla naziv="DomainObject.Predmet.SudioniciListNazivOIB_1">
      <item>, OIB 85821130368</item>
      <item>, OIB 97856165986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283</properties:Words>
  <properties:Characters>1382</properties:Characters>
  <properties:Lines>46</properties:Lines>
  <properties:Paragraphs>20</properties:Paragraphs>
  <properties:TotalTime>1</properties:TotalTime>
  <properties:ScaleCrop>false</properties:ScaleCrop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2017-07-12T08:22:00Z</cp:lastPrinted>
  <dcterms:modified xmlns:xsi="http://www.w3.org/2001/XMLSchema-instance" xsi:type="dcterms:W3CDTF">2017-07-12T08:23:00Z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St-263/2017-9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