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0353" w14:paraId="200035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01426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St-5270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9753A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6D1549" w:rsidRPr="006D1549">
        <w:t xml:space="preserve"> </w:t>
      </w:r>
      <w:r w:rsidR="006D1549" w:rsidRPr="006D1549">
        <w:rPr>
          <w:rFonts w:cs="Times New Roman" w:eastAsia="Times New Roman" w:hAnsi="Times New Roman" w:ascii="Times New Roman"/>
          <w:sz w:val="24"/>
          <w:szCs w:val="24"/>
          <w:lang w:eastAsia="hr-HR"/>
        </w:rPr>
        <w:t>MAURA d.o.o., Zagreb, Zvonimirova 64, MBS: 080694856, OIB: 02549251401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11.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377E1F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69753A" w:rsidRPr="0069753A">
        <w:t xml:space="preserve"> </w:t>
      </w:r>
      <w:r w:rsidR="006D1549" w:rsidRPr="006D1549">
        <w:rPr>
          <w:rFonts w:cs="Times New Roman" w:eastAsia="Times New Roman" w:hAnsi="Times New Roman" w:ascii="Times New Roman"/>
          <w:sz w:val="24"/>
          <w:szCs w:val="24"/>
          <w:lang w:eastAsia="hr-HR"/>
        </w:rPr>
        <w:t>MAURA d.o.o., Zagreb, Zvonimirova 64, MBS: 080694856, OIB: 02549251401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AF0838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68169A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8169A">
        <w:rPr>
          <w:rFonts w:cs="Times New Roman" w:eastAsia="Times New Roman" w:hAnsi="Times New Roman" w:ascii="Times New Roman"/>
          <w:sz w:val="24"/>
          <w:szCs w:val="24"/>
          <w:lang w:eastAsia="hr-HR"/>
        </w:rPr>
        <w:t>Siniša Rajnović, Milanovac, Virovitica, Sv. Trojstva 87, OIB: 86217384445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377E1F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6D1549" w:rsidRPr="006D1549">
        <w:rPr>
          <w:rFonts w:cs="Times New Roman" w:eastAsia="Times New Roman" w:hAnsi="Times New Roman" w:ascii="Times New Roman"/>
          <w:sz w:val="24"/>
          <w:szCs w:val="24"/>
          <w:lang w:eastAsia="hr-HR"/>
        </w:rPr>
        <w:t>MAURA d.o.o., Zagreb, Zvonimirova 64, MBS: 080694856, OIB: 02549251401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05.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40FB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02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11.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CD131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01426">
      <w:rPr>
        <w:rFonts w:cs="Times New Roman" w:hAnsi="Times New Roman" w:ascii="Times New Roman"/>
        <w:sz w:val="24"/>
        <w:szCs w:val="24"/>
      </w:rPr>
      <w:t>5270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54D7"/>
    <w:rsid w:val="000157AF"/>
    <w:rsid w:val="00034647"/>
    <w:rsid w:val="00040FBC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606"/>
    <w:rsid w:val="0037567F"/>
    <w:rsid w:val="00377E1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8169A"/>
    <w:rsid w:val="00692C6F"/>
    <w:rsid w:val="0069753A"/>
    <w:rsid w:val="006A7C4C"/>
    <w:rsid w:val="006D1549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904FB1"/>
    <w:rsid w:val="00912C77"/>
    <w:rsid w:val="009607F2"/>
    <w:rsid w:val="00973082"/>
    <w:rsid w:val="00975E9B"/>
    <w:rsid w:val="0097744B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667C"/>
    <w:rsid w:val="00A9216D"/>
    <w:rsid w:val="00A97534"/>
    <w:rsid w:val="00AE5B6E"/>
    <w:rsid w:val="00AE5B91"/>
    <w:rsid w:val="00AE71B0"/>
    <w:rsid w:val="00AF0838"/>
    <w:rsid w:val="00B01426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1315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D1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31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D131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D131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D131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D1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3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D13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D13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D13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5270</izvorni_sadrzaj>
    <derivirana_varijabla naziv="DomainObject.Predmet.Broj_1">5270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St-5270/2015</izvorni_sadrzaj>
    <derivirana_varijabla naziv="DomainObject.Predmet.OznakaBroj_1">St-5270/2015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MAURA d.o.o. zastupanog po punomoćniku Žarko Mrkobrada</izvorni_sadrzaj>
    <derivirana_varijabla naziv="DomainObject.Predmet.ProtustrankaFormated_1">  MAURA d.o.o. zastupanog po punomoćniku Žarko Mrkobrada</derivirana_varijabla>
  </DomainObject.Predmet.ProtustrankaFormated>
  <DomainObject.Predmet.ProtustrankaFormatedOIB>
    <izvorni_sadrzaj>  MAURA d.o.o., OIB 02549251401 zastupanog po punomoćniku Žarko Mrkobrada</izvorni_sadrzaj>
    <derivirana_varijabla naziv="DomainObject.Predmet.ProtustrankaFormatedOIB_1">  MAURA d.o.o., OIB 02549251401 zastupanog po punomoćniku Žarko Mrkobrada</derivirana_varijabla>
  </DomainObject.Predmet.ProtustrankaFormatedOIB>
  <DomainObject.Predmet.ProtustrankaFormatedWithAdress>
    <izvorni_sadrzaj> MAURA d.o.o., Zvonimirova 64, 10000 Zagreb zastupanog po punomoćniku Žarko Mrkobrada</izvorni_sadrzaj>
    <derivirana_varijabla naziv="DomainObject.Predmet.ProtustrankaFormatedWithAdress_1"> MAURA d.o.o., Zvonimirova 64, 10000 Zagreb zastupanog po punomoćniku Žarko Mrkobrada</derivirana_varijabla>
  </DomainObject.Predmet.ProtustrankaFormatedWithAdress>
  <DomainObject.Predmet.ProtustrankaFormatedWithAdressOIB>
    <izvorni_sadrzaj> MAURA d.o.o., OIB 02549251401, Zvonimirova 64, 10000 Zagreb zastupanog po punomoćniku Žarko Mrkobrada</izvorni_sadrzaj>
    <derivirana_varijabla naziv="DomainObject.Predmet.ProtustrankaFormatedWithAdressOIB_1"> MAURA d.o.o., OIB 02549251401, Zvonimirova 64, 10000 Zagreb zastupanog po punomoćniku Žarko Mrkobrada</derivirana_varijabla>
  </DomainObject.Predmet.ProtustrankaFormatedWithAdressOIB>
  <DomainObject.Predmet.ProtustrankaWithAdress>
    <izvorni_sadrzaj>MAURA d.o.o. Zvonimirova 64, 10000 Zagreb</izvorni_sadrzaj>
    <derivirana_varijabla naziv="DomainObject.Predmet.ProtustrankaWithAdress_1">MAURA d.o.o. Zvonimirova 64, 10000 Zagreb</derivirana_varijabla>
  </DomainObject.Predmet.ProtustrankaWithAdress>
  <DomainObject.Predmet.ProtustrankaWithAdressOIB>
    <izvorni_sadrzaj>MAURA d.o.o., OIB 02549251401, Zvonimirova 64, 10000 Zagreb</izvorni_sadrzaj>
    <derivirana_varijabla naziv="DomainObject.Predmet.ProtustrankaWithAdressOIB_1">MAURA d.o.o., OIB 02549251401, Zvonimirova 64, 10000 Zagreb</derivirana_varijabla>
  </DomainObject.Predmet.ProtustrankaWithAdressOIB>
  <DomainObject.Predmet.ProtustrankaNazivFormated>
    <izvorni_sadrzaj>MAURA d.o.o.</izvorni_sadrzaj>
    <derivirana_varijabla naziv="DomainObject.Predmet.ProtustrankaNazivFormated_1">MAURA d.o.o.</derivirana_varijabla>
  </DomainObject.Predmet.ProtustrankaNazivFormated>
  <DomainObject.Predmet.ProtustrankaNazivFormatedOIB>
    <izvorni_sadrzaj>MAURA d.o.o., OIB 02549251401</izvorni_sadrzaj>
    <derivirana_varijabla naziv="DomainObject.Predmet.ProtustrankaNazivFormatedOIB_1">MAURA d.o.o., OIB 02549251401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MAURA d.o.o. zastupanog po punomoćniku Žarko Mrkobrada</item>
    </izvorni_sadrzaj>
    <derivirana_varijabla naziv="DomainObject.Predmet.ProtuStrankaListFormated_1">
      <item>MAURA d.o.o. zastupanog po punomoćniku Žarko Mrkobrada</item>
    </derivirana_varijabla>
  </DomainObject.Predmet.ProtuStrankaListFormated>
  <DomainObject.Predmet.ProtuStrankaListFormatedOIB>
    <izvorni_sadrzaj>
      <item>MAURA d.o.o., OIB 02549251401 zastupanog po punomoćniku Žarko Mrkobrada</item>
    </izvorni_sadrzaj>
    <derivirana_varijabla naziv="DomainObject.Predmet.ProtuStrankaListFormatedOIB_1">
      <item>MAURA d.o.o., OIB 02549251401 zastupanog po punomoćniku Žarko Mrkobrada</item>
    </derivirana_varijabla>
  </DomainObject.Predmet.ProtuStrankaListFormatedOIB>
  <DomainObject.Predmet.ProtuStrankaListFormatedWithAdress>
    <izvorni_sadrzaj>
      <item>MAURA d.o.o., Zvonimirova 64, 10000 Zagreb zastupanog po punomoćniku Žarko Mrkobrada</item>
    </izvorni_sadrzaj>
    <derivirana_varijabla naziv="DomainObject.Predmet.ProtuStrankaListFormatedWithAdress_1">
      <item>MAURA d.o.o., Zvonimirova 64, 10000 Zagreb zastupanog po punomoćniku Žarko Mrkobrada</item>
    </derivirana_varijabla>
  </DomainObject.Predmet.ProtuStrankaListFormatedWithAdress>
  <DomainObject.Predmet.ProtuStrankaListFormatedWithAdressOIB>
    <izvorni_sadrzaj>
      <item>MAURA d.o.o., OIB 02549251401, Zvonimirova 64, 10000 Zagreb zastupanog po punomoćniku Žarko Mrkobrada</item>
    </izvorni_sadrzaj>
    <derivirana_varijabla naziv="DomainObject.Predmet.ProtuStrankaListFormatedWithAdressOIB_1">
      <item>MAURA d.o.o., OIB 02549251401, Zvonimirova 64, 10000 Zagreb zastupanog po punomoćniku Žarko Mrkobrada</item>
    </derivirana_varijabla>
  </DomainObject.Predmet.ProtuStrankaListFormatedWithAdressOIB>
  <DomainObject.Predmet.ProtuStrankaListNazivFormated>
    <izvorni_sadrzaj>
      <item>MAURA d.o.o.</item>
    </izvorni_sadrzaj>
    <derivirana_varijabla naziv="DomainObject.Predmet.ProtuStrankaListNazivFormated_1">
      <item>MAURA d.o.o.</item>
    </derivirana_varijabla>
  </DomainObject.Predmet.ProtuStrankaListNazivFormated>
  <DomainObject.Predmet.ProtuStrankaListNazivFormatedOIB>
    <izvorni_sadrzaj>
      <item>MAURA d.o.o., OIB 02549251401</item>
    </izvorni_sadrzaj>
    <derivirana_varijabla naziv="DomainObject.Predmet.ProtuStrankaListNazivFormatedOIB_1">
      <item>MAURA d.o.o., OIB 02549251401</item>
    </derivirana_varijabla>
  </DomainObject.Predmet.ProtuStrankaListNazivFormatedOIB>
  <DomainObject.Predmet.OstaliListFormated>
    <izvorni_sadrzaj>
      <item>Žarko Mrkobrada punomoćnik sudionika u postupku MAURA d.o.o.</item>
    </izvorni_sadrzaj>
    <derivirana_varijabla naziv="DomainObject.Predmet.OstaliListFormated_1">
      <item>Žarko Mrkobrada punomoćnik sudionika u postupku MAURA d.o.o.</item>
    </derivirana_varijabla>
  </DomainObject.Predmet.OstaliListFormated>
  <DomainObject.Predmet.OstaliListFormatedOIB>
    <izvorni_sadrzaj>
      <item>Žarko Mrkobrada, OIB 84257853386 punomoćnik sudionika u postupku MAURA d.o.o.</item>
    </izvorni_sadrzaj>
    <derivirana_varijabla naziv="DomainObject.Predmet.OstaliListFormatedOIB_1">
      <item>Žarko Mrkobrada, OIB 84257853386 punomoćnik sudionika u postupku MAURA d.o.o.</item>
    </derivirana_varijabla>
  </DomainObject.Predmet.OstaliListFormatedOIB>
  <DomainObject.Predmet.OstaliListFormatedWithAdress>
    <izvorni_sadrzaj>
      <item>Žarko Mrkobrada, Jurjevska 52, 10000 Zagreb punomoćnik sudionika u postupku MAURA d.o.o.</item>
    </izvorni_sadrzaj>
    <derivirana_varijabla naziv="DomainObject.Predmet.OstaliListFormatedWithAdress_1">
      <item>Žarko Mrkobrada, Jurjevska 52, 10000 Zagreb punomoćnik sudionika u postupku MAURA d.o.o.</item>
    </derivirana_varijabla>
  </DomainObject.Predmet.OstaliListFormatedWithAdress>
  <DomainObject.Predmet.OstaliListFormatedWithAdressOIB>
    <izvorni_sadrzaj>
      <item>Žarko Mrkobrada, OIB 84257853386, Jurjevska 52, 10000 Zagreb punomoćnik sudionika u postupku MAURA d.o.o.</item>
    </izvorni_sadrzaj>
    <derivirana_varijabla naziv="DomainObject.Predmet.OstaliListFormatedWithAdressOIB_1">
      <item>Žarko Mrkobrada, OIB 84257853386, Jurjevska 52, 10000 Zagreb punomoćnik sudionika u postupku MAURA d.o.o.</item>
    </derivirana_varijabla>
  </DomainObject.Predmet.OstaliListFormatedWithAdressOIB>
  <DomainObject.Predmet.OstaliListNazivFormated>
    <izvorni_sadrzaj>
      <item>Žarko Mrkobrada</item>
    </izvorni_sadrzaj>
    <derivirana_varijabla naziv="DomainObject.Predmet.OstaliListNazivFormated_1">
      <item>Žarko Mrkobrada</item>
    </derivirana_varijabla>
  </DomainObject.Predmet.OstaliListNazivFormated>
  <DomainObject.Predmet.OstaliListNazivFormatedOIB>
    <izvorni_sadrzaj>
      <item>Žarko Mrkobrada, OIB 84257853386</item>
    </izvorni_sadrzaj>
    <derivirana_varijabla naziv="DomainObject.Predmet.OstaliListNazivFormatedOIB_1">
      <item>Žarko Mrkobrada, OIB 84257853386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MAURA d.o.o.</izvorni_sadrzaj>
    <derivirana_varijabla naziv="DomainObject.Predmet.ProtustrankaIDrugi_1">MAURA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MAURA d.o.o., OIB 02549251401, Zvonimirova 64, 10000 Zagreb</izvorni_sadrzaj>
    <derivirana_varijabla naziv="DomainObject.Predmet.ProtustrankaIDrugiAdressOIB_1">MAURA d.o.o., OIB 02549251401, Zvonimirova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MAURA d.o.o.</item>
      <item>FINA Regionalni centar Zagreb</item>
      <item>Žarko Mrkobrada</item>
    </izvorni_sadrzaj>
    <derivirana_varijabla naziv="DomainObject.Predmet.SudioniciListNaziv_1">
      <item>MAURA d.o.o.</item>
      <item>FINA Regionalni centar Zagreb</item>
      <item>Žarko Mrkobrada</item>
    </derivirana_varijabla>
  </DomainObject.Predmet.SudioniciListNaziv>
  <DomainObject.Predmet.SudioniciListAdressOIB>
    <izvorni_sadrzaj>
      <item>MAURA d.o.o., OIB 02549251401, Zvonimirova 64,10000 Zagreb</item>
      <item>FINA Regionalni centar Zagreb, OIB 85821130368, Trg svibanjskih žrtava 1995. Br. 1,10000 Zagreb</item>
      <item>Žarko Mrkobrada, OIB 84257853386, Jurjevska 52,10000 Zagreb</item>
    </izvorni_sadrzaj>
    <derivirana_varijabla naziv="DomainObject.Predmet.SudioniciListAdressOIB_1">
      <item>MAURA d.o.o., OIB 02549251401, Zvonimirova 64,10000 Zagreb</item>
      <item>FINA Regionalni centar Zagreb, OIB 85821130368, Trg svibanjskih žrtava 1995. Br. 1,10000 Zagreb</item>
      <item>Žarko Mrkobrada, OIB 84257853386, Jurjevska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02549251401</item>
      <item>, OIB 85821130368</item>
      <item>, OIB 84257853386</item>
    </izvorni_sadrzaj>
    <derivirana_varijabla naziv="DomainObject.Predmet.SudioniciListNazivOIB_1">
      <item>, OIB 02549251401</item>
      <item>, OIB 85821130368</item>
      <item>, OIB 84257853386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2760</properties:Characters>
  <properties:Lines>80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2016-07-11T06:51:00Z</dcterms:created>
  <dc:creator>Ivan Turčić</dc:creator>
  <cp:lastModifiedBy>Ivan Turčić</cp:lastModifiedBy>
  <dcterms:modified xmlns:xsi="http://www.w3.org/2001/XMLSchema-instance" xsi:type="dcterms:W3CDTF">2016-07-11T06:54:00Z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