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0216" w14:paraId="46f0216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7F70F9">
        <w:rPr>
          <w:b/>
        </w:rPr>
        <w:t>65</w:t>
      </w:r>
      <w:r w:rsidR="00B40908">
        <w:rPr>
          <w:b/>
        </w:rPr>
        <w:t>/201</w:t>
      </w:r>
      <w:r w:rsidR="007F70F9">
        <w:rPr>
          <w:b/>
        </w:rPr>
        <w:t>2</w:t>
      </w:r>
      <w:r w:rsidR="00B40908">
        <w:rPr>
          <w:b/>
        </w:rPr>
        <w:t>-</w:t>
      </w:r>
      <w:r w:rsidR="007F70F9">
        <w:rPr>
          <w:b/>
        </w:rPr>
        <w:t>89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7F70F9" w:rsidRPr="007F70F9">
        <w:t>GRADEX-ING d.o.o. za građevinske usluge, skraćena tvrtka: GRADEX-ING d.o.o. u stečaju, Slavonski Brod, Eugena Kumičića 155, OIB: 17055977610</w:t>
      </w:r>
      <w:r w:rsidR="00FA3B1D">
        <w:t xml:space="preserve">, dana </w:t>
      </w:r>
      <w:r w:rsidR="009268DD">
        <w:t>08. srpnja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B078D1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7F70F9" w:rsidRPr="007F70F9">
        <w:t>Krešimir</w:t>
      </w:r>
      <w:r w:rsidR="003F77F7">
        <w:t>u</w:t>
      </w:r>
      <w:r w:rsidR="007F70F9" w:rsidRPr="007F70F9">
        <w:t xml:space="preserve"> Tomac </w:t>
      </w:r>
      <w:proofErr w:type="spellStart"/>
      <w:r w:rsidR="007F70F9" w:rsidRPr="007F70F9">
        <w:t>dipl.iur</w:t>
      </w:r>
      <w:proofErr w:type="spellEnd"/>
      <w:r w:rsidR="007F70F9" w:rsidRPr="007F70F9">
        <w:t>. iz Slavonskog Broda, Tome Bakača 35</w:t>
      </w:r>
      <w:r w:rsidR="007F70F9">
        <w:t>, OIB</w:t>
      </w:r>
      <w:r w:rsidR="007F70F9" w:rsidRPr="007F70F9">
        <w:t xml:space="preserve"> 89208179103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Pr="00B40908">
        <w:t xml:space="preserve">izvješće </w:t>
      </w:r>
      <w:r w:rsidR="00B078D1">
        <w:t>o</w:t>
      </w:r>
      <w:r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Pr="00B40908">
        <w:t xml:space="preserve"> nad stečajnim dužnikom </w:t>
      </w:r>
      <w:r w:rsidR="007F70F9" w:rsidRPr="007F70F9">
        <w:t>GRADEX-ING d.o.o. za građevinske usluge, skraćena tvrtka: GRADEX-ING d.o.o. u stečaju, Slavonski Brod, Eugena Kumičića 155, OIB: 17055977610</w:t>
      </w:r>
      <w:r w:rsidR="006C6FB4">
        <w:t>,</w:t>
      </w:r>
      <w:r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9268DD">
        <w:t>08. srpnja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9268DD" w:rsidP="00A457F5" w:rsidR="009268DD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7F70F9" w:rsidR="007F70F9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8C5920">
        <w:t xml:space="preserve">   </w:t>
      </w:r>
      <w:r w:rsidR="007F70F9">
        <w:t xml:space="preserve">   </w:t>
      </w:r>
      <w:r w:rsidRPr="00A457F5">
        <w:t>Mirna Vujčić</w:t>
      </w:r>
      <w:r w:rsidR="00BC4257">
        <w:t xml:space="preserve"> </w:t>
      </w:r>
    </w:p>
    <w:p w:rsidRDefault="007F70F9" w:rsidP="007F70F9" w:rsidR="007F70F9">
      <w:pPr>
        <w:ind w:firstLine="720" w:left="3600"/>
        <w:jc w:val="both"/>
      </w:pPr>
    </w:p>
    <w:p w:rsidRDefault="00ED3224" w:rsidP="007F70F9" w:rsidR="00ED3224">
      <w:pPr>
        <w:ind w:firstLine="720" w:left="3600"/>
        <w:jc w:val="both"/>
      </w:pPr>
      <w:r>
        <w:t xml:space="preserve">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6C6FB4" w:rsidP="00A457F5" w:rsidR="006C6FB4">
      <w:pPr>
        <w:jc w:val="both"/>
      </w:pPr>
    </w:p>
    <w:p w:rsidRDefault="009268DD" w:rsidP="00A457F5" w:rsidR="009268DD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AFD" w:rsidR="005F2AFD">
      <w:r>
        <w:separator/>
      </w:r>
    </w:p>
  </w:endnote>
  <w:endnote w:id="0" w:type="continuationSeparator">
    <w:p w:rsidRDefault="005F2AFD" w:rsidR="005F2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AFD" w:rsidR="005F2AFD">
      <w:r>
        <w:separator/>
      </w:r>
    </w:p>
  </w:footnote>
  <w:footnote w:id="0" w:type="continuationSeparator">
    <w:p w:rsidRDefault="005F2AFD" w:rsidR="005F2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7F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A72C0"/>
    <w:rsid w:val="001B4A8D"/>
    <w:rsid w:val="001E7A59"/>
    <w:rsid w:val="0026153D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3F77F7"/>
    <w:rsid w:val="004054A7"/>
    <w:rsid w:val="00417FA4"/>
    <w:rsid w:val="004371A1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F2AFD"/>
    <w:rsid w:val="006058EB"/>
    <w:rsid w:val="00634C68"/>
    <w:rsid w:val="0063667C"/>
    <w:rsid w:val="0065756E"/>
    <w:rsid w:val="0067614F"/>
    <w:rsid w:val="006A4AB0"/>
    <w:rsid w:val="006A6BE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7F70F9"/>
    <w:rsid w:val="00837923"/>
    <w:rsid w:val="00842AB1"/>
    <w:rsid w:val="00843FAD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BC4257"/>
    <w:rsid w:val="00C04546"/>
    <w:rsid w:val="00C53F4A"/>
    <w:rsid w:val="00C57AF1"/>
    <w:rsid w:val="00C7458F"/>
    <w:rsid w:val="00C7482B"/>
    <w:rsid w:val="00C906F4"/>
    <w:rsid w:val="00CB2E98"/>
    <w:rsid w:val="00CD0BC0"/>
    <w:rsid w:val="00CE1FE3"/>
    <w:rsid w:val="00D17B4E"/>
    <w:rsid w:val="00D263A0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A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A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A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A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A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A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A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A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St-65/2012</izvorni_sadrzaj>
    <derivirana_varijabla naziv="DomainObject.Predmet.OznakaBroj_1">St-65/2012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GRADEX-ING  d.o.o. SLAVONSKI BROD zastupanog po punomoćniku Anto Vrdoljak</izvorni_sadrzaj>
    <derivirana_varijabla naziv="DomainObject.Predmet.ProtustrankaFormated_1">  GRADEX-ING  d.o.o. SLAVONSKI BROD zastupanog po punomoćniku Anto Vrdoljak</derivirana_varijabla>
  </DomainObject.Predmet.ProtustrankaFormated>
  <DomainObject.Predmet.ProtustrankaFormatedOIB>
    <izvorni_sadrzaj>  GRADEX-ING  d.o.o. SLAVONSKI BROD, OIB 17055977610 zastupanog po punomoćniku Anto Vrdoljak</izvorni_sadrzaj>
    <derivirana_varijabla naziv="DomainObject.Predmet.ProtustrankaFormatedOIB_1">  GRADEX-ING  d.o.o. SLAVONSKI BROD, OIB 17055977610 zastupanog po punomoćniku Anto Vrdoljak</derivirana_varijabla>
  </DomainObject.Predmet.ProtustrankaFormatedOIB>
  <DomainObject.Predmet.ProtustrankaFormatedWithAdress>
    <izvorni_sadrzaj> GRADEX-ING  d.o.o. SLAVONSKI BROD, E.Kumičića 155, 35000 Slavonski Brod zastupanog po punomoćniku Anto Vrdoljak</izvorni_sadrzaj>
    <derivirana_varijabla naziv="DomainObject.Predmet.ProtustrankaFormatedWithAdress_1"> GRADEX-ING  d.o.o. SLAVONSKI BROD, E.Kumičića 155, 35000 Slavonski Brod zastupanog po punomoćniku Anto Vrdoljak</derivirana_varijabla>
  </DomainObject.Predmet.ProtustrankaFormatedWithAdress>
  <DomainObject.Predmet.ProtustrankaFormatedWithAdressOIB>
    <izvorni_sadrzaj> GRADEX-ING  d.o.o. SLAVONSKI BROD, OIB 17055977610, E.Kumičića 155, 35000 Slavonski Brod zastupanog po punomoćniku Anto Vrdoljak</izvorni_sadrzaj>
    <derivirana_varijabla naziv="DomainObject.Predmet.ProtustrankaFormatedWithAdressOIB_1"> GRADEX-ING  d.o.o. SLAVONSKI BROD, OIB 17055977610, E.Kumičića 155, 35000 Slavonski Brod zastupanog po punomoćniku Anto Vrdoljak</derivirana_varijabla>
  </DomainObject.Predmet.ProtustrankaFormatedWithAdressOIB>
  <DomainObject.Predmet.ProtustrankaWithAdress>
    <izvorni_sadrzaj>GRADEX-ING  d.o.o. SLAVONSKI BROD E.Kumičića 155, 35000 Slavonski Brod</izvorni_sadrzaj>
    <derivirana_varijabla naziv="DomainObject.Predmet.ProtustrankaWithAdress_1">GRADEX-ING  d.o.o. SLAVONSKI BROD E.Kumičića 155, 35000 Slavonski Brod</derivirana_varijabla>
  </DomainObject.Predmet.ProtustrankaWithAdress>
  <DomainObject.Predmet.ProtustrankaWithAdressOIB>
    <izvorni_sadrzaj>GRADEX-ING  d.o.o. SLAVONSKI BROD, OIB 17055977610, E.Kumičića 155, 35000 Slavonski Brod</izvorni_sadrzaj>
    <derivirana_varijabla naziv="DomainObject.Predmet.ProtustrankaWithAdressOIB_1">GRADEX-ING  d.o.o. SLAVONSKI BROD, OIB 17055977610, E.Kumičića 155, 35000 Slavonski Brod</derivirana_varijabla>
  </DomainObject.Predmet.ProtustrankaWithAdressOIB>
  <DomainObject.Predmet.ProtustrankaNazivFormated>
    <izvorni_sadrzaj>GRADEX-ING  d.o.o. SLAVONSKI BROD</izvorni_sadrzaj>
    <derivirana_varijabla naziv="DomainObject.Predmet.ProtustrankaNazivFormated_1">GRADEX-ING  d.o.o. SLAVONSKI BROD</derivirana_varijabla>
  </DomainObject.Predmet.ProtustrankaNazivFormated>
  <DomainObject.Predmet.ProtustrankaNazivFormatedOIB>
    <izvorni_sadrzaj>GRADEX-ING  d.o.o. SLAVONSKI BROD, OIB 17055977610</izvorni_sadrzaj>
    <derivirana_varijabla naziv="DomainObject.Predmet.ProtustrankaNazivFormatedOIB_1">GRADEX-ING  d.o.o. SLAVONSKI BROD, OIB 17055977610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SLAVONSKI BROD zastupanog po punomoćniku ŽDO Građansko-upravni odjel Slav. Brod</izvorni_sadrzaj>
    <derivirana_varijabla naziv="DomainObject.Predmet.StrankaFormated_1">  MINISTARSTVO FINANCIJA -POREZNA UPRAVA PU SLAVONSKI BROD zastupanog po punomoćniku ŽDO Građansko-upravni odjel Slav. Brod</derivirana_varijabla>
  </DomainObject.Predmet.StrankaFormated>
  <DomainObject.Predmet.StrankaFormatedOIB>
    <izvorni_sadrzaj>  MINISTARSTVO FINANCIJA -POREZNA UPRAVA PU SLAVONSKI BROD zastupanog po punomoćniku ŽDO Građansko-upravni odjel Slav. Brod</izvorni_sadrzaj>
    <derivirana_varijabla naziv="DomainObject.Predmet.StrankaFormatedOIB_1">  MINISTARSTVO FINANCIJA -POREZNA UPRAVA PU SLAVONSKI BROD zastupanog po punomoćniku ŽDO Građansko-upravni odjel Slav. Brod</derivirana_varijabla>
  </DomainObject.Predmet.StrankaFormatedOIB>
  <DomainObject.Predmet.StrankaFormatedWithAdress>
    <izvorni_sadrzaj> MINISTARSTVO FINANCIJA -POREZNA UPRAVA PU SLAVONSKI BROD, 35000 Slavonski Brod zastupanog po punomoćniku ŽDO Građansko-upravni odjel Slav. Brod</izvorni_sadrzaj>
    <derivirana_varijabla naziv="DomainObject.Predmet.StrankaFormatedWithAdress_1"> MINISTARSTVO FINANCIJA -POREZNA UPRAVA PU SLAVONSKI BROD, 35000 Slavonski Brod zastupanog po punomoćniku ŽDO Građansko-upravni odjel Slav. Brod</derivirana_varijabla>
  </DomainObject.Predmet.StrankaFormatedWithAdress>
  <DomainObject.Predmet.StrankaFormatedWithAdressOIB>
    <izvorni_sadrzaj> MINISTARSTVO FINANCIJA -POREZNA UPRAVA PU SLAVONSKI BROD, 35000 Slavonski Brod zastupanog po punomoćniku ŽDO Građansko-upravni odjel Slav. Brod</izvorni_sadrzaj>
    <derivirana_varijabla naziv="DomainObject.Predmet.StrankaFormatedWithAdressOIB_1"> MINISTARSTVO FINANCIJA -POREZNA UPRAVA PU SLAVONSKI BROD, 35000 Slavonski Brod zastupanog po punomoćniku ŽDO Građansko-upravni odjel Slav. Brod</derivirana_varijabla>
  </DomainObject.Predmet.StrankaFormatedWithAdressOIB>
  <DomainObject.Predmet.StrankaWithAdress>
    <izvorni_sadrzaj>MINISTARSTVO FINANCIJA -POREZNA UPRAVA PU SLAVONSKI BROD 35000 Slavonski Brod</izvorni_sadrzaj>
    <derivirana_varijabla naziv="DomainObject.Predmet.StrankaWithAdress_1">MINISTARSTVO FINANCIJA -POREZNA UPRAVA PU SLAVONSKI BROD 35000 Slavonski Brod</derivirana_varijabla>
  </DomainObject.Predmet.StrankaWithAdress>
  <DomainObject.Predmet.StrankaWithAdressOIB>
    <izvorni_sadrzaj>MINISTARSTVO FINANCIJA -POREZNA UPRAVA PU SLAVONSKI BROD, 35000 Slavonski Brod</izvorni_sadrzaj>
    <derivirana_varijabla naziv="DomainObject.Predmet.StrankaWithAdressOIB_1">MINISTARSTVO FINANCIJA -POREZNA UPRAVA PU SLAVONSKI BROD, 35000 Slavonski Brod</derivirana_varijabla>
  </DomainObject.Predmet.StrankaWithAdressOIB>
  <DomainObject.Predmet.StrankaNazivFormated>
    <izvorni_sadrzaj>MINISTARSTVO FINANCIJA -POREZNA UPRAVA PU SLAVONSKI BROD</izvorni_sadrzaj>
    <derivirana_varijabla naziv="DomainObject.Predmet.StrankaNazivFormated_1">MINISTARSTVO FINANCIJA -POREZNA UPRAVA PU SLAVONSKI BROD</derivirana_varijabla>
  </DomainObject.Predmet.StrankaNazivFormated>
  <DomainObject.Predmet.StrankaNazivFormatedOIB>
    <izvorni_sadrzaj>MINISTARSTVO FINANCIJA -POREZNA UPRAVA PU SLAVONSKI BROD</izvorni_sadrzaj>
    <derivirana_varijabla naziv="DomainObject.Predmet.StrankaNazivFormatedOIB_1">MINISTARSTVO FINANCIJA 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-POREZNA UPRAVA PU SLAVONSKI BROD zastupanog po punomoćniku ŽDO Građansko-upravni odjel Slav. Brod</item>
    </izvorni_sadrzaj>
    <derivirana_varijabla naziv="DomainObject.Predmet.StrankaListFormated_1">
      <item>MINISTARSTVO FINANCIJA -POREZNA UPRAVA PU SLAVONSKI BROD zastupanog po punomoćniku ŽDO Građansko-upravni odjel Slav. Brod</item>
    </derivirana_varijabla>
  </DomainObject.Predmet.StrankaListFormated>
  <DomainObject.Predmet.StrankaListFormatedOIB>
    <izvorni_sadrzaj>
      <item>MINISTARSTVO FINANCIJA -POREZNA UPRAVA PU SLAVONSKI BROD zastupanog po punomoćniku ŽDO Građansko-upravni odjel Slav. Brod</item>
    </izvorni_sadrzaj>
    <derivirana_varijabla naziv="DomainObject.Predmet.StrankaListFormatedOIB_1">
      <item>MINISTARSTVO FINANCIJA -POREZNA UPRAVA PU SLAVONSKI BROD zastupanog po punomoćniku ŽDO Građansko-upravni odjel Slav. Brod</item>
    </derivirana_varijabla>
  </DomainObject.Predmet.StrankaListFormatedOIB>
  <DomainObject.Predmet.StrankaListFormatedWithAdress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_1">
      <item>MINISTARSTVO FINANCIJA -POREZNA UPRAVA PU SLAVONSKI BROD, 35000 Slavonski Brod zastupanog po punomoćniku ŽDO Građansko-upravni odjel Slav. Brod</item>
    </derivirana_varijabla>
  </DomainObject.Predmet.StrankaListFormatedWithAdress>
  <DomainObject.Predmet.StrankaListFormatedWithAdressOIB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OIB_1">
      <item>MINISTARSTVO FINANCIJA -POREZNA UPRAVA PU SLAVONSKI BROD, 35000 Slavonski Brod zastupanog po punomoćniku ŽDO Građansko-upravni odjel Slav. Brod</item>
    </derivirana_varijabla>
  </DomainObject.Predmet.StrankaListFormatedWithAdressOIB>
  <DomainObject.Predmet.StrankaListNazivFormated>
    <izvorni_sadrzaj>
      <item>MINISTARSTVO FINANCIJA -POREZNA UPRAVA PU SLAVONSKI BROD</item>
    </izvorni_sadrzaj>
    <derivirana_varijabla naziv="DomainObject.Predmet.StrankaListNazivFormated_1">
      <item>MINISTARSTVO FINANCIJA -POREZNA UPRAVA PU SLAVONSKI BROD</item>
    </derivirana_varijabla>
  </DomainObject.Predmet.StrankaListNazivFormated>
  <DomainObject.Predmet.StrankaListNazivFormatedOIB>
    <izvorni_sadrzaj>
      <item>MINISTARSTVO FINANCIJA -POREZNA UPRAVA PU SLAVONSKI BROD</item>
    </izvorni_sadrzaj>
    <derivirana_varijabla naziv="DomainObject.Predmet.StrankaListNazivFormatedOIB_1">
      <item>MINISTARSTVO FINANCIJA -POREZNA UPRAVA PU SLAVONSKI BROD</item>
    </derivirana_varijabla>
  </DomainObject.Predmet.StrankaListNazivFormatedOIB>
  <DomainObject.Predmet.ProtuStrankaListFormated>
    <izvorni_sadrzaj>
      <item>GRADEX-ING  d.o.o. SLAVONSKI BROD zastupanog po punomoćniku Anto Vrdoljak</item>
    </izvorni_sadrzaj>
    <derivirana_varijabla naziv="DomainObject.Predmet.ProtuStrankaListFormated_1">
      <item>GRADEX-ING  d.o.o. SLAVONSKI BROD zastupanog po punomoćniku Anto Vrdoljak</item>
    </derivirana_varijabla>
  </DomainObject.Predmet.ProtuStrankaListFormated>
  <DomainObject.Predmet.ProtuStrankaListFormatedOIB>
    <izvorni_sadrzaj>
      <item>GRADEX-ING  d.o.o. SLAVONSKI BROD, OIB 17055977610 zastupanog po punomoćniku Anto Vrdoljak</item>
    </izvorni_sadrzaj>
    <derivirana_varijabla naziv="DomainObject.Predmet.ProtuStrankaListFormatedOIB_1">
      <item>GRADEX-ING  d.o.o. SLAVONSKI BROD, OIB 17055977610 zastupanog po punomoćniku Anto Vrdoljak</item>
    </derivirana_varijabla>
  </DomainObject.Predmet.ProtuStrankaListFormatedOIB>
  <DomainObject.Predmet.ProtuStrankaListFormatedWithAdress>
    <izvorni_sadrzaj>
      <item>GRADEX-ING  d.o.o. SLAVONSKI BROD, E.Kumičića 155, 35000 Slavonski Brod zastupanog po punomoćniku Anto Vrdoljak</item>
    </izvorni_sadrzaj>
    <derivirana_varijabla naziv="DomainObject.Predmet.ProtuStrankaListFormatedWithAdress_1">
      <item>GRADEX-ING  d.o.o. SLAVONSKI BROD, E.Kumičića 155, 35000 Slavonski Brod zastupanog po punomoćniku Anto Vrdoljak</item>
    </derivirana_varijabla>
  </DomainObject.Predmet.ProtuStrankaListFormatedWithAdress>
  <DomainObject.Predmet.ProtuStrankaListFormatedWithAdressOIB>
    <izvorni_sadrzaj>
      <item>GRADEX-ING  d.o.o. SLAVONSKI BROD, OIB 17055977610, E.Kumičića 155, 35000 Slavonski Brod zastupanog po punomoćniku Anto Vrdoljak</item>
    </izvorni_sadrzaj>
    <derivirana_varijabla naziv="DomainObject.Predmet.ProtuStrankaListFormatedWithAdressOIB_1">
      <item>GRADEX-ING  d.o.o. SLAVONSKI BROD, OIB 17055977610, E.Kumičića 155, 35000 Slavonski Brod zastupanog po punomoćniku Anto Vrdoljak</item>
    </derivirana_varijabla>
  </DomainObject.Predmet.ProtuStrankaListFormatedWithAdressOIB>
  <DomainObject.Predmet.ProtuStrankaListNazivFormated>
    <izvorni_sadrzaj>
      <item>GRADEX-ING  d.o.o. SLAVONSKI BROD</item>
    </izvorni_sadrzaj>
    <derivirana_varijabla naziv="DomainObject.Predmet.ProtuStrankaListNazivFormated_1">
      <item>GRADEX-ING  d.o.o. SLAVONSKI BROD</item>
    </derivirana_varijabla>
  </DomainObject.Predmet.ProtuStrankaListNazivFormated>
  <DomainObject.Predmet.ProtuStrankaListNazivFormatedOIB>
    <izvorni_sadrzaj>
      <item>GRADEX-ING  d.o.o. SLAVONSKI BROD, OIB 17055977610</item>
    </izvorni_sadrzaj>
    <derivirana_varijabla naziv="DomainObject.Predmet.ProtuStrankaListNazivFormatedOIB_1">
      <item>GRADEX-ING  d.o.o. SLAVONSKI BROD, OIB 17055977610</item>
    </derivirana_varijabla>
  </DomainObject.Predmet.ProtuStrankaListNazivFormatedOIB>
  <DomainObject.Predmet.OstaliListFormated>
    <izvorni_sadrzaj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_1"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>
  <DomainObject.Predmet.OstaliListFormatedOIB>
    <izvorni_sadrzaj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OIB_1"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OIB>
  <DomainObject.Predmet.OstaliListFormatedWithAdress>
    <izvorni_sadrzaj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_1"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>
  <DomainObject.Predmet.OstaliListFormatedWithAdressOIB>
    <izvorni_sadrzaj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OIB_1"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OIB>
  <DomainObject.Predmet.OstaliListNazivFormated>
    <izvorni_sadrzaj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_1"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>
  <DomainObject.Predmet.OstaliListNazivFormatedOIB>
    <izvorni_sadrzaj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OIB_1"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SLAVONSKI BROD</izvorni_sadrzaj>
    <derivirana_varijabla naziv="DomainObject.Predmet.StrankaIDrugi_1">MINISTARSTVO FINANCIJA -POREZNA UPRAVA PU SLAVONSKI BROD</derivirana_varijabla>
  </DomainObject.Predmet.StrankaIDrugi>
  <DomainObject.Predmet.ProtustrankaIDrugi>
    <izvorni_sadrzaj>GRADEX-ING  d.o.o. SLAVONSKI BROD</izvorni_sadrzaj>
    <derivirana_varijabla naziv="DomainObject.Predmet.ProtustrankaIDrugi_1">GRADEX-ING  d.o.o. SLAVONSKI BROD</derivirana_varijabla>
  </DomainObject.Predmet.ProtustrankaIDrugi>
  <DomainObject.Predmet.StrankaIDrugiAdressOIB>
    <izvorni_sadrzaj>MINISTARSTVO FINANCIJA -POREZNA UPRAVA PU SLAVONSKI BROD, 35000 Slavonski Brod</izvorni_sadrzaj>
    <derivirana_varijabla naziv="DomainObject.Predmet.StrankaIDrugiAdressOIB_1">MINISTARSTVO FINANCIJA -POREZNA UPRAVA PU SLAVONSKI BROD, 35000 Slavonski Brod</derivirana_varijabla>
  </DomainObject.Predmet.StrankaIDrugiAdressOIB>
  <DomainObject.Predmet.ProtustrankaIDrugiAdressOIB>
    <izvorni_sadrzaj>GRADEX-ING  d.o.o. SLAVONSKI BROD, OIB 17055977610, E.Kumičića 155, 35000 Slavonski Brod</izvorni_sadrzaj>
    <derivirana_varijabla naziv="DomainObject.Predmet.ProtustrankaIDrugiAdressOIB_1">GRADEX-ING  d.o.o. SLAVONSKI BROD, OIB 17055977610, E.Kumičića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SudioniciListNaziv_1"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SudioniciListNaziv>
  <DomainObject.Predmet.SudioniciListAdressOIB>
    <izvorni_sadrzaj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SudioniciListAdressOIB_1"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224</properties:Words>
  <properties:Characters>1233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2016-07-08T12:13:00Z</dcterms:created>
  <dc:creator>zbiondic</dc:creator>
  <cp:lastModifiedBy>wsadmin</cp:lastModifiedBy>
  <cp:lastPrinted>2016-07-08T12:21:00Z</cp:lastPrinted>
  <dcterms:modified xmlns:xsi="http://www.w3.org/2001/XMLSchema-instance" xsi:type="dcterms:W3CDTF">2016-07-08T12:25:00Z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