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670b" w14:paraId="fff670b" w:rsidRDefault="00EF1976" w:rsidP="0073588E" w:rsidR="00EF1976" w:rsidRPr="00EF1D21">
      <w:pPr>
        <w15:collapsed w:val="false"/>
      </w:pPr>
      <w:bookmarkStart w:name="_GoBack" w:id="0"/>
      <w:bookmarkEnd w:id="0"/>
    </w:p>
    <w:p w:rsidRDefault="001507B9" w:rsidP="001507B9" w:rsidR="001507B9">
      <w:pPr>
        <w:pStyle w:val="Zaglavlje"/>
        <w:jc w:val="right"/>
      </w:pPr>
      <w:r>
        <w:t>8 St-8/14-91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stečajnoj sutkinji Emi Brdovčak, u stečajnom postupku nad dužnikom</w:t>
      </w:r>
      <w:r w:rsidR="004A6A32">
        <w:t xml:space="preserve"> ARTING RADIO d.o.o. u stečaju, Rovinj</w:t>
      </w:r>
      <w:r w:rsidRPr="002D4B96">
        <w:t xml:space="preserve">, </w:t>
      </w:r>
      <w:r w:rsidR="004A6A32">
        <w:t xml:space="preserve">OIB: 31798373732, </w:t>
      </w:r>
      <w:r w:rsidRPr="002D4B96">
        <w:t xml:space="preserve">kojeg </w:t>
      </w:r>
      <w:r w:rsidR="004A6A32">
        <w:t>zastupa stečajna</w:t>
      </w:r>
      <w:r w:rsidRPr="002D4B96">
        <w:t xml:space="preserve"> upravitelj</w:t>
      </w:r>
      <w:r w:rsidR="004A6A32">
        <w:t>ica Ljiljana Blagojević iz Rijeke, Markovići 21, OIB: 27293493678, 30</w:t>
      </w:r>
      <w:r w:rsidRPr="002D4B96">
        <w:t>. studenoga 2015.,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A6A32" w:rsidP="001507B9" w:rsidR="00040192">
      <w:pPr>
        <w:ind w:firstLine="720"/>
        <w:jc w:val="both"/>
      </w:pPr>
      <w:r>
        <w:t>Stečajnoj upraviteljici</w:t>
      </w:r>
      <w:r w:rsidR="008E4E56">
        <w:t xml:space="preserve"> </w:t>
      </w:r>
      <w:r>
        <w:t>Ljiljani</w:t>
      </w:r>
      <w:r w:rsidRPr="004A6A32">
        <w:t xml:space="preserve"> Blagojević iz Rijeke, Markovići 21, OIB: 27293493678</w:t>
      </w:r>
      <w:r>
        <w:t xml:space="preserve">, </w:t>
      </w:r>
      <w:r w:rsidR="00040192">
        <w:t xml:space="preserve">odobrava se naknada stvarnih troškova za rad </w:t>
      </w:r>
      <w:r>
        <w:t>za razdoblje od 18</w:t>
      </w:r>
      <w:r w:rsidR="008E4E56">
        <w:t>.</w:t>
      </w:r>
      <w:r>
        <w:t xml:space="preserve"> ožujka 2014. do 25. studenoga 2014</w:t>
      </w:r>
      <w:r w:rsidR="00EF3160">
        <w:t xml:space="preserve">. </w:t>
      </w:r>
      <w:r>
        <w:t>u iznosu od 1.385,00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4A6A32" w:rsidRPr="004A6A32">
        <w:rPr>
          <w:bCs/>
        </w:rPr>
        <w:t xml:space="preserve">18. ožujka 2014.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4A6A32">
        <w:rPr>
          <w:bCs/>
        </w:rPr>
        <w:t xml:space="preserve"> za stečajnu upraviteljicu</w:t>
      </w:r>
      <w:r w:rsidR="00040192">
        <w:rPr>
          <w:bCs/>
        </w:rPr>
        <w:t xml:space="preserve"> imenovan</w:t>
      </w:r>
      <w:r w:rsidR="004A6A32">
        <w:rPr>
          <w:bCs/>
        </w:rPr>
        <w:t>a</w:t>
      </w:r>
      <w:r w:rsidR="008E4E56">
        <w:rPr>
          <w:bCs/>
        </w:rPr>
        <w:t xml:space="preserve"> </w:t>
      </w:r>
      <w:r w:rsidR="004A6A32">
        <w:rPr>
          <w:bCs/>
        </w:rPr>
        <w:t>Ljiljana</w:t>
      </w:r>
      <w:r w:rsidR="004A6A32" w:rsidRPr="004A6A32">
        <w:rPr>
          <w:bCs/>
        </w:rPr>
        <w:t xml:space="preserve"> Blagojević iz Rijeke, Markovići 21</w:t>
      </w:r>
      <w:r w:rsidR="004A6A32">
        <w:rPr>
          <w:bCs/>
        </w:rPr>
        <w:t xml:space="preserve">. </w:t>
      </w:r>
    </w:p>
    <w:p w:rsidRDefault="00EF3160" w:rsidP="004D6A56" w:rsidR="00EF3160">
      <w:pPr>
        <w:jc w:val="both"/>
        <w:rPr>
          <w:bCs/>
        </w:rPr>
      </w:pPr>
    </w:p>
    <w:p w:rsidRDefault="00EE344C" w:rsidP="00EF3160" w:rsidR="00EF3160">
      <w:pPr>
        <w:ind w:firstLine="720"/>
        <w:jc w:val="both"/>
        <w:rPr>
          <w:bCs/>
        </w:rPr>
      </w:pPr>
      <w:r>
        <w:rPr>
          <w:bCs/>
        </w:rPr>
        <w:t>Podneskom od 2. studenoga 2015. stečajna</w:t>
      </w:r>
      <w:r w:rsidR="008E4E56">
        <w:rPr>
          <w:bCs/>
        </w:rPr>
        <w:t xml:space="preserve"> upravitelj</w:t>
      </w:r>
      <w:r>
        <w:rPr>
          <w:bCs/>
        </w:rPr>
        <w:t>ica je zatražila</w:t>
      </w:r>
      <w:r w:rsidR="00EF3160">
        <w:rPr>
          <w:bCs/>
        </w:rPr>
        <w:t xml:space="preserve"> naknadu stvarnih troškova za razdoblje od </w:t>
      </w:r>
      <w:r>
        <w:rPr>
          <w:bCs/>
        </w:rPr>
        <w:t>otv</w:t>
      </w:r>
      <w:r w:rsidR="00D02EB3">
        <w:rPr>
          <w:bCs/>
        </w:rPr>
        <w:t>aranja stečajnog postupka (18. ožujka 2014.) do 25. s</w:t>
      </w:r>
      <w:r>
        <w:rPr>
          <w:bCs/>
        </w:rPr>
        <w:t xml:space="preserve">tudenoga 2014. </w:t>
      </w:r>
      <w:r w:rsidR="00AA6DFA">
        <w:rPr>
          <w:bCs/>
        </w:rPr>
        <w:t xml:space="preserve">i to u iznosu od </w:t>
      </w:r>
      <w:r>
        <w:rPr>
          <w:bCs/>
        </w:rPr>
        <w:t>1.385,00</w:t>
      </w:r>
      <w:r w:rsidR="00AA6DFA">
        <w:rPr>
          <w:bCs/>
        </w:rPr>
        <w:t xml:space="preserve">kn na ime troškova putovanja </w:t>
      </w:r>
      <w:r w:rsidR="00707753">
        <w:rPr>
          <w:bCs/>
        </w:rPr>
        <w:t>zajedno sa cestarinom.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EE344C">
        <w:t>ka stečajna</w:t>
      </w:r>
      <w:r w:rsidR="00AD1726">
        <w:t xml:space="preserve"> </w:t>
      </w:r>
      <w:r w:rsidR="00040192">
        <w:t>upravitelj</w:t>
      </w:r>
      <w:r w:rsidR="00EE344C">
        <w:t>ica</w:t>
      </w:r>
      <w:r w:rsidR="00AD1726">
        <w:t xml:space="preserve"> je </w:t>
      </w:r>
      <w:r w:rsidR="00EE344C">
        <w:t>dostavila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svrha korištenja osobnog vo</w:t>
      </w:r>
      <w:r w:rsidR="00EE344C">
        <w:t>zil</w:t>
      </w:r>
      <w:r w:rsidR="00D02EB3">
        <w:t>a</w:t>
      </w:r>
      <w:r w:rsidR="00EE344C">
        <w:t xml:space="preserve"> te račune za cestarinu (tunelarinu)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E344C">
      <w:pPr>
        <w:ind w:firstLine="720"/>
        <w:jc w:val="both"/>
      </w:pPr>
      <w:r>
        <w:t>Iz priložene dokume</w:t>
      </w:r>
      <w:r w:rsidR="00EE344C">
        <w:t>ntacije proizlazi da je stečajna</w:t>
      </w:r>
      <w:r>
        <w:t xml:space="preserve"> upravitelj</w:t>
      </w:r>
      <w:r w:rsidR="00EE344C">
        <w:t>ica dva puta putovala</w:t>
      </w:r>
      <w:r>
        <w:t xml:space="preserve"> iz </w:t>
      </w:r>
      <w:r w:rsidR="00EE344C">
        <w:t>Rijeke u Rovinj</w:t>
      </w:r>
      <w:r>
        <w:t xml:space="preserve"> (radi </w:t>
      </w:r>
      <w:r w:rsidR="00EE344C">
        <w:t xml:space="preserve">inventure popisa imovine stečajnog dužnika </w:t>
      </w:r>
      <w:r w:rsidR="00D02EB3">
        <w:t>i radi preuzimanja poslovne dokumenta</w:t>
      </w:r>
      <w:r w:rsidR="00EE344C">
        <w:t>c</w:t>
      </w:r>
      <w:r w:rsidR="00D02EB3">
        <w:t>i</w:t>
      </w:r>
      <w:r w:rsidR="00EE344C">
        <w:t>je</w:t>
      </w:r>
      <w:r w:rsidR="00D02EB3">
        <w:t>) i to 5. travnja 2014. i 5. rujna 2014. t</w:t>
      </w:r>
      <w:r w:rsidR="00EE344C">
        <w:t xml:space="preserve">e je jednom putovala u Pulu </w:t>
      </w:r>
      <w:r w:rsidR="00D02EB3">
        <w:t xml:space="preserve">(25. studenoga 2014.) </w:t>
      </w:r>
      <w:r w:rsidR="00EE344C">
        <w:t xml:space="preserve">radi pregleda poslovnog prostora za </w:t>
      </w:r>
      <w:r w:rsidR="00D02EB3">
        <w:t>koji je objavljena prodaja</w:t>
      </w:r>
      <w:r w:rsidR="00EE344C">
        <w:t xml:space="preserve">. </w:t>
      </w:r>
    </w:p>
    <w:p w:rsidRDefault="00AA6DFA" w:rsidP="00EF3160" w:rsidR="00AA6DFA">
      <w:pPr>
        <w:jc w:val="both"/>
      </w:pPr>
    </w:p>
    <w:p w:rsidRDefault="00EE344C" w:rsidP="00EE344C" w:rsidR="00EE344C">
      <w:pPr>
        <w:ind w:firstLine="720"/>
        <w:jc w:val="both"/>
      </w:pPr>
      <w:r>
        <w:t>S obzirom na to da je udaljeno</w:t>
      </w:r>
      <w:r w:rsidR="00D02EB3">
        <w:t>st između Rijeke i Rovinja 92</w:t>
      </w:r>
      <w:r>
        <w:t xml:space="preserve"> km, da zato jedno putovanje na relaciji Rijeka –</w:t>
      </w:r>
      <w:r w:rsidR="00D02EB3">
        <w:t>Rovinj</w:t>
      </w:r>
      <w:r>
        <w:t>– Rijeka</w:t>
      </w:r>
      <w:r w:rsidR="00D02EB3">
        <w:t xml:space="preserve"> iznosi 184 km te da je stečajna</w:t>
      </w:r>
      <w:r>
        <w:t xml:space="preserve"> upravitelj</w:t>
      </w:r>
      <w:r w:rsidR="00D02EB3">
        <w:t>ica</w:t>
      </w:r>
      <w:r>
        <w:t xml:space="preserve"> u ovom obračunskom razdoblju u dva navrata putovala na navedenoj relaciji radi obavljanja svoje stečajno upraviteljske službe, primjenom odredbe čl. 29. st. 3. </w:t>
      </w:r>
      <w:r w:rsidR="00D02EB3">
        <w:t xml:space="preserve">Stečajnog zakona </w:t>
      </w:r>
      <w:r w:rsidR="00D02EB3" w:rsidRPr="00D02EB3">
        <w:t>("Narodne novine" broj 44/96, 29/99, 129/00, 123/03, 82/06, 116</w:t>
      </w:r>
      <w:r w:rsidR="00D02EB3">
        <w:t>/10, 25/12 i 133/12; dalje: SZ)</w:t>
      </w:r>
      <w:r>
        <w:t xml:space="preserve"> u vezi s čl. </w:t>
      </w:r>
      <w:r>
        <w:lastRenderedPageBreak/>
        <w:t>13. st. 5. Pravilnika o porezu na dohodak („Narodne novine“ broj 95/05, 96/06, 68/07, 146/08, 2/09, 9/09, 146/09, 123/10, 137/11, 61/12, 79/</w:t>
      </w:r>
      <w:r w:rsidR="00D02EB3">
        <w:t>13, 160/13 i 157/14), priznat joj</w:t>
      </w:r>
      <w:r>
        <w:t xml:space="preserve"> je trošak putovanja Rijeka –Rovinj – Rijeka u ukupnom (zatraženom) iznosu od 736,00 kn.</w:t>
      </w:r>
    </w:p>
    <w:p w:rsidRDefault="00EE344C" w:rsidP="00EE344C" w:rsidR="00EE344C">
      <w:pPr>
        <w:ind w:firstLine="720"/>
        <w:jc w:val="both"/>
      </w:pPr>
    </w:p>
    <w:p w:rsidRDefault="00EE344C" w:rsidP="00EE344C" w:rsidR="00EE344C">
      <w:pPr>
        <w:ind w:firstLine="720"/>
        <w:jc w:val="both"/>
      </w:pPr>
      <w:r>
        <w:t>Nadalje, a s obzirom na to da udaljenost između Rijeke i Pule iznosi 109 km,</w:t>
      </w:r>
      <w:r w:rsidRPr="00EE344C">
        <w:t xml:space="preserve"> da zato jedno putovanje na relaciji Rijeka –</w:t>
      </w:r>
      <w:r>
        <w:t>Pula</w:t>
      </w:r>
      <w:r w:rsidRPr="00EE344C">
        <w:t xml:space="preserve">– Rijeka iznosi </w:t>
      </w:r>
      <w:r>
        <w:t>218</w:t>
      </w:r>
      <w:r w:rsidR="00D02EB3">
        <w:t xml:space="preserve"> km te da je stečajna</w:t>
      </w:r>
      <w:r w:rsidRPr="00EE344C">
        <w:t xml:space="preserve"> upravitelj</w:t>
      </w:r>
      <w:r w:rsidR="00D02EB3">
        <w:t>ica</w:t>
      </w:r>
      <w:r w:rsidRPr="00EE344C">
        <w:t xml:space="preserve"> u ovom obračunskom razdoblju </w:t>
      </w:r>
      <w:r>
        <w:t xml:space="preserve">jednom </w:t>
      </w:r>
      <w:r w:rsidRPr="00EE344C">
        <w:t>putovala na navedenoj relaciji radi obavljanja svoje stečajno upraviteljske službe, primjenom odredbe čl. 29. st. 3. SZ-a u vezi s čl. 13. st. 5. Pravilnika o porezu na dohodak, prizn</w:t>
      </w:r>
      <w:r w:rsidR="00D02EB3">
        <w:t>at joj</w:t>
      </w:r>
      <w:r w:rsidRPr="00EE344C">
        <w:t xml:space="preserve"> je trošak putovanja Rijeka –</w:t>
      </w:r>
      <w:r>
        <w:t>Pula</w:t>
      </w:r>
      <w:r w:rsidRPr="00EE344C">
        <w:t>– Rijeka u uk</w:t>
      </w:r>
      <w:r>
        <w:t>upnom (zatraženom) iznosu od 436</w:t>
      </w:r>
      <w:r w:rsidRPr="00EE344C">
        <w:t>,00 kn.</w:t>
      </w:r>
      <w:r>
        <w:t xml:space="preserve"> </w:t>
      </w:r>
    </w:p>
    <w:p w:rsidRDefault="00EE344C" w:rsidP="00EE344C" w:rsidR="00EE344C">
      <w:pPr>
        <w:ind w:firstLine="720"/>
        <w:jc w:val="both"/>
      </w:pPr>
    </w:p>
    <w:p w:rsidRDefault="00D02EB3" w:rsidP="00EE344C" w:rsidR="00EE344C">
      <w:pPr>
        <w:ind w:firstLine="720"/>
        <w:jc w:val="both"/>
      </w:pPr>
      <w:r>
        <w:t>Opravdan je i zahtjev stečajne upraviteljice</w:t>
      </w:r>
      <w:r w:rsidR="00EE344C">
        <w:t xml:space="preserve"> za naknadu troškova cestarine (tunela) jer je nastanak tog troška u konkretnom slučaj</w:t>
      </w:r>
      <w:r>
        <w:t>u, a zbog prebivališta stečajne</w:t>
      </w:r>
      <w:r w:rsidR="00EE344C">
        <w:t xml:space="preserve"> u</w:t>
      </w:r>
      <w:r>
        <w:t>praviteljice</w:t>
      </w:r>
      <w:r w:rsidR="00EE344C">
        <w:t xml:space="preserve"> u Rijeci, nužno povezan s troškovima putovanja i razlozima putovanja u Istru</w:t>
      </w:r>
      <w:r>
        <w:t xml:space="preserve"> (Pula i Rovinj)</w:t>
      </w:r>
      <w:r w:rsidR="00EE344C">
        <w:t>.</w:t>
      </w:r>
    </w:p>
    <w:p w:rsidRDefault="00EE344C" w:rsidP="00EF3160" w:rsidR="00EE344C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 xml:space="preserve">S obzirom na obrazloženo i </w:t>
      </w:r>
      <w:r w:rsidR="00D02EB3">
        <w:t>dokumentirano izvješće stečajne upraviteljice</w:t>
      </w:r>
      <w:r w:rsidRPr="00AA6DFA">
        <w:t xml:space="preserve"> o nastalim stvarnim troškovima</w:t>
      </w:r>
      <w:r>
        <w:t xml:space="preserve"> korištenja osobnog vozila</w:t>
      </w:r>
      <w:r w:rsidRPr="00AA6DFA">
        <w:t xml:space="preserve">, ovaj sud je utvrdio da je zahtjev za odobrenje tih troškova </w:t>
      </w:r>
      <w:r w:rsidR="00707753">
        <w:t>z</w:t>
      </w:r>
      <w:r w:rsidR="00D02EB3">
        <w:t>ajedno s troškovima</w:t>
      </w:r>
      <w:r w:rsidR="00707753">
        <w:t xml:space="preserve"> cestarine </w:t>
      </w:r>
      <w:r w:rsidRPr="00AA6DFA">
        <w:t>osnovan</w:t>
      </w:r>
      <w:r w:rsidR="00EE344C">
        <w:t>.</w:t>
      </w:r>
    </w:p>
    <w:p w:rsidRDefault="00EE344C" w:rsidP="00AA6DFA" w:rsidR="00EE344C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Pr="00AA6DFA">
        <w:t xml:space="preserve">primjenom odredbe čl. 29. st. 3. </w:t>
      </w:r>
      <w:r w:rsidR="00D02EB3">
        <w:t xml:space="preserve">SZ-a </w:t>
      </w:r>
      <w:r w:rsidRPr="00AA6DFA">
        <w:t xml:space="preserve">u vezi s čl. 13. st. 5. Pravilnika o porezu na dohodak </w:t>
      </w:r>
      <w:r>
        <w:t>riješeno je</w:t>
      </w:r>
      <w:r w:rsidR="004A00B2">
        <w:t xml:space="preserve"> </w:t>
      </w:r>
      <w:r>
        <w:t>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D02EB3">
        <w:t>30</w:t>
      </w:r>
      <w:r w:rsidR="00EF1D21" w:rsidRPr="00EF1D21">
        <w:t xml:space="preserve">. </w:t>
      </w:r>
      <w:r w:rsidR="004A00B2">
        <w:t xml:space="preserve">studenoga </w:t>
      </w:r>
      <w:r w:rsidR="008965DC" w:rsidRPr="00EF1D21">
        <w:t>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1507B9" w:rsidP="00AD1726" w:rsidR="001507B9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D02EB3">
        <w:t>ečajnoj upraviteljici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D02EB3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1507B9" w:rsidR="00095F3E" w:rsidRPr="00EF1D21">
      <w:footerReference w:type="even" r:id="rId9"/>
      <w:footerReference w:type="default" r:id="rId10"/>
      <w:headerReference w:type="first" r:id="rId11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1DB" w:rsidR="00A911DB">
      <w:r>
        <w:separator/>
      </w:r>
    </w:p>
  </w:endnote>
  <w:endnote w:id="0" w:type="continuationSeparator">
    <w:p w:rsidRDefault="00A911DB" w:rsidR="00A91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1DB" w:rsidR="00A911DB">
      <w:r>
        <w:separator/>
      </w:r>
    </w:p>
  </w:footnote>
  <w:footnote w:id="0" w:type="continuationSeparator">
    <w:p w:rsidRDefault="00A911DB" w:rsidR="00A91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7B9" w:rsidP="00A45EAD" w:rsidR="001507B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507B9" w:rsidP="00210E4E" w:rsidR="001507B9" w:rsidRPr="001507B9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1507B9">
      <w:rPr>
        <w:rFonts w:eastAsia="MS Mincho"/>
        <w:sz w:val="20"/>
        <w:szCs w:val="20"/>
      </w:rPr>
      <w:t>REPUBLIKA HRVATSKA</w:t>
    </w:r>
  </w:p>
  <w:p w:rsidRDefault="001507B9" w:rsidP="00210E4E" w:rsidR="001507B9" w:rsidRPr="001507B9">
    <w:pPr>
      <w:rPr>
        <w:sz w:val="20"/>
        <w:szCs w:val="20"/>
      </w:rPr>
    </w:pPr>
    <w:r w:rsidRPr="001507B9">
      <w:rPr>
        <w:rFonts w:eastAsia="MS Mincho"/>
        <w:sz w:val="20"/>
        <w:szCs w:val="20"/>
      </w:rPr>
      <w:t>TRGOVAČKI SUD U RIJECI</w:t>
    </w:r>
  </w:p>
  <w:p w:rsidRDefault="001507B9" w:rsidP="001507B9" w:rsidR="001507B9" w:rsidRPr="001507B9">
    <w:pPr>
      <w:rPr>
        <w:rFonts w:eastAsia="MS Mincho"/>
        <w:sz w:val="20"/>
        <w:szCs w:val="20"/>
      </w:rPr>
    </w:pPr>
    <w:r w:rsidRPr="001507B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95F3E"/>
    <w:rsid w:val="000D0E95"/>
    <w:rsid w:val="001019A8"/>
    <w:rsid w:val="001507B9"/>
    <w:rsid w:val="001622F6"/>
    <w:rsid w:val="00191C72"/>
    <w:rsid w:val="001B149B"/>
    <w:rsid w:val="001C05C1"/>
    <w:rsid w:val="001D5070"/>
    <w:rsid w:val="00205A06"/>
    <w:rsid w:val="00241D24"/>
    <w:rsid w:val="00274354"/>
    <w:rsid w:val="002D3728"/>
    <w:rsid w:val="002D4B96"/>
    <w:rsid w:val="002F7CA3"/>
    <w:rsid w:val="00327862"/>
    <w:rsid w:val="003A38C8"/>
    <w:rsid w:val="003B2888"/>
    <w:rsid w:val="003C151A"/>
    <w:rsid w:val="004165CD"/>
    <w:rsid w:val="00424E14"/>
    <w:rsid w:val="004A00B2"/>
    <w:rsid w:val="004A6A32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557D3"/>
    <w:rsid w:val="00761047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A15995"/>
    <w:rsid w:val="00A30514"/>
    <w:rsid w:val="00A521BC"/>
    <w:rsid w:val="00A911DB"/>
    <w:rsid w:val="00A972F7"/>
    <w:rsid w:val="00AA6DFA"/>
    <w:rsid w:val="00AD1726"/>
    <w:rsid w:val="00AF3BFB"/>
    <w:rsid w:val="00B029EF"/>
    <w:rsid w:val="00B20414"/>
    <w:rsid w:val="00B649AB"/>
    <w:rsid w:val="00C55DF3"/>
    <w:rsid w:val="00C7136A"/>
    <w:rsid w:val="00C741AF"/>
    <w:rsid w:val="00CB6FCF"/>
    <w:rsid w:val="00CE58EB"/>
    <w:rsid w:val="00D02EB3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E344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2014.</izvorni_sadrzaj>
    <derivirana_varijabla naziv="DomainObject.Predmet.DatumOsnivanja_1">9.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ARTING RADIO d.o.o.  Rovinj</izvorni_sadrzaj>
    <derivirana_varijabla naziv="DomainObject.Predmet.ProtustrankaFormated_1">  ARTING RADIO d.o.o.  Rovinj</derivirana_varijabla>
  </DomainObject.Predmet.ProtustrankaFormated>
  <DomainObject.Predmet.ProtustrankaFormatedOIB>
    <izvorni_sadrzaj>  ARTING RADIO d.o.o.  Rovinj, OIB 31798373732</izvorni_sadrzaj>
    <derivirana_varijabla naziv="DomainObject.Predmet.ProtustrankaFormatedOIB_1">  ARTING RADIO d.o.o.  Rovinj, OIB 31798373732</derivirana_varijabla>
  </DomainObject.Predmet.ProtustrankaFormatedOIB>
  <DomainObject.Predmet.ProtustrankaFormatedWithAdress>
    <izvorni_sadrzaj> ARTING RADIO d.o.o.  Rovinj, Zagrebačka 12, 52 210 Rovinj</izvorni_sadrzaj>
    <derivirana_varijabla naziv="DomainObject.Predmet.ProtustrankaFormatedWithAdress_1"> ARTING RADIO d.o.o.  Rovinj, Zagrebačka 12, 52 210 Rovinj</derivirana_varijabla>
  </DomainObject.Predmet.ProtustrankaFormatedWithAdress>
  <DomainObject.Predmet.ProtustrankaFormatedWithAdressOIB>
    <izvorni_sadrzaj> ARTING RADIO d.o.o.  Rovinj, OIB 31798373732, Zagrebačka 12, 52 210 Rovinj</izvorni_sadrzaj>
    <derivirana_varijabla naziv="DomainObject.Predmet.ProtustrankaFormatedWithAdressOIB_1"> ARTING RADIO d.o.o.  Rovinj, OIB 31798373732, Zagrebačka 12, 52 210 Rovinj</derivirana_varijabla>
  </DomainObject.Predmet.ProtustrankaFormatedWithAdressOIB>
  <DomainObject.Predmet.ProtustrankaWithAdress>
    <izvorni_sadrzaj>ARTING RADIO d.o.o.  Rovinj Zagrebačka 12, 52 210 Rovinj</izvorni_sadrzaj>
    <derivirana_varijabla naziv="DomainObject.Predmet.ProtustrankaWithAdress_1">ARTING RADIO d.o.o.  Rovinj Zagrebačka 12, 52 210 Rovinj</derivirana_varijabla>
  </DomainObject.Predmet.ProtustrankaWithAdress>
  <DomainObject.Predmet.ProtustrankaWithAdressOIB>
    <izvorni_sadrzaj>ARTING RADIO d.o.o.  Rovinj, OIB 31798373732, Zagrebačka 12, 52 210 Rovinj</izvorni_sadrzaj>
    <derivirana_varijabla naziv="DomainObject.Predmet.ProtustrankaWithAdressOIB_1">ARTING RADIO d.o.o.  Rovinj, OIB 31798373732, Zagrebačka 12, 52 210 Rovinj</derivirana_varijabla>
  </DomainObject.Predmet.ProtustrankaWithAdressOIB>
  <DomainObject.Predmet.ProtustrankaNazivFormated>
    <izvorni_sadrzaj>ARTING RADIO d.o.o.  Rovinj</izvorni_sadrzaj>
    <derivirana_varijabla naziv="DomainObject.Predmet.ProtustrankaNazivFormated_1">ARTING RADIO d.o.o.  Rovinj</derivirana_varijabla>
  </DomainObject.Predmet.ProtustrankaNazivFormated>
  <DomainObject.Predmet.ProtustrankaNazivFormatedOIB>
    <izvorni_sadrzaj>ARTING RADIO d.o.o.  Rovinj, OIB 31798373732</izvorni_sadrzaj>
    <derivirana_varijabla naziv="DomainObject.Predmet.ProtustrankaNazivFormatedOIB_1">ARTING RADIO d.o.o.  Rovinj, OIB 31798373732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d.o.o.  Pula zastupanog po punomoćniku Goran Veljović; MILENA STOJOVSKA</izvorni_sadrzaj>
    <derivirana_varijabla naziv="DomainObject.Predmet.StrankaFormated_1">  KERMAS ULAGANJA d.o.o.  Pula zastupanog po punomoćniku Goran Veljović; MILENA STOJOVSKA</derivirana_varijabla>
  </DomainObject.Predmet.StrankaFormated>
  <DomainObject.Predmet.StrankaFormatedOIB>
    <izvorni_sadrzaj>  KERMAS ULAGANJA d.o.o.  Pula, OIB 42403091909 zastupanog po punomoćniku Goran Veljović; MILENA STOJOVSKA</izvorni_sadrzaj>
    <derivirana_varijabla naziv="DomainObject.Predmet.StrankaFormatedOIB_1">  KERMAS ULAGANJA d.o.o.  Pula, OIB 42403091909 zastupanog po punomoćniku Goran Veljović; MILENA STOJOVSKA</derivirana_varijabla>
  </DomainObject.Predmet.StrankaFormatedOIB>
  <DomainObject.Predmet.StrankaFormatedWithAdress>
    <izvorni_sadrzaj> KERMAS ULAGANJA d.o.o.  Pula, Dobrilina 9, 52 100 Pula zastupanog po punomoćniku Goran Veljović; MILENA STOJOVSKA, 52100 Pula</izvorni_sadrzaj>
    <derivirana_varijabla naziv="DomainObject.Predmet.StrankaFormatedWithAdress_1"> KERMAS ULAGANJA d.o.o.  Pula, Dobrilina 9, 52 100 Pula zastupanog po punomoćniku Goran Veljović; MILENA STOJOVSKA, 52100 Pula</derivirana_varijabla>
  </DomainObject.Predmet.StrankaFormatedWithAdress>
  <DomainObject.Predmet.StrankaFormatedWithAdressOIB>
    <izvorni_sadrzaj> KERMAS ULAGANJA d.o.o.  Pula, OIB 42403091909, Dobrilina 9, 52 100 Pula zastupanog po punomoćniku Goran Veljović; MILENA STOJOVSKA, 52100 Pula</izvorni_sadrzaj>
    <derivirana_varijabla naziv="DomainObject.Predmet.StrankaFormatedWithAdressOIB_1"> KERMAS ULAGANJA d.o.o.  Pula, OIB 42403091909, Dobrilina 9, 52 100 Pula zastupanog po punomoćniku Goran Veljović; MILENA STOJOVSKA, 52100 Pula</derivirana_varijabla>
  </DomainObject.Predmet.StrankaFormatedWithAdressOIB>
  <DomainObject.Predmet.StrankaWithAdress>
    <izvorni_sadrzaj>KERMAS ULAGANJA d.o.o.  Pula Dobrilina 9,52 100 Pula,MILENA STOJOVSKA 52100 Pula</izvorni_sadrzaj>
    <derivirana_varijabla naziv="DomainObject.Predmet.StrankaWithAdress_1">KERMAS ULAGANJA d.o.o.  Pula Dobrilina 9,52 100 Pula,MILENA STOJOVSKA 52100 Pula</derivirana_varijabla>
  </DomainObject.Predmet.StrankaWithAdress>
  <DomainObject.Predmet.StrankaWithAdressOIB>
    <izvorni_sadrzaj>KERMAS ULAGANJA d.o.o.  Pula, OIB 42403091909, Dobrilina 9,52 100 Pula,MILENA STOJOVSKA, 52100 Pula</izvorni_sadrzaj>
    <derivirana_varijabla naziv="DomainObject.Predmet.StrankaWithAdressOIB_1">KERMAS ULAGANJA d.o.o.  Pula, OIB 42403091909, Dobrilina 9,52 100 Pula,MILENA STOJOVSKA, 52100 Pula</derivirana_varijabla>
  </DomainObject.Predmet.StrankaWithAdressOIB>
  <DomainObject.Predmet.StrankaNazivFormated>
    <izvorni_sadrzaj>KERMAS ULAGANJA d.o.o.  Pula,MILENA STOJOVSKA</izvorni_sadrzaj>
    <derivirana_varijabla naziv="DomainObject.Predmet.StrankaNazivFormated_1">KERMAS ULAGANJA d.o.o.  Pula,MILENA STOJOVSKA</derivirana_varijabla>
  </DomainObject.Predmet.StrankaNazivFormated>
  <DomainObject.Predmet.StrankaNazivFormatedOIB>
    <izvorni_sadrzaj>KERMAS ULAGANJA d.o.o.  Pula, OIB 42403091909,MILENA STOJOVSKA</izvorni_sadrzaj>
    <derivirana_varijabla naziv="DomainObject.Predmet.StrankaNazivFormatedOIB_1">KERMAS ULAGANJA d.o.o.  Pula, OIB 42403091909,MILENA STOJOVSKA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KERMAS ULAGANJA d.o.o.  Pula zastupanog po punomoćniku Goran Veljović</item>
      <item>MILENA STOJOVSKA</item>
    </izvorni_sadrzaj>
    <derivirana_varijabla naziv="DomainObject.Predmet.StrankaListFormated_1">
      <item>KERMAS ULAGANJA d.o.o.  Pula zastupanog po punomoćniku Goran Veljović</item>
      <item>MILENA STOJOVSKA</item>
    </derivirana_varijabla>
  </DomainObject.Predmet.StrankaListFormated>
  <DomainObject.Predmet.StrankaListFormatedOIB>
    <izvorni_sadrzaj>
      <item>KERMAS ULAGANJA d.o.o.  Pula, OIB 42403091909 zastupanog po punomoćniku Goran Veljović</item>
      <item>MILENA STOJOVSKA</item>
    </izvorni_sadrzaj>
    <derivirana_varijabla naziv="DomainObject.Predmet.StrankaListFormatedOIB_1">
      <item>KERMAS ULAGANJA d.o.o.  Pula, OIB 42403091909 zastupanog po punomoćniku Goran Veljović</item>
      <item>MILENA STOJOVSKA</item>
    </derivirana_varijabla>
  </DomainObject.Predmet.StrankaListFormatedOIB>
  <DomainObject.Predmet.StrankaListFormatedWithAdress>
    <izvorni_sadrzaj>
      <item>KERMAS ULAGANJA d.o.o.  Pula, Dobrilina 9, 52 100 Pula zastupanog po punomoćniku Goran Veljović</item>
      <item>MILENA STOJOVSKA, 52100 Pula</item>
    </izvorni_sadrzaj>
    <derivirana_varijabla naziv="DomainObject.Predmet.StrankaListFormatedWithAdress_1">
      <item>KERMAS ULAGANJA d.o.o.  Pula, Dobrilina 9, 52 100 Pula zastupanog po punomoćniku Goran Veljović</item>
      <item>MILENA STOJOVSKA, 52100 Pula</item>
    </derivirana_varijabla>
  </DomainObject.Predmet.StrankaListFormatedWithAdress>
  <DomainObject.Predmet.StrankaListFormatedWithAdressOIB>
    <izvorni_sadrzaj>
      <item>KERMAS ULAGANJA d.o.o.  Pula, OIB 42403091909, Dobrilina 9, 52 100 Pula zastupanog po punomoćniku Goran Veljović</item>
      <item>MILENA STOJOVSKA, 52100 Pula</item>
    </izvorni_sadrzaj>
    <derivirana_varijabla naziv="DomainObject.Predmet.StrankaListFormatedWithAdressOIB_1">
      <item>KERMAS ULAGANJA d.o.o.  Pula, OIB 42403091909, Dobrilina 9, 52 100 Pula zastupanog po punomoćniku Goran Veljović</item>
      <item>MILENA STOJOVSKA, 52100 Pula</item>
    </derivirana_varijabla>
  </DomainObject.Predmet.StrankaListFormatedWithAdressOIB>
  <DomainObject.Predmet.StrankaListNazivFormated>
    <izvorni_sadrzaj>
      <item>KERMAS ULAGANJA d.o.o.  Pula</item>
      <item>MILENA STOJOVSKA</item>
    </izvorni_sadrzaj>
    <derivirana_varijabla naziv="DomainObject.Predmet.StrankaListNazivFormated_1">
      <item>KERMAS ULAGANJA d.o.o.  Pula</item>
      <item>MILENA STOJOVSKA</item>
    </derivirana_varijabla>
  </DomainObject.Predmet.StrankaListNazivFormated>
  <DomainObject.Predmet.StrankaListNazivFormatedOIB>
    <izvorni_sadrzaj>
      <item>KERMAS ULAGANJA d.o.o.  Pula, OIB 42403091909</item>
      <item>MILENA STOJOVSKA</item>
    </izvorni_sadrzaj>
    <derivirana_varijabla naziv="DomainObject.Predmet.StrankaListNazivFormatedOIB_1">
      <item>KERMAS ULAGANJA d.o.o.  Pula, OIB 42403091909</item>
      <item>MILENA STOJOVSKA</item>
    </derivirana_varijabla>
  </DomainObject.Predmet.StrankaListNazivFormatedOIB>
  <DomainObject.Predmet.ProtuStrankaListFormated>
    <izvorni_sadrzaj>
      <item>ARTING RADIO d.o.o.  Rovinj</item>
    </izvorni_sadrzaj>
    <derivirana_varijabla naziv="DomainObject.Predmet.ProtuStrankaListFormated_1">
      <item>ARTING RADIO d.o.o.  Rovinj</item>
    </derivirana_varijabla>
  </DomainObject.Predmet.ProtuStrankaListFormated>
  <DomainObject.Predmet.ProtuStrankaListFormatedOIB>
    <izvorni_sadrzaj>
      <item>ARTING RADIO d.o.o.  Rovinj, OIB 31798373732</item>
    </izvorni_sadrzaj>
    <derivirana_varijabla naziv="DomainObject.Predmet.ProtuStrankaListFormatedOIB_1">
      <item>ARTING RADIO d.o.o.  Rovinj, OIB 31798373732</item>
    </derivirana_varijabla>
  </DomainObject.Predmet.ProtuStrankaListFormatedOIB>
  <DomainObject.Predmet.ProtuStrankaListFormatedWithAdress>
    <izvorni_sadrzaj>
      <item>ARTING RADIO d.o.o.  Rovinj, Zagrebačka 12, 52 210 Rovinj</item>
    </izvorni_sadrzaj>
    <derivirana_varijabla naziv="DomainObject.Predmet.ProtuStrankaListFormatedWithAdress_1">
      <item>ARTING RADIO d.o.o.  Rovinj, Zagrebačka 12, 52 210 Rovinj</item>
    </derivirana_varijabla>
  </DomainObject.Predmet.ProtuStrankaListFormatedWithAdress>
  <DomainObject.Predmet.ProtuStrankaListFormatedWithAdressOIB>
    <izvorni_sadrzaj>
      <item>ARTING RADIO d.o.o.  Rovinj, OIB 31798373732, Zagrebačka 12, 52 210 Rovinj</item>
    </izvorni_sadrzaj>
    <derivirana_varijabla naziv="DomainObject.Predmet.ProtuStrankaListFormatedWithAdressOIB_1">
      <item>ARTING RADIO d.o.o.  Rovinj, OIB 31798373732, Zagrebačka 12, 52 210 Rovinj</item>
    </derivirana_varijabla>
  </DomainObject.Predmet.ProtuStrankaListFormatedWithAdressOIB>
  <DomainObject.Predmet.ProtuStrankaListNazivFormated>
    <izvorni_sadrzaj>
      <item>ARTING RADIO d.o.o.  Rovinj</item>
    </izvorni_sadrzaj>
    <derivirana_varijabla naziv="DomainObject.Predmet.ProtuStrankaListNazivFormated_1">
      <item>ARTING RADIO d.o.o.  Rovinj</item>
    </derivirana_varijabla>
  </DomainObject.Predmet.ProtuStrankaListNazivFormated>
  <DomainObject.Predmet.ProtuStrankaListNazivFormatedOIB>
    <izvorni_sadrzaj>
      <item>ARTING RADIO d.o.o.  Rovinj, OIB 31798373732</item>
    </izvorni_sadrzaj>
    <derivirana_varijabla naziv="DomainObject.Predmet.ProtuStrankaListNazivFormatedOIB_1">
      <item>ARTING RADIO d.o.o.  Rovinj, OIB 31798373732</item>
    </derivirana_varijabla>
  </DomainObject.Predmet.ProtuStrankaListNazivFormatedOIB>
  <DomainObject.Predmet.OstaliListFormated>
    <izvorni_sadrzaj>
      <item>Goran Veljović punomoćnik sudionika u postupku KERMAS ULAGANJA d.o.o.  Pula</item>
      <item>DUBRAVKO VEŽA</item>
      <item>Ljiljana Blagojević</item>
      <item>Merima Ibrahimović</item>
      <item>Slađana Kirinčić</item>
      <item>Željko Perčinlić</item>
    </izvorni_sadrzaj>
    <derivirana_varijabla naziv="DomainObject.Predmet.OstaliListFormated_1">
      <item>Goran Veljović punomoćnik sudionika u postupku KERMAS ULAGANJA d.o.o.  Pula</item>
      <item>DUBRAVKO VEŽA</item>
      <item>Ljiljana Blagojević</item>
      <item>Merima Ibrahimović</item>
      <item>Slađana Kirinčić</item>
      <item>Željko Perčinlić</item>
    </derivirana_varijabla>
  </DomainObject.Predmet.OstaliListFormated>
  <DomainObject.Predmet.OstaliListFormatedOIB>
    <izvorni_sadrzaj>
      <item>Goran Veljović punomoćnik sudionika u postupku KERMAS ULAGANJA d.o.o.  Pula</item>
      <item>DUBRAVKO VEŽA</item>
      <item>Ljiljana Blagojević, OIB 27293493678</item>
      <item>Merima Ibrahimović</item>
      <item>Slađana Kirinčić</item>
      <item>Željko Perčinlić</item>
    </izvorni_sadrzaj>
    <derivirana_varijabla naziv="DomainObject.Predmet.OstaliListFormatedOIB_1">
      <item>Goran Veljović punomoćnik sudionika u postupku KERMAS ULAGANJA d.o.o.  Pula</item>
      <item>DUBRAVKO VEŽA</item>
      <item>Ljiljana Blagojević, OIB 27293493678</item>
      <item>Merima Ibrahimović</item>
      <item>Slađana Kirinčić</item>
      <item>Željko Perčinlić</item>
    </derivirana_varijabla>
  </DomainObject.Predmet.OstaliListFormatedOIB>
  <DomainObject.Predmet.OstaliListFormatedWithAdress>
    <izvorni_sadrzaj>
      <item>Goran Veljović, Dobrilina 9, 52 100 Pula punomoćnik sudionika u postupku KERMAS ULAGANJA d.o.o.  Pula</item>
      <item>DUBRAVKO VEŽA, 51000 Rijeka</item>
      <item>Ljiljana Blagojević, Markovići 21, 51000 Rijeka</item>
      <item>Merima Ibrahimović</item>
      <item>Slađana Kirinčić</item>
      <item>Željko Perčinlić</item>
    </izvorni_sadrzaj>
    <derivirana_varijabla naziv="DomainObject.Predmet.OstaliListFormatedWithAdress_1">
      <item>Goran Veljović, Dobrilina 9, 52 100 Pula punomoćnik sudionika u postupku KERMAS ULAGANJA d.o.o.  Pula</item>
      <item>DUBRAVKO VEŽA, 51000 Rijeka</item>
      <item>Ljiljana Blagojević, Markovići 21, 51000 Rijeka</item>
      <item>Merima Ibrahimović</item>
      <item>Slađana Kirinčić</item>
      <item>Željko Perčinlić</item>
    </derivirana_varijabla>
  </DomainObject.Predmet.OstaliListFormatedWithAdress>
  <DomainObject.Predmet.OstaliListFormatedWithAdressOIB>
    <izvorni_sadrzaj>
      <item>Goran Veljović, Dobrilina 9, 52 100 Pula punomoćnik sudionika u postupku KERMAS ULAGANJA d.o.o.  Pula</item>
      <item>DUBRAVKO VEŽA, 51000 Rijeka</item>
      <item>Ljiljana Blagojević, OIB 27293493678, Markovići 21, 51000 Rijeka</item>
      <item>Merima Ibrahimović</item>
      <item>Slađana Kirinčić</item>
      <item>Željko Perčinlić</item>
    </izvorni_sadrzaj>
    <derivirana_varijabla naziv="DomainObject.Predmet.OstaliListFormatedWithAdressOIB_1">
      <item>Goran Veljović, Dobrilina 9, 52 100 Pula punomoćnik sudionika u postupku KERMAS ULAGANJA d.o.o.  Pula</item>
      <item>DUBRAVKO VEŽA, 51000 Rijeka</item>
      <item>Ljiljana Blagojević, OIB 27293493678, Markovići 21, 51000 Rijeka</item>
      <item>Merima Ibrahimović</item>
      <item>Slađana Kirinčić</item>
      <item>Željko Perčinlić</item>
    </derivirana_varijabla>
  </DomainObject.Predmet.OstaliListFormatedWithAdressOIB>
  <DomainObject.Predmet.OstaliListNazivFormated>
    <izvorni_sadrzaj>
      <item>Goran Veljović</item>
      <item>DUBRAVKO VEŽA</item>
      <item>Ljiljana Blagojević</item>
      <item>Merima Ibrahimović</item>
      <item>Slađana Kirinčić</item>
      <item>Željko Perčinlić</item>
    </izvorni_sadrzaj>
    <derivirana_varijabla naziv="DomainObject.Predmet.OstaliListNazivFormated_1">
      <item>Goran Veljović</item>
      <item>DUBRAVKO VEŽA</item>
      <item>Ljiljana Blagojević</item>
      <item>Merima Ibrahimović</item>
      <item>Slađana Kirinčić</item>
      <item>Željko Perčinlić</item>
    </derivirana_varijabla>
  </DomainObject.Predmet.OstaliListNazivFormated>
  <DomainObject.Predmet.OstaliListNazivFormatedOIB>
    <izvorni_sadrzaj>
      <item>Goran Veljović</item>
      <item>DUBRAVKO VEŽA</item>
      <item>Ljiljana Blagojević, OIB 27293493678</item>
      <item>Merima Ibrahimović</item>
      <item>Slađana Kirinčić</item>
      <item>Željko Perčinlić</item>
    </izvorni_sadrzaj>
    <derivirana_varijabla naziv="DomainObject.Predmet.OstaliListNazivFormatedOIB_1">
      <item>Goran Veljović</item>
      <item>DUBRAVKO VEŽA</item>
      <item>Ljiljana Blagojević, OIB 27293493678</item>
      <item>Merima Ibrahimović</item>
      <item>Slađana Kirinčić</item>
      <item>Željko Perčinlić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d.o.o.  Pula i dr.</izvorni_sadrzaj>
    <derivirana_varijabla naziv="DomainObject.Predmet.StrankaIDrugi_1">KERMAS ULAGANJA d.o.o.  Pula i dr.</derivirana_varijabla>
  </DomainObject.Predmet.StrankaIDrugi>
  <DomainObject.Predmet.ProtustrankaIDrugi>
    <izvorni_sadrzaj>ARTING RADIO d.o.o.  Rovinj</izvorni_sadrzaj>
    <derivirana_varijabla naziv="DomainObject.Predmet.ProtustrankaIDrugi_1">ARTING RADIO d.o.o.  Rovinj</derivirana_varijabla>
  </DomainObject.Predmet.ProtustrankaIDrugi>
  <DomainObject.Predmet.StrankaIDrugiAdressOIB>
    <izvorni_sadrzaj>KERMAS ULAGANJA d.o.o.  Pula, OIB 42403091909, Dobrilina 9, 52 100 Pula i dr.</izvorni_sadrzaj>
    <derivirana_varijabla naziv="DomainObject.Predmet.StrankaIDrugiAdressOIB_1">KERMAS ULAGANJA d.o.o.  Pula, OIB 42403091909, Dobrilina 9, 52 100 Pula i dr.</derivirana_varijabla>
  </DomainObject.Predmet.StrankaIDrugiAdressOIB>
  <DomainObject.Predmet.ProtustrankaIDrugiAdressOIB>
    <izvorni_sadrzaj>ARTING RADIO d.o.o.  Rovinj, OIB 31798373732, Zagrebačka 12, 52 210 Rovinj</izvorni_sadrzaj>
    <derivirana_varijabla naziv="DomainObject.Predmet.ProtustrankaIDrugiAdressOIB_1">ARTING RADIO d.o.o.  Rovinj, OIB 31798373732, Zagrebačka 12,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KERMAS ULAGANJA d.o.o.  Pula</item>
      <item>ARTING RADIO d.o.o.  Rovinj</item>
      <item>Goran Veljović</item>
      <item>MILENA STOJOVSKA</item>
      <item>DUBRAVKO VEŽA</item>
      <item>Ljiljana Blagojević</item>
      <item>Merima Ibrahimović</item>
      <item>Slađana Kirinčić</item>
      <item>Željko Perčinlić</item>
    </izvorni_sadrzaj>
    <derivirana_varijabla naziv="DomainObject.Predmet.SudioniciListNaziv_1">
      <item>KERMAS ULAGANJA d.o.o.  Pula</item>
      <item>ARTING RADIO d.o.o.  Rovinj</item>
      <item>Goran Veljović</item>
      <item>MILENA STOJOVSKA</item>
      <item>DUBRAVKO VEŽA</item>
      <item>Ljiljana Blagojević</item>
      <item>Merima Ibrahimović</item>
      <item>Slađana Kirinčić</item>
      <item>Željko Perčinlić</item>
    </derivirana_varijabla>
  </DomainObject.Predmet.SudioniciListNaziv>
  <DomainObject.Predmet.SudioniciListAdressOIB>
    <izvorni_sadrzaj>
      <item>KERMAS ULAGANJA d.o.o.  Pula, OIB 42403091909, Dobrilina 9,52 100 Pula</item>
      <item>ARTING RADIO d.o.o.  Rovinj, OIB 31798373732, Zagrebačka 12,52 210 Rovinj</item>
      <item>Goran Veljović, Dobrilina 9,52 100 Pula</item>
      <item>MILENA STOJOVSKA, 52100 Pula</item>
      <item>DUBRAVKO VEŽA, 51000 Rijeka</item>
      <item>Ljiljana Blagojević, OIB 27293493678, Markovići 21,51000 Rijeka</item>
      <item>Merima Ibrahimović</item>
      <item>Slađana Kirinčić</item>
      <item>Željko Perčinlić</item>
    </izvorni_sadrzaj>
    <derivirana_varijabla naziv="DomainObject.Predmet.SudioniciListAdressOIB_1">
      <item>KERMAS ULAGANJA d.o.o.  Pula, OIB 42403091909, Dobrilina 9,52 100 Pula</item>
      <item>ARTING RADIO d.o.o.  Rovinj, OIB 31798373732, Zagrebačka 12,52 210 Rovinj</item>
      <item>Goran Veljović, Dobrilina 9,52 100 Pula</item>
      <item>MILENA STOJOVSKA, 52100 Pula</item>
      <item>DUBRAVKO VEŽA, 51000 Rijeka</item>
      <item>Ljiljana Blagojević, OIB 27293493678, Markovići 21,51000 Rijeka</item>
      <item>Merima Ibrahimović</item>
      <item>Slađana Kirinčić</item>
      <item>Željko Perčinlić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42403091909</item>
      <item>, OIB 31798373732</item>
      <item>, OIB null</item>
      <item>, OIB null</item>
      <item>, OIB null</item>
      <item>, OIB 27293493678</item>
      <item>, OIB null</item>
      <item>, OIB null</item>
      <item>, OIB null</item>
    </izvorni_sadrzaj>
    <derivirana_varijabla naziv="DomainObject.Predmet.SudioniciListNazivOIB_1">
      <item>, OIB 42403091909</item>
      <item>, OIB 31798373732</item>
      <item>, OIB null</item>
      <item>, OIB null</item>
      <item>, OIB null</item>
      <item>, OIB 27293493678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608</properties:Words>
  <properties:Characters>3222</properties:Characters>
  <properties:Lines>82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2015-11-30T09:16:00Z</dcterms:created>
  <dc:creator>M San Grupa</dc:creator>
  <cp:lastModifiedBy>Dajana Jurković</cp:lastModifiedBy>
  <cp:lastPrinted>2015-02-20T07:31:00Z</cp:lastPrinted>
  <dcterms:modified xmlns:xsi="http://www.w3.org/2001/XMLSchema-instance" xsi:type="dcterms:W3CDTF">2015-11-30T12:41:00Z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