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60b7" w14:paraId="7b060b7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813622">
        <w:t>4</w:t>
      </w:r>
      <w:r w:rsidR="00F76A6D">
        <w:t>671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12159">
        <w:t>4</w:t>
      </w:r>
      <w:r w:rsidR="00F76A6D">
        <w:t>671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76A6D">
        <w:t xml:space="preserve">GREDA PROMET d.o.o., OIB 53814092078, Gornja Greda (Općina </w:t>
      </w:r>
      <w:proofErr w:type="spellStart"/>
      <w:r w:rsidR="00F76A6D">
        <w:t>Brckovljani</w:t>
      </w:r>
      <w:proofErr w:type="spellEnd"/>
      <w:r w:rsidR="00F76A6D">
        <w:t>), Zagrebačka 83</w:t>
      </w:r>
      <w:r w:rsidR="00A053FB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F76A6D">
        <w:t>5.130,93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12159"/>
    <w:rsid w:val="003A1D14"/>
    <w:rsid w:val="003A2AE4"/>
    <w:rsid w:val="003C4994"/>
    <w:rsid w:val="004B4B7E"/>
    <w:rsid w:val="00524D3D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C31DE"/>
    <w:rsid w:val="00916F5B"/>
    <w:rsid w:val="009A248B"/>
    <w:rsid w:val="00A053FB"/>
    <w:rsid w:val="00A9783B"/>
    <w:rsid w:val="00AF31FC"/>
    <w:rsid w:val="00B00AAF"/>
    <w:rsid w:val="00B37548"/>
    <w:rsid w:val="00BC1743"/>
    <w:rsid w:val="00C300AF"/>
    <w:rsid w:val="00C33CA7"/>
    <w:rsid w:val="00C445F4"/>
    <w:rsid w:val="00D660C0"/>
    <w:rsid w:val="00D970B2"/>
    <w:rsid w:val="00EB6112"/>
    <w:rsid w:val="00F76A6D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0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0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0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0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0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0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0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0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0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0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4671</izvorni_sadrzaj>
    <derivirana_varijabla naziv="DomainObject.Predmet.Broj_1">4671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St-4671/2015</izvorni_sadrzaj>
    <derivirana_varijabla naziv="DomainObject.Predmet.OznakaBroj_1">St-4671/2015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GREDA PROMET d.o.o. zastupanog po punomoćniku Pavle Darojković</izvorni_sadrzaj>
    <derivirana_varijabla naziv="DomainObject.Predmet.ProtustrankaFormated_1">  GREDA PROMET d.o.o. zastupanog po punomoćniku Pavle Darojković</derivirana_varijabla>
  </DomainObject.Predmet.ProtustrankaFormated>
  <DomainObject.Predmet.ProtustrankaFormatedOIB>
    <izvorni_sadrzaj>  GREDA PROMET d.o.o., OIB 53814092078 zastupanog po punomoćniku Pavle Darojković</izvorni_sadrzaj>
    <derivirana_varijabla naziv="DomainObject.Predmet.ProtustrankaFormatedOIB_1">  GREDA PROMET d.o.o., OIB 53814092078 zastupanog po punomoćniku Pavle Darojković</derivirana_varijabla>
  </DomainObject.Predmet.ProtustrankaFormatedOIB>
  <DomainObject.Predmet.ProtustrankaFormatedWithAdress>
    <izvorni_sadrzaj> GREDA PROMET d.o.o., Zagrebačka 83, 10370 Gornja Greda zastupanog po punomoćniku Pavle Darojković</izvorni_sadrzaj>
    <derivirana_varijabla naziv="DomainObject.Predmet.ProtustrankaFormatedWithAdress_1"> GREDA PROMET d.o.o., Zagrebačka 83, 10370 Gornja Greda zastupanog po punomoćniku Pavle Darojković</derivirana_varijabla>
  </DomainObject.Predmet.ProtustrankaFormatedWithAdress>
  <DomainObject.Predmet.ProtustrankaFormatedWithAdressOIB>
    <izvorni_sadrzaj> GREDA PROMET d.o.o., OIB 53814092078, Zagrebačka 83, 10370 Gornja Greda zastupanog po punomoćniku Pavle Darojković</izvorni_sadrzaj>
    <derivirana_varijabla naziv="DomainObject.Predmet.ProtustrankaFormatedWithAdressOIB_1"> GREDA PROMET d.o.o., OIB 53814092078, Zagrebačka 83, 10370 Gornja Greda zastupanog po punomoćniku Pavle Darojković</derivirana_varijabla>
  </DomainObject.Predmet.ProtustrankaFormatedWithAdressOIB>
  <DomainObject.Predmet.ProtustrankaWithAdress>
    <izvorni_sadrzaj>GREDA PROMET d.o.o. Zagrebačka 83, 10370 Gornja Greda</izvorni_sadrzaj>
    <derivirana_varijabla naziv="DomainObject.Predmet.ProtustrankaWithAdress_1">GREDA PROMET d.o.o. Zagrebačka 83, 10370 Gornja Greda</derivirana_varijabla>
  </DomainObject.Predmet.ProtustrankaWithAdress>
  <DomainObject.Predmet.ProtustrankaWithAdressOIB>
    <izvorni_sadrzaj>GREDA PROMET d.o.o., OIB 53814092078, Zagrebačka 83, 10370 Gornja Greda</izvorni_sadrzaj>
    <derivirana_varijabla naziv="DomainObject.Predmet.ProtustrankaWithAdressOIB_1">GREDA PROMET d.o.o., OIB 53814092078, Zagrebačka 83, 10370 Gornja Greda</derivirana_varijabla>
  </DomainObject.Predmet.ProtustrankaWithAdressOIB>
  <DomainObject.Predmet.ProtustrankaNazivFormated>
    <izvorni_sadrzaj>GREDA PROMET d.o.o.</izvorni_sadrzaj>
    <derivirana_varijabla naziv="DomainObject.Predmet.ProtustrankaNazivFormated_1">GREDA PROMET d.o.o.</derivirana_varijabla>
  </DomainObject.Predmet.ProtustrankaNazivFormated>
  <DomainObject.Predmet.ProtustrankaNazivFormatedOIB>
    <izvorni_sadrzaj>GREDA PROMET d.o.o., OIB 53814092078</izvorni_sadrzaj>
    <derivirana_varijabla naziv="DomainObject.Predmet.ProtustrankaNazivFormatedOIB_1">GREDA PROMET d.o.o., OIB 53814092078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GREDA PROMET d.o.o. zastupanog po punomoćniku Pavle Darojković</item>
    </izvorni_sadrzaj>
    <derivirana_varijabla naziv="DomainObject.Predmet.ProtuStrankaListFormated_1">
      <item>GREDA PROMET d.o.o. zastupanog po punomoćniku Pavle Darojković</item>
    </derivirana_varijabla>
  </DomainObject.Predmet.ProtuStrankaListFormated>
  <DomainObject.Predmet.ProtuStrankaListFormatedOIB>
    <izvorni_sadrzaj>
      <item>GREDA PROMET d.o.o., OIB 53814092078 zastupanog po punomoćniku Pavle Darojković</item>
    </izvorni_sadrzaj>
    <derivirana_varijabla naziv="DomainObject.Predmet.ProtuStrankaListFormatedOIB_1">
      <item>GREDA PROMET d.o.o., OIB 53814092078 zastupanog po punomoćniku Pavle Darojković</item>
    </derivirana_varijabla>
  </DomainObject.Predmet.ProtuStrankaListFormatedOIB>
  <DomainObject.Predmet.ProtuStrankaListFormatedWithAdress>
    <izvorni_sadrzaj>
      <item>GREDA PROMET d.o.o., Zagrebačka 83, 10370 Gornja Greda zastupanog po punomoćniku Pavle Darojković</item>
    </izvorni_sadrzaj>
    <derivirana_varijabla naziv="DomainObject.Predmet.ProtuStrankaListFormatedWithAdress_1">
      <item>GREDA PROMET d.o.o., Zagrebačka 83, 10370 Gornja Greda zastupanog po punomoćniku Pavle Darojković</item>
    </derivirana_varijabla>
  </DomainObject.Predmet.ProtuStrankaListFormatedWithAdress>
  <DomainObject.Predmet.ProtuStrankaListFormatedWithAdressOIB>
    <izvorni_sadrzaj>
      <item>GREDA PROMET d.o.o., OIB 53814092078, Zagrebačka 83, 10370 Gornja Greda zastupanog po punomoćniku Pavle Darojković</item>
    </izvorni_sadrzaj>
    <derivirana_varijabla naziv="DomainObject.Predmet.ProtuStrankaListFormatedWithAdressOIB_1">
      <item>GREDA PROMET d.o.o., OIB 53814092078, Zagrebačka 83, 10370 Gornja Greda zastupanog po punomoćniku Pavle Darojković</item>
    </derivirana_varijabla>
  </DomainObject.Predmet.ProtuStrankaListFormatedWithAdressOIB>
  <DomainObject.Predmet.ProtuStrankaListNazivFormated>
    <izvorni_sadrzaj>
      <item>GREDA PROMET d.o.o.</item>
    </izvorni_sadrzaj>
    <derivirana_varijabla naziv="DomainObject.Predmet.ProtuStrankaListNazivFormated_1">
      <item>GREDA PROMET d.o.o.</item>
    </derivirana_varijabla>
  </DomainObject.Predmet.ProtuStrankaListNazivFormated>
  <DomainObject.Predmet.ProtuStrankaListNazivFormatedOIB>
    <izvorni_sadrzaj>
      <item>GREDA PROMET d.o.o., OIB 53814092078</item>
    </izvorni_sadrzaj>
    <derivirana_varijabla naziv="DomainObject.Predmet.ProtuStrankaListNazivFormatedOIB_1">
      <item>GREDA PROMET d.o.o., OIB 53814092078</item>
    </derivirana_varijabla>
  </DomainObject.Predmet.ProtuStrankaListNazivFormatedOIB>
  <DomainObject.Predmet.OstaliListFormated>
    <izvorni_sadrzaj>
      <item>Pavle Darojković punomoćnik sudionika u postupku GREDA PROMET d.o.o.</item>
    </izvorni_sadrzaj>
    <derivirana_varijabla naziv="DomainObject.Predmet.OstaliListFormated_1">
      <item>Pavle Darojković punomoćnik sudionika u postupku GREDA PROMET d.o.o.</item>
    </derivirana_varijabla>
  </DomainObject.Predmet.OstaliListFormated>
  <DomainObject.Predmet.OstaliListFormatedOIB>
    <izvorni_sadrzaj>
      <item>Pavle Darojković, OIB 82413223758 punomoćnik sudionika u postupku GREDA PROMET d.o.o.</item>
    </izvorni_sadrzaj>
    <derivirana_varijabla naziv="DomainObject.Predmet.OstaliListFormatedOIB_1">
      <item>Pavle Darojković, OIB 82413223758 punomoćnik sudionika u postupku GREDA PROMET d.o.o.</item>
    </derivirana_varijabla>
  </DomainObject.Predmet.OstaliListFormatedOIB>
  <DomainObject.Predmet.OstaliListFormatedWithAdress>
    <izvorni_sadrzaj>
      <item>Pavle Darojković, Matije Kralja 12/b, 10370 Brckovljani punomoćnik sudionika u postupku GREDA PROMET d.o.o.</item>
    </izvorni_sadrzaj>
    <derivirana_varijabla naziv="DomainObject.Predmet.OstaliListFormatedWithAdress_1">
      <item>Pavle Darojković, Matije Kralja 12/b, 10370 Brckovljani punomoćnik sudionika u postupku GREDA PROMET d.o.o.</item>
    </derivirana_varijabla>
  </DomainObject.Predmet.OstaliListFormatedWithAdress>
  <DomainObject.Predmet.OstaliListFormatedWithAdressOIB>
    <izvorni_sadrzaj>
      <item>Pavle Darojković, OIB 82413223758, Matije Kralja 12/b, 10370 Brckovljani punomoćnik sudionika u postupku GREDA PROMET d.o.o.</item>
    </izvorni_sadrzaj>
    <derivirana_varijabla naziv="DomainObject.Predmet.OstaliListFormatedWithAdressOIB_1">
      <item>Pavle Darojković, OIB 82413223758, Matije Kralja 12/b, 10370 Brckovljani punomoćnik sudionika u postupku GREDA PROMET d.o.o.</item>
    </derivirana_varijabla>
  </DomainObject.Predmet.OstaliListFormatedWithAdressOIB>
  <DomainObject.Predmet.OstaliListNazivFormated>
    <izvorni_sadrzaj>
      <item>Pavle Darojković</item>
    </izvorni_sadrzaj>
    <derivirana_varijabla naziv="DomainObject.Predmet.OstaliListNazivFormated_1">
      <item>Pavle Darojković</item>
    </derivirana_varijabla>
  </DomainObject.Predmet.OstaliListNazivFormated>
  <DomainObject.Predmet.OstaliListNazivFormatedOIB>
    <izvorni_sadrzaj>
      <item>Pavle Darojković, OIB 82413223758</item>
    </izvorni_sadrzaj>
    <derivirana_varijabla naziv="DomainObject.Predmet.OstaliListNazivFormatedOIB_1">
      <item>Pavle Darojković, OIB 82413223758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GREDA PROMET d.o.o.</izvorni_sadrzaj>
    <derivirana_varijabla naziv="DomainObject.Predmet.ProtustrankaIDrugi_1">GREDA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GREDA PROMET d.o.o., OIB 53814092078, Zagrebačka 83, 10370 Gornja Greda</izvorni_sadrzaj>
    <derivirana_varijabla naziv="DomainObject.Predmet.ProtustrankaIDrugiAdressOIB_1">GREDA PROMET d.o.o., OIB 53814092078, Zagrebačka 83, 10370 Gornja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GREDA PROMET d.o.o.</item>
      <item>Pavle Darojković</item>
    </izvorni_sadrzaj>
    <derivirana_varijabla naziv="DomainObject.Predmet.SudioniciListNaziv_1">
      <item>FINA Regionalni centar Zagreb</item>
      <item>GREDA PROMET d.o.o.</item>
      <item>Pavle Darojković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GREDA PROMET d.o.o., OIB 53814092078, Zagrebačka 83,10370 Gornja Greda</item>
      <item>Pavle Darojković, OIB 82413223758, Matije Kralja 12/b,10370 Brckovljani</item>
    </izvorni_sadrzaj>
    <derivirana_varijabla naziv="DomainObject.Predmet.SudioniciListAdressOIB_1">
      <item>FINA Regionalni centar Zagreb, OIB 85821130368, Trg svibanjskih žrtava 1995. 1,10000 Zagreb</item>
      <item>GREDA PROMET d.o.o., OIB 53814092078, Zagrebačka 83,10370 Gornja Greda</item>
      <item>Pavle Darojković, OIB 82413223758, Matije Kralja 12/b,10370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53814092078</item>
      <item>, OIB 82413223758</item>
    </izvorni_sadrzaj>
    <derivirana_varijabla naziv="DomainObject.Predmet.SudioniciListNazivOIB_1">
      <item>, OIB 85821130368</item>
      <item>, OIB 53814092078</item>
      <item>, OIB 82413223758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1345</properties:Characters>
  <properties:Lines>48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2016-01-15T10:20:00Z</cp:lastPrinted>
  <dcterms:modified xmlns:xsi="http://www.w3.org/2001/XMLSchema-instance" xsi:type="dcterms:W3CDTF">2016-01-15T10:20:00Z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