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49dc" w14:paraId="c1249dc" w:rsidRDefault="00737C36" w:rsidP="00D367C1" w:rsidR="00737C36">
      <w:pPr>
        <w15:collapsed w:val="false"/>
      </w:pPr>
      <w:bookmarkStart w:name="_GoBack" w:id="0"/>
      <w:bookmarkEnd w:id="0"/>
    </w:p>
    <w:p w:rsidRDefault="000E1927" w:rsidP="000E1927" w:rsidR="000E1927"/>
    <w:p w:rsidRDefault="006D4645" w:rsidP="000E1927" w:rsidR="000E1927">
      <w:pPr>
        <w:jc w:val="right"/>
      </w:pPr>
      <w:r>
        <w:t>13 St-231/12-280</w:t>
      </w:r>
    </w:p>
    <w:p w:rsidRDefault="00003B57" w:rsidP="00D10F7E" w:rsidR="00D10F7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0F7E" w:rsidP="00D10F7E" w:rsidR="00D10F7E" w:rsidRPr="00D21A2C"/>
    <w:p w:rsidRDefault="00D10F7E" w:rsidP="00D10F7E" w:rsidR="00D10F7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10F7E" w:rsidP="00D10F7E" w:rsidR="00D10F7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E1927" w:rsidP="000E1927" w:rsidR="000E1927">
      <w:pPr>
        <w:jc w:val="right"/>
      </w:pPr>
    </w:p>
    <w:p w:rsidRDefault="00842948" w:rsidP="000E1927" w:rsidR="00842948">
      <w:pPr>
        <w:jc w:val="right"/>
      </w:pPr>
    </w:p>
    <w:p w:rsidRDefault="000E1927" w:rsidP="000E1927" w:rsidR="000E1927"/>
    <w:p w:rsidRDefault="000E1927" w:rsidP="000E1927" w:rsidR="000E1927" w:rsidRPr="00D10F7E">
      <w:pPr>
        <w:pStyle w:val="Naslov1"/>
        <w:rPr>
          <w:b w:val="false"/>
          <w:sz w:val="24"/>
        </w:rPr>
      </w:pPr>
      <w:r w:rsidRPr="00D10F7E">
        <w:rPr>
          <w:b w:val="false"/>
          <w:sz w:val="24"/>
        </w:rPr>
        <w:t>Z A K L J U Č A K</w:t>
      </w:r>
    </w:p>
    <w:p w:rsidRDefault="000E1927" w:rsidP="000E1927" w:rsidR="000E1927"/>
    <w:p w:rsidRDefault="000E1927" w:rsidP="000E1927" w:rsidR="000E1927"/>
    <w:p w:rsidRDefault="000E1927" w:rsidP="00003B57" w:rsidR="000E1927">
      <w:pPr>
        <w:ind w:firstLine="708"/>
        <w:jc w:val="both"/>
      </w:pPr>
      <w:r w:rsidRPr="00D10F7E">
        <w:t xml:space="preserve">Trgovački sud u Osijeku, po stečajnom sucu Jadranki Herman, u stečajnom postupku nad dužnikom  INDUSTRIJA TRIKOTAŽE ITEKS d.o.o. u stečaju, Ilok, dr. Franje Tuđmana 4, MBS 030070374, OIB 80318735454, dana </w:t>
      </w:r>
      <w:r w:rsidR="006D4645">
        <w:t xml:space="preserve">27. ožujka 2017. </w:t>
      </w:r>
      <w:r w:rsidR="00D10F7E">
        <w:t xml:space="preserve">              </w:t>
      </w:r>
    </w:p>
    <w:p w:rsidRDefault="00003B57" w:rsidP="00003B57" w:rsidR="00003B57">
      <w:pPr>
        <w:ind w:firstLine="708"/>
        <w:jc w:val="both"/>
      </w:pPr>
    </w:p>
    <w:p w:rsidRDefault="00003B57" w:rsidP="00003B57" w:rsidR="00003B57">
      <w:pPr>
        <w:ind w:firstLine="708"/>
        <w:jc w:val="both"/>
      </w:pPr>
    </w:p>
    <w:p w:rsidRDefault="000E1927" w:rsidP="000E1927" w:rsidR="000E1927" w:rsidRPr="00AE7839">
      <w:pPr>
        <w:jc w:val="center"/>
        <w:rPr>
          <w:bCs/>
        </w:rPr>
      </w:pPr>
      <w:r w:rsidRPr="00AE7839">
        <w:rPr>
          <w:bCs/>
        </w:rPr>
        <w:t>z a k l j u č i o    j e</w:t>
      </w:r>
    </w:p>
    <w:p w:rsidRDefault="000E1927" w:rsidP="000E1927" w:rsidR="000E1927">
      <w:pPr>
        <w:jc w:val="both"/>
      </w:pPr>
    </w:p>
    <w:p w:rsidRDefault="00003B57" w:rsidP="000E1927" w:rsidR="00003B57">
      <w:pPr>
        <w:jc w:val="both"/>
      </w:pPr>
    </w:p>
    <w:p w:rsidRDefault="00024AF2" w:rsidP="00842948" w:rsidR="000E1927">
      <w:pPr>
        <w:ind w:firstLine="708"/>
      </w:pPr>
      <w:r>
        <w:t>I</w:t>
      </w:r>
      <w:r>
        <w:tab/>
      </w:r>
      <w:r w:rsidR="000E1927">
        <w:t>Određuje se predaja nekretnina:</w:t>
      </w:r>
    </w:p>
    <w:p w:rsidRDefault="00A04C20" w:rsidP="00A04C20" w:rsidR="00A04C20" w:rsidRPr="003B4B51">
      <w:pPr>
        <w:pStyle w:val="Tijeloteksta"/>
        <w:rPr>
          <w:bCs/>
        </w:rPr>
      </w:pPr>
    </w:p>
    <w:p w:rsidRDefault="00A04C20" w:rsidP="007528D2" w:rsidR="00A04C20" w:rsidRPr="00A71853">
      <w:pPr>
        <w:pStyle w:val="Tijeloteksta"/>
        <w:ind w:left="1416"/>
        <w:rPr>
          <w:bCs/>
        </w:rPr>
      </w:pPr>
      <w:r>
        <w:rPr>
          <w:color w:val="000000"/>
        </w:rPr>
        <w:t>-    k</w:t>
      </w:r>
      <w:r w:rsidRPr="003B4B51">
        <w:rPr>
          <w:color w:val="000000"/>
        </w:rPr>
        <w:t>čbr.</w:t>
      </w:r>
      <w:r w:rsidR="006D4645">
        <w:rPr>
          <w:color w:val="000000"/>
        </w:rPr>
        <w:t xml:space="preserve"> 73/2  u naravi dvorište u Ulici dr. Franje Tuđmana, sa 250 m2, upisano u zk. ul. 5776 k.o. Ilok,</w:t>
      </w:r>
    </w:p>
    <w:p w:rsidRDefault="00A04C20" w:rsidP="007528D2" w:rsidR="00A04C20">
      <w:pPr>
        <w:ind w:firstLine="351" w:left="1065"/>
        <w:jc w:val="both"/>
        <w:rPr>
          <w:color w:val="000000"/>
        </w:rPr>
      </w:pPr>
      <w:r>
        <w:rPr>
          <w:color w:val="000000"/>
        </w:rPr>
        <w:t xml:space="preserve">kupcu </w:t>
      </w:r>
      <w:r>
        <w:t>Toka – promet d.o.o.  Ilok, kralja Tomislava 23, OIB 55685694659.</w:t>
      </w:r>
    </w:p>
    <w:p w:rsidRDefault="00A04C20" w:rsidP="00A04C20" w:rsidR="000E1927" w:rsidRPr="00A04C20">
      <w:pPr>
        <w:ind w:left="1065"/>
        <w:jc w:val="both"/>
      </w:pPr>
      <w:r>
        <w:t xml:space="preserve"> </w:t>
      </w:r>
    </w:p>
    <w:p w:rsidRDefault="00A04C20" w:rsidP="00A04C20" w:rsidR="000E1927">
      <w:pPr>
        <w:ind w:left="708"/>
        <w:jc w:val="both"/>
      </w:pPr>
      <w:r>
        <w:rPr>
          <w:bCs/>
        </w:rPr>
        <w:t>II</w:t>
      </w:r>
      <w:r w:rsidR="00842948">
        <w:rPr>
          <w:bCs/>
        </w:rPr>
        <w:t xml:space="preserve"> </w:t>
      </w:r>
      <w:r w:rsidR="000E1927">
        <w:rPr>
          <w:bCs/>
        </w:rPr>
        <w:t>Nalaže se</w:t>
      </w:r>
      <w:r w:rsidR="00AE7839">
        <w:rPr>
          <w:bCs/>
        </w:rPr>
        <w:t xml:space="preserve"> Općinskom sudu u Vukovaru zemljišno – knjižni odjel Ilok</w:t>
      </w:r>
      <w:r w:rsidR="000E1927">
        <w:rPr>
          <w:bCs/>
        </w:rPr>
        <w:t xml:space="preserve"> izvršiti upis prava vlasn</w:t>
      </w:r>
      <w:r w:rsidR="00024AF2">
        <w:rPr>
          <w:bCs/>
        </w:rPr>
        <w:t>ištva</w:t>
      </w:r>
      <w:r>
        <w:rPr>
          <w:bCs/>
        </w:rPr>
        <w:t xml:space="preserve"> na nekretninama iz točke I ovog zaključka u korist kupca </w:t>
      </w:r>
      <w:r>
        <w:t xml:space="preserve">Toka – promet d.o.o.  Ilok, kralja Tomislava 23, OIB 55685694659, </w:t>
      </w:r>
      <w:r w:rsidR="000E1927">
        <w:rPr>
          <w:bCs/>
        </w:rPr>
        <w:t>te brisanje svih tere</w:t>
      </w:r>
      <w:r w:rsidR="000E1927">
        <w:t xml:space="preserve">ta upisanih na istim nekretninama i to kako slijedi:  </w:t>
      </w:r>
      <w:r w:rsidR="00B321A9">
        <w:t xml:space="preserve"> </w:t>
      </w:r>
    </w:p>
    <w:p w:rsidRDefault="00842948" w:rsidP="00842948" w:rsidR="00842948">
      <w:pPr>
        <w:jc w:val="both"/>
      </w:pPr>
    </w:p>
    <w:p w:rsidRDefault="00541CFA" w:rsidP="00541CFA" w:rsidR="00541CFA">
      <w:pPr>
        <w:pStyle w:val="Odlomakpopisa"/>
        <w:numPr>
          <w:ilvl w:val="0"/>
          <w:numId w:val="19"/>
        </w:numPr>
        <w:jc w:val="both"/>
      </w:pPr>
      <w:r>
        <w:t xml:space="preserve">Na nekretninama iz točke I – 1. ovog zaključka brisanje </w:t>
      </w:r>
      <w:r w:rsidR="009C503B">
        <w:t>:</w:t>
      </w:r>
    </w:p>
    <w:p w:rsidRDefault="00B26F85" w:rsidP="007528D2" w:rsidR="00E8617B" w:rsidRPr="007528D2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prijenosa prava vlasništva radi osiguranja novčane tražbine, a na temelju sporazuma o osiguranju tražbina zasnivanjem prava zaloga na nekretninama i prijenosom prava vlasništva nekretnina od 20. prosinca 2002. godine sa imena i vlasništva: Industrija triko</w:t>
      </w:r>
      <w:r w:rsidR="007528D2">
        <w:rPr>
          <w:bCs/>
        </w:rPr>
        <w:t>taže ITEKS d.d. Ilok, Z-5158/02</w:t>
      </w:r>
    </w:p>
    <w:p w:rsidRDefault="00764987" w:rsidP="00764987" w:rsidR="00764987" w:rsidRPr="00B26F85">
      <w:pPr>
        <w:numPr>
          <w:ilvl w:val="0"/>
          <w:numId w:val="14"/>
        </w:numPr>
        <w:jc w:val="both"/>
        <w:rPr>
          <w:bCs/>
        </w:rPr>
      </w:pPr>
      <w:r w:rsidRPr="00B26F85">
        <w:rPr>
          <w:bCs/>
        </w:rPr>
        <w:t>zabilježbe prijenosa prava vlasništva radi osiguranja novčane tražbine temeljem sporazuma broj 235/09 o prijenosi prava vlasništva na nekretnini radi osiguranja od 14. prosinca 2009. godine solemiziranog po javnom bilježniku Nenadu Dolinar iz Zagreba pod poslovnim brojem Ov-9078/09, Z-1419/09,</w:t>
      </w:r>
    </w:p>
    <w:p w:rsidRDefault="00764987" w:rsidP="00B26F85" w:rsidR="00764987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prijenosa prava vlasništva radi osiguranja novčane tražbine temeljem sporazuma broj 76/11 o prijenosu prava vlasništva na nekretnini radi osiguranja od 26. travnja 2011. godine solemiziranog po javnom bilježniku Bori</w:t>
      </w:r>
      <w:r w:rsidR="008B6D52">
        <w:rPr>
          <w:bCs/>
        </w:rPr>
        <w:t>s</w:t>
      </w:r>
      <w:r>
        <w:rPr>
          <w:bCs/>
        </w:rPr>
        <w:t xml:space="preserve"> Arambašić iz Vukovara pod brojem Ov-5813/11, Z-536/11</w:t>
      </w:r>
      <w:r w:rsidR="00EA3718">
        <w:rPr>
          <w:bCs/>
        </w:rPr>
        <w:t>,</w:t>
      </w:r>
    </w:p>
    <w:p w:rsidRDefault="00541CFA" w:rsidP="00B26F85" w:rsidR="00541CFA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rješenja</w:t>
      </w:r>
      <w:r w:rsidR="007528D2">
        <w:rPr>
          <w:bCs/>
        </w:rPr>
        <w:t xml:space="preserve"> </w:t>
      </w:r>
      <w:r>
        <w:rPr>
          <w:bCs/>
        </w:rPr>
        <w:t>Trgovač</w:t>
      </w:r>
      <w:r w:rsidR="007528D2">
        <w:rPr>
          <w:bCs/>
        </w:rPr>
        <w:t>kog suda u Osijeku  St-231/12-278 od 2. ožujka 2017.  o dosudi nekretnina kupcu Toka – promet d.o.o. Ilok, Z-3133/17,</w:t>
      </w:r>
    </w:p>
    <w:p w:rsidRDefault="00EA3718" w:rsidP="00B26F85" w:rsidR="00A97571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uknjižbe prava zaloga u korist Hrvatska banka za obnovu i razvitak Zagreb, temeljem Sporazuma o osiguranju tražbina zasnivanjem prava zaloga na </w:t>
      </w:r>
    </w:p>
    <w:p w:rsidRDefault="00A97571" w:rsidP="00A97571" w:rsidR="00A97571">
      <w:pPr>
        <w:ind w:left="1068"/>
        <w:jc w:val="both"/>
        <w:rPr>
          <w:bCs/>
        </w:rPr>
      </w:pPr>
    </w:p>
    <w:p w:rsidRDefault="00A97571" w:rsidP="00A97571" w:rsidR="00A97571">
      <w:pPr>
        <w:ind w:left="1068"/>
        <w:jc w:val="right"/>
        <w:rPr>
          <w:bCs/>
        </w:rPr>
      </w:pPr>
      <w:r w:rsidRPr="00A97571">
        <w:rPr>
          <w:bCs/>
        </w:rPr>
        <w:lastRenderedPageBreak/>
        <w:t>13 St-231/12-280</w:t>
      </w:r>
    </w:p>
    <w:p w:rsidRDefault="00A97571" w:rsidP="00A97571" w:rsidR="00A97571">
      <w:pPr>
        <w:ind w:left="1068"/>
        <w:jc w:val="center"/>
        <w:rPr>
          <w:bCs/>
        </w:rPr>
      </w:pPr>
      <w:r>
        <w:rPr>
          <w:bCs/>
        </w:rPr>
        <w:t>2</w:t>
      </w:r>
    </w:p>
    <w:p w:rsidRDefault="00A97571" w:rsidP="00A97571" w:rsidR="00A97571">
      <w:pPr>
        <w:ind w:left="1068"/>
        <w:jc w:val="center"/>
        <w:rPr>
          <w:bCs/>
        </w:rPr>
      </w:pPr>
    </w:p>
    <w:p w:rsidRDefault="00A97571" w:rsidP="00A97571" w:rsidR="00A97571">
      <w:pPr>
        <w:ind w:left="1068"/>
        <w:jc w:val="center"/>
        <w:rPr>
          <w:bCs/>
        </w:rPr>
      </w:pPr>
    </w:p>
    <w:p w:rsidRDefault="00A97571" w:rsidP="00A97571" w:rsidR="00A97571">
      <w:pPr>
        <w:ind w:left="1068"/>
        <w:jc w:val="center"/>
        <w:rPr>
          <w:bCs/>
        </w:rPr>
      </w:pPr>
    </w:p>
    <w:p w:rsidRDefault="00A97571" w:rsidP="00A97571" w:rsidR="00A97571">
      <w:pPr>
        <w:ind w:left="1068"/>
        <w:jc w:val="both"/>
        <w:rPr>
          <w:bCs/>
        </w:rPr>
      </w:pPr>
    </w:p>
    <w:p w:rsidRDefault="00A97571" w:rsidP="00A97571" w:rsidR="00A97571">
      <w:pPr>
        <w:ind w:left="1068"/>
        <w:jc w:val="both"/>
        <w:rPr>
          <w:bCs/>
        </w:rPr>
      </w:pPr>
    </w:p>
    <w:p w:rsidRDefault="00EA3718" w:rsidP="00A97571" w:rsidR="00764987">
      <w:pPr>
        <w:ind w:left="1068"/>
        <w:jc w:val="both"/>
        <w:rPr>
          <w:bCs/>
        </w:rPr>
      </w:pPr>
      <w:r>
        <w:rPr>
          <w:bCs/>
        </w:rPr>
        <w:t>nekretninama i prijenosom prava vlasništva nekretnina od 20. prosinca 2002. godine, Z-5158/2,</w:t>
      </w:r>
    </w:p>
    <w:p w:rsidRDefault="000E1927" w:rsidP="008B6D52" w:rsidR="000E1927" w:rsidRPr="008B6D52">
      <w:pPr>
        <w:numPr>
          <w:ilvl w:val="0"/>
          <w:numId w:val="14"/>
        </w:numPr>
        <w:jc w:val="both"/>
        <w:rPr>
          <w:bCs/>
        </w:rPr>
      </w:pPr>
      <w:r w:rsidRPr="008B6D52">
        <w:rPr>
          <w:bCs/>
        </w:rPr>
        <w:t>zabilježbe zabrane daljnjeg opterećenja nekretnina bez prethodne suglasnosti predlagatelja osiguranja temeljem Sporazuma broj 235/09 o prijenosu prava vlasništva na nekretnini radi osiguranja od 14. prosinca 2009. godine solemiziran</w:t>
      </w:r>
      <w:r w:rsidR="008B6D52" w:rsidRPr="008B6D52">
        <w:rPr>
          <w:bCs/>
        </w:rPr>
        <w:t>og po javnom bilježniku Nenadu D</w:t>
      </w:r>
      <w:r w:rsidRPr="008B6D52">
        <w:rPr>
          <w:bCs/>
        </w:rPr>
        <w:t xml:space="preserve">olinar iz Zagreba pod poslovnim brojem Ov-9078/09, Z-1419/09,      </w:t>
      </w:r>
    </w:p>
    <w:p w:rsidRDefault="000E1927" w:rsidP="000E1927" w:rsidR="008B6D52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zabrane daljnjeg opterećenja nekretnina bez prethodne suglasnosti predlagatelja osiguranja Hrvatske poštanske banke d.d. Zagreb temeljem Sporazuma broj 76/11 o prijenosu prava vlasništva na nekretnini radi osiguranja od 26. travnja 2011. godine solemiziranog po javnom bilježniku Bori Arambašić iz Vukovara  pod poslov</w:t>
      </w:r>
      <w:r w:rsidR="00541CFA">
        <w:rPr>
          <w:bCs/>
        </w:rPr>
        <w:t>nim brojem Ov-5813/11, Z-536/11.</w:t>
      </w:r>
    </w:p>
    <w:p w:rsidRDefault="009C503B" w:rsidP="009C503B" w:rsidR="009C503B">
      <w:pPr>
        <w:jc w:val="both"/>
        <w:rPr>
          <w:bCs/>
        </w:rPr>
      </w:pPr>
    </w:p>
    <w:p w:rsidRDefault="000E1927" w:rsidP="000E1927" w:rsidR="000E1927">
      <w:pPr>
        <w:rPr>
          <w:b/>
          <w:bCs/>
        </w:rPr>
      </w:pPr>
    </w:p>
    <w:p w:rsidRDefault="000E1927" w:rsidP="000E1927" w:rsidR="000E1927" w:rsidRPr="00572746">
      <w:pPr>
        <w:jc w:val="center"/>
        <w:rPr>
          <w:bCs/>
        </w:rPr>
      </w:pPr>
      <w:r w:rsidRPr="00572746">
        <w:rPr>
          <w:bCs/>
        </w:rPr>
        <w:t>Obrazloženje</w:t>
      </w:r>
    </w:p>
    <w:p w:rsidRDefault="000E1927" w:rsidP="000E1927" w:rsidR="000E1927">
      <w:pPr>
        <w:rPr>
          <w:b/>
          <w:bCs/>
        </w:rPr>
      </w:pPr>
    </w:p>
    <w:p w:rsidRDefault="000E1927" w:rsidP="000E1927" w:rsidR="000E1927">
      <w:pPr>
        <w:rPr>
          <w:b/>
          <w:bCs/>
        </w:rPr>
      </w:pPr>
    </w:p>
    <w:p w:rsidRDefault="000E1927" w:rsidP="009C503B" w:rsidR="00842948" w:rsidRPr="009C503B">
      <w:pPr>
        <w:ind w:firstLine="708"/>
        <w:jc w:val="both"/>
        <w:rPr>
          <w:bCs/>
        </w:rPr>
      </w:pPr>
      <w:r>
        <w:rPr>
          <w:bCs/>
        </w:rPr>
        <w:t>Ovosudnim rješenjem broj St-231/12-</w:t>
      </w:r>
      <w:r w:rsidR="00A97571">
        <w:rPr>
          <w:bCs/>
        </w:rPr>
        <w:t xml:space="preserve">276 od 2. ožujka 2017. </w:t>
      </w:r>
      <w:r w:rsidR="005016A8">
        <w:rPr>
          <w:bCs/>
        </w:rPr>
        <w:t xml:space="preserve"> </w:t>
      </w:r>
      <w:r>
        <w:rPr>
          <w:bCs/>
        </w:rPr>
        <w:t xml:space="preserve"> godine, koje rješenje je postalo pravomoćno</w:t>
      </w:r>
      <w:r w:rsidR="00A97571">
        <w:rPr>
          <w:bCs/>
        </w:rPr>
        <w:t xml:space="preserve"> 21. ožujka 2017. </w:t>
      </w:r>
      <w:r>
        <w:rPr>
          <w:bCs/>
        </w:rPr>
        <w:t xml:space="preserve"> godine, naveden</w:t>
      </w:r>
      <w:r w:rsidR="008C0D6F">
        <w:rPr>
          <w:bCs/>
        </w:rPr>
        <w:t>o</w:t>
      </w:r>
      <w:r>
        <w:rPr>
          <w:bCs/>
        </w:rPr>
        <w:t>m kupc</w:t>
      </w:r>
      <w:r w:rsidR="008C0D6F">
        <w:rPr>
          <w:bCs/>
        </w:rPr>
        <w:t>u</w:t>
      </w:r>
      <w:r>
        <w:rPr>
          <w:bCs/>
        </w:rPr>
        <w:t xml:space="preserve"> su dosuđene nekretnine</w:t>
      </w:r>
      <w:r w:rsidR="00D65D5D">
        <w:rPr>
          <w:bCs/>
        </w:rPr>
        <w:t xml:space="preserve">, kako je to navedeno u izreci </w:t>
      </w:r>
      <w:r>
        <w:rPr>
          <w:bCs/>
        </w:rPr>
        <w:t xml:space="preserve"> ovog zaključka. </w:t>
      </w:r>
    </w:p>
    <w:p w:rsidRDefault="00842948" w:rsidP="000E1927" w:rsidR="00842948">
      <w:pPr>
        <w:rPr>
          <w:bCs/>
        </w:rPr>
      </w:pPr>
    </w:p>
    <w:p w:rsidRDefault="00D65D5D" w:rsidP="00572746" w:rsidR="000E1927">
      <w:pPr>
        <w:jc w:val="both"/>
        <w:rPr>
          <w:bCs/>
        </w:rPr>
      </w:pPr>
      <w:r>
        <w:rPr>
          <w:bCs/>
        </w:rPr>
        <w:tab/>
        <w:t>Budući je kupac isplatio</w:t>
      </w:r>
      <w:r w:rsidR="000E1927">
        <w:rPr>
          <w:bCs/>
        </w:rPr>
        <w:t xml:space="preserve"> kup</w:t>
      </w:r>
      <w:r w:rsidR="00572746">
        <w:rPr>
          <w:bCs/>
        </w:rPr>
        <w:t>ovninu u cijelosti, temeljem članaka</w:t>
      </w:r>
      <w:r w:rsidR="000E1927">
        <w:rPr>
          <w:bCs/>
        </w:rPr>
        <w:t xml:space="preserve"> 101. i 119. Ovršnog zakona</w:t>
      </w:r>
      <w:r w:rsidR="00572746">
        <w:rPr>
          <w:bCs/>
        </w:rPr>
        <w:t xml:space="preserve"> (Narodne novine broj 57/96, 29/99, 42/00, 173/03, 194/03, 151/04, 88/05, 121/05, 67/08, 139/10, 112/12, 25/13 i 93/14)  </w:t>
      </w:r>
      <w:r w:rsidR="000E1927">
        <w:rPr>
          <w:bCs/>
        </w:rPr>
        <w:t xml:space="preserve"> odlučeno je kao u izreci ovog zaključka.</w:t>
      </w: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</w:p>
    <w:p w:rsidRDefault="005016A8" w:rsidP="000E1927" w:rsidR="000E1927">
      <w:pPr>
        <w:jc w:val="center"/>
        <w:rPr>
          <w:bCs/>
        </w:rPr>
      </w:pPr>
      <w:r>
        <w:rPr>
          <w:bCs/>
        </w:rPr>
        <w:t xml:space="preserve">U Osijeku </w:t>
      </w:r>
      <w:r w:rsidR="006D4645">
        <w:rPr>
          <w:bCs/>
        </w:rPr>
        <w:t xml:space="preserve">27. ožujak 2017. </w:t>
      </w:r>
    </w:p>
    <w:p w:rsidRDefault="00842948" w:rsidP="000E1927" w:rsidR="00842948">
      <w:pPr>
        <w:jc w:val="center"/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>Zapisničar</w:t>
      </w:r>
    </w:p>
    <w:p w:rsidRDefault="000E1927" w:rsidP="000E1927" w:rsidR="000E1927">
      <w:pPr>
        <w:rPr>
          <w:bCs/>
        </w:rPr>
      </w:pPr>
      <w:r>
        <w:rPr>
          <w:bCs/>
        </w:rPr>
        <w:t>Maja Kocijan</w:t>
      </w:r>
    </w:p>
    <w:p w:rsidRDefault="000E1927" w:rsidP="000E1927" w:rsidR="000E1927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>STEČAJNI SUDAC:</w:t>
      </w:r>
    </w:p>
    <w:p w:rsidRDefault="000E1927" w:rsidP="000E1927" w:rsidR="000E1927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 xml:space="preserve">    Jadranka Herman</w:t>
      </w:r>
    </w:p>
    <w:p w:rsidRDefault="000E1927" w:rsidP="000E1927" w:rsidR="000E1927">
      <w:pPr>
        <w:tabs>
          <w:tab w:pos="5745" w:val="left"/>
        </w:tabs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E1927" w:rsidP="000E1927" w:rsidR="000E1927">
      <w:pPr>
        <w:rPr>
          <w:bCs/>
        </w:rPr>
      </w:pPr>
      <w:r>
        <w:rPr>
          <w:bCs/>
        </w:rPr>
        <w:t>POUKA O PRAVNOM LIJEKU:</w:t>
      </w:r>
    </w:p>
    <w:p w:rsidRDefault="000E1927" w:rsidP="000E1927" w:rsidR="000E1927">
      <w:pPr>
        <w:rPr>
          <w:bCs/>
        </w:rPr>
      </w:pPr>
      <w:r>
        <w:rPr>
          <w:bCs/>
        </w:rPr>
        <w:t>Protiv zaklj</w:t>
      </w:r>
      <w:r w:rsidR="00003B57">
        <w:rPr>
          <w:bCs/>
        </w:rPr>
        <w:t>učka nije dopušten pravni lijek</w:t>
      </w:r>
      <w:r>
        <w:rPr>
          <w:bCs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  <w:r w:rsidR="00003B57">
        <w:rPr>
          <w:bCs/>
        </w:rPr>
        <w:t>.</w:t>
      </w: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>DNA:</w:t>
      </w:r>
    </w:p>
    <w:p w:rsidRDefault="000E1927" w:rsidP="000E1927" w:rsidR="000E1927">
      <w:pPr>
        <w:numPr>
          <w:ilvl w:val="0"/>
          <w:numId w:val="15"/>
        </w:numPr>
        <w:rPr>
          <w:bCs/>
        </w:rPr>
      </w:pPr>
      <w:r>
        <w:rPr>
          <w:bCs/>
        </w:rPr>
        <w:t>Stečajni upravitelj – Nada Gagro, pretinac</w:t>
      </w:r>
    </w:p>
    <w:p w:rsidRDefault="000E1927" w:rsidP="00003B57" w:rsidR="000E1927" w:rsidRPr="005016A8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Kupac </w:t>
      </w:r>
      <w:r w:rsidR="00D65D5D">
        <w:rPr>
          <w:bCs/>
        </w:rPr>
        <w:t xml:space="preserve">- </w:t>
      </w:r>
      <w:r w:rsidR="00D65D5D">
        <w:t>Toka – promet d.o.o.  Ilok, kralja Tomislava 23</w:t>
      </w:r>
    </w:p>
    <w:p w:rsidRDefault="000E1927" w:rsidP="000E1927" w:rsidR="000E1927" w:rsidRPr="00D65D5D">
      <w:pPr>
        <w:numPr>
          <w:ilvl w:val="0"/>
          <w:numId w:val="15"/>
        </w:numPr>
        <w:jc w:val="both"/>
        <w:rPr>
          <w:bCs/>
        </w:rPr>
      </w:pPr>
      <w:r w:rsidRPr="00D65D5D">
        <w:rPr>
          <w:bCs/>
        </w:rPr>
        <w:t>Općinski sud u Vukovaru, ZK odjel Ilok, 32000 Vukovar</w:t>
      </w:r>
    </w:p>
    <w:p w:rsidRDefault="00003B57" w:rsidP="000E1927" w:rsidR="000E1927">
      <w:pPr>
        <w:numPr>
          <w:ilvl w:val="0"/>
          <w:numId w:val="15"/>
        </w:numPr>
        <w:rPr>
          <w:bCs/>
        </w:rPr>
      </w:pPr>
      <w:r>
        <w:rPr>
          <w:bCs/>
        </w:rPr>
        <w:t>e-o</w:t>
      </w:r>
      <w:r w:rsidR="000E1927">
        <w:rPr>
          <w:bCs/>
        </w:rPr>
        <w:t>glasna ploča</w:t>
      </w:r>
    </w:p>
    <w:p w:rsidRDefault="00A97571" w:rsidP="000E1927" w:rsidR="00842948">
      <w:pPr>
        <w:numPr>
          <w:ilvl w:val="0"/>
          <w:numId w:val="15"/>
        </w:numPr>
        <w:rPr>
          <w:bCs/>
        </w:rPr>
      </w:pPr>
      <w:r>
        <w:rPr>
          <w:bCs/>
        </w:rPr>
        <w:t>kal. 20/4</w:t>
      </w:r>
    </w:p>
    <w:p w:rsidRDefault="000E1927" w:rsidP="000E1927" w:rsidR="000E1927"/>
    <w:p w:rsidRDefault="00842948" w:rsidR="00737C36">
      <w:r>
        <w:t xml:space="preserve"> </w:t>
      </w:r>
    </w:p>
    <w:sectPr w:rsidSect="00003B57" w:rsidR="00737C36">
      <w:headerReference w:type="even" r:id="rId11"/>
      <w:headerReference w:type="default" r:id="rId12"/>
      <w:pgSz w:h="16838" w:w="11906"/>
      <w:pgMar w:gutter="0" w:footer="708" w:header="708" w:left="1440" w:bottom="851" w:right="1286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F21" w:rsidR="00015F21">
      <w:r>
        <w:separator/>
      </w:r>
    </w:p>
  </w:endnote>
  <w:endnote w:id="0" w:type="continuationSeparator">
    <w:p w:rsidRDefault="00015F21" w:rsidR="00015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F21" w:rsidR="00015F21">
      <w:r>
        <w:separator/>
      </w:r>
    </w:p>
  </w:footnote>
  <w:footnote w:id="0" w:type="continuationSeparator">
    <w:p w:rsidRDefault="00015F21" w:rsidR="00015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4">
    <w:nsid w:val="42A2707E"/>
    <w:multiLevelType w:val="hybridMultilevel"/>
    <w:tmpl w:val="03C4DED6"/>
    <w:lvl w:tplc="A87051E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7">
    <w:nsid w:val="55F01B17"/>
    <w:multiLevelType w:val="hybridMultilevel"/>
    <w:tmpl w:val="FFB2DFE4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89340D0"/>
    <w:multiLevelType w:val="hybridMultilevel"/>
    <w:tmpl w:val="03BC8826"/>
    <w:lvl w:tplc="79D44F4A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646F489B"/>
    <w:multiLevelType w:val="hybridMultilevel"/>
    <w:tmpl w:val="53EAC5D0"/>
    <w:lvl w:tplc="7F2C5E26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4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5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"/>
  </w:num>
  <w:num w:numId="5">
    <w:abstractNumId w:val="6"/>
  </w:num>
  <w:num w:numId="6">
    <w:abstractNumId w:val="3"/>
  </w:num>
  <w:num w:numId="7">
    <w:abstractNumId w:val="10"/>
  </w:num>
  <w:num w:numId="8">
    <w:abstractNumId w:val="13"/>
  </w:num>
  <w:num w:numId="9">
    <w:abstractNumId w:val="14"/>
  </w:num>
  <w:num w:numId="10">
    <w:abstractNumId w:val="12"/>
  </w:num>
  <w:num w:numId="11">
    <w:abstractNumId w:val="15"/>
  </w:num>
  <w:num w:numId="12">
    <w:abstractNumId w:val="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4"/>
  </w:num>
  <w:num w:numId="18">
    <w:abstractNumId w:val="9"/>
  </w:num>
  <w:num w:numId="1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03B57"/>
    <w:rsid w:val="00015F21"/>
    <w:rsid w:val="0002048A"/>
    <w:rsid w:val="00024AF2"/>
    <w:rsid w:val="0005058A"/>
    <w:rsid w:val="000B3FAC"/>
    <w:rsid w:val="000E1927"/>
    <w:rsid w:val="00191AF3"/>
    <w:rsid w:val="002317C8"/>
    <w:rsid w:val="0024274A"/>
    <w:rsid w:val="00245DF2"/>
    <w:rsid w:val="00265772"/>
    <w:rsid w:val="00305082"/>
    <w:rsid w:val="00355826"/>
    <w:rsid w:val="00361F8A"/>
    <w:rsid w:val="003B2E11"/>
    <w:rsid w:val="003E4F6C"/>
    <w:rsid w:val="0043679A"/>
    <w:rsid w:val="00473CB7"/>
    <w:rsid w:val="004D66C5"/>
    <w:rsid w:val="004F2FCA"/>
    <w:rsid w:val="005016A8"/>
    <w:rsid w:val="00541CFA"/>
    <w:rsid w:val="00564D92"/>
    <w:rsid w:val="00572746"/>
    <w:rsid w:val="005B20C9"/>
    <w:rsid w:val="00605864"/>
    <w:rsid w:val="00651914"/>
    <w:rsid w:val="00657546"/>
    <w:rsid w:val="006A2A48"/>
    <w:rsid w:val="006D4645"/>
    <w:rsid w:val="00737C36"/>
    <w:rsid w:val="007528D2"/>
    <w:rsid w:val="00764987"/>
    <w:rsid w:val="007F34AF"/>
    <w:rsid w:val="0084279D"/>
    <w:rsid w:val="00842948"/>
    <w:rsid w:val="0084794E"/>
    <w:rsid w:val="00883F44"/>
    <w:rsid w:val="008B6D52"/>
    <w:rsid w:val="008C0D6F"/>
    <w:rsid w:val="008C58E0"/>
    <w:rsid w:val="008E1DE2"/>
    <w:rsid w:val="00916DFE"/>
    <w:rsid w:val="009622D9"/>
    <w:rsid w:val="009C1B13"/>
    <w:rsid w:val="009C503B"/>
    <w:rsid w:val="009D7E86"/>
    <w:rsid w:val="00A04C20"/>
    <w:rsid w:val="00A97571"/>
    <w:rsid w:val="00AE7839"/>
    <w:rsid w:val="00B26F85"/>
    <w:rsid w:val="00B321A9"/>
    <w:rsid w:val="00B34F15"/>
    <w:rsid w:val="00C067DF"/>
    <w:rsid w:val="00C87B21"/>
    <w:rsid w:val="00D10F7E"/>
    <w:rsid w:val="00D177CC"/>
    <w:rsid w:val="00D32D67"/>
    <w:rsid w:val="00D367C1"/>
    <w:rsid w:val="00D65D5D"/>
    <w:rsid w:val="00D9465D"/>
    <w:rsid w:val="00DA5383"/>
    <w:rsid w:val="00DD53EC"/>
    <w:rsid w:val="00E0071D"/>
    <w:rsid w:val="00E07737"/>
    <w:rsid w:val="00E27B75"/>
    <w:rsid w:val="00E420C8"/>
    <w:rsid w:val="00E47CFB"/>
    <w:rsid w:val="00E70105"/>
    <w:rsid w:val="00E8617B"/>
    <w:rsid w:val="00EA3718"/>
    <w:rsid w:val="00EC66B6"/>
    <w:rsid w:val="00ED0FB4"/>
    <w:rsid w:val="00EF34F8"/>
    <w:rsid w:val="00F33EA0"/>
    <w:rsid w:val="00F5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57F91"/>
    <w:rPr>
      <w:sz w:val="24"/>
      <w:szCs w:val="24"/>
    </w:rPr>
  </w:style>
  <w:style w:customStyle="true" w:styleId="Naslov1Char" w:type="character">
    <w:name w:val="Naslov 1 Char"/>
    <w:link w:val="Naslov1"/>
    <w:rsid w:val="000E1927"/>
    <w:rPr>
      <w:b/>
      <w:bCs/>
      <w:sz w:val="28"/>
      <w:szCs w:val="24"/>
    </w:rPr>
  </w:style>
  <w:style w:styleId="Naglaeno" w:type="character">
    <w:name w:val="Strong"/>
    <w:qFormat/>
    <w:rsid w:val="00D10F7E"/>
    <w:rPr>
      <w:b/>
      <w:bCs/>
    </w:rPr>
  </w:style>
  <w:style w:styleId="Odlomakpopisa" w:type="paragraph">
    <w:name w:val="List Paragraph"/>
    <w:basedOn w:val="Normal"/>
    <w:uiPriority w:val="34"/>
    <w:qFormat/>
    <w:rsid w:val="00191A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D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57F91"/>
    <w:rPr>
      <w:sz w:val="24"/>
      <w:szCs w:val="24"/>
    </w:rPr>
  </w:style>
  <w:style w:customStyle="1" w:styleId="Naslov1Char" w:type="character">
    <w:name w:val="Naslov 1 Char"/>
    <w:link w:val="Naslov1"/>
    <w:rsid w:val="000E1927"/>
    <w:rPr>
      <w:b/>
      <w:bCs/>
      <w:sz w:val="28"/>
      <w:szCs w:val="24"/>
    </w:rPr>
  </w:style>
  <w:style w:styleId="Naglaeno" w:type="character">
    <w:name w:val="Strong"/>
    <w:qFormat/>
    <w:rsid w:val="00D10F7E"/>
    <w:rPr>
      <w:b/>
      <w:bCs/>
    </w:rPr>
  </w:style>
  <w:style w:styleId="Odlomakpopisa" w:type="paragraph">
    <w:name w:val="List Paragraph"/>
    <w:basedOn w:val="Normal"/>
    <w:uiPriority w:val="34"/>
    <w:qFormat/>
    <w:rsid w:val="00191A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4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D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139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Naziv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Naziv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SudioniciListNaziv_1"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SudioniciListNaziv>
  <DomainObject.Predmet.SudioniciListAdressOIB>
    <izvorni_sadrzaj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izvorni_sadrzaj>
    <derivirana_varijabla naziv="DomainObject.Predmet.SudioniciListAdressOIB_1"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izvorni_sadrzaj>
    <derivirana_varijabla naziv="DomainObject.Predmet.SudioniciListNazivOIB_1"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4345D-6026-4F72-BD13-1DAD93ACA7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3171</properties:Characters>
  <properties:Lines>103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2017-03-27T09:59:00Z</dcterms:created>
  <dc:creator>Herman Jadranka</dc:creator>
  <cp:lastModifiedBy>Maja Kocijan</cp:lastModifiedBy>
  <cp:lastPrinted>2017-03-27T09:58:00Z</cp:lastPrinted>
  <dcterms:modified xmlns:xsi="http://www.w3.org/2001/XMLSchema-instance" xsi:type="dcterms:W3CDTF">2017-03-27T10:01:00Z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