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c144" w14:paraId="eb1c144" w:rsidRDefault="00A3056C" w:rsidP="00A3056C" w:rsidR="00A3056C" w:rsidRPr="008C3132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</w:t>
      </w:r>
    </w:p>
    <w:p w:rsidRDefault="002105F4" w:rsidP="002105F4" w:rsidR="00A3056C" w:rsidRPr="008C3132">
      <w: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056C" w:rsidP="00A3056C" w:rsidR="00A3056C">
      <w:pPr>
        <w:ind w:firstLine="708"/>
      </w:pPr>
    </w:p>
    <w:p w:rsidRDefault="00CE2A32" w:rsidP="00A3056C" w:rsidR="00A3056C" w:rsidRPr="008C3132">
      <w:pPr>
        <w:ind w:firstLine="708"/>
      </w:pPr>
      <w:r>
        <w:t xml:space="preserve">      R</w:t>
      </w:r>
      <w:r w:rsidRPr="008C3132">
        <w:t xml:space="preserve">epublika </w:t>
      </w:r>
      <w:r>
        <w:t>H</w:t>
      </w:r>
      <w:r w:rsidRPr="008C3132">
        <w:t>rvatska</w:t>
      </w:r>
    </w:p>
    <w:p w:rsidRDefault="00CE2A32" w:rsidP="00A3056C" w:rsidR="00A3056C">
      <w:pPr>
        <w:ind w:firstLine="708"/>
      </w:pPr>
      <w:r>
        <w:t xml:space="preserve">     T</w:t>
      </w:r>
      <w:r w:rsidRPr="008C3132">
        <w:t xml:space="preserve">rgovački sud u </w:t>
      </w:r>
      <w:r>
        <w:t>Z</w:t>
      </w:r>
      <w:r w:rsidRPr="008C3132">
        <w:t>adru</w:t>
      </w:r>
    </w:p>
    <w:p w:rsidRDefault="00A3056C" w:rsidP="00A3056C" w:rsidR="00A3056C">
      <w:pPr>
        <w:ind w:firstLine="708"/>
      </w:pPr>
      <w:r>
        <w:t>Zadar, Dr. Franje Tuđmana 35</w:t>
      </w:r>
    </w:p>
    <w:p w:rsidRDefault="00A3056C" w:rsidP="00A3056C" w:rsidR="00A3056C"/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D500C2">
        <w:t xml:space="preserve">SALUTATIO SOLI </w:t>
      </w:r>
      <w:r>
        <w:t xml:space="preserve">d.o.o., </w:t>
      </w:r>
      <w:r w:rsidR="00D500C2">
        <w:t>Zadar</w:t>
      </w:r>
      <w:r w:rsidR="00EA39E4">
        <w:t>,</w:t>
      </w:r>
      <w:r w:rsidR="00E0179B">
        <w:t xml:space="preserve"> </w:t>
      </w:r>
      <w:r w:rsidR="00D500C2">
        <w:t>Ruđera Boškovića 4</w:t>
      </w:r>
      <w:r w:rsidR="00EA39E4">
        <w:t xml:space="preserve">, </w:t>
      </w:r>
      <w:r>
        <w:t xml:space="preserve">OIB: </w:t>
      </w:r>
      <w:r w:rsidR="00D500C2">
        <w:t>97306897175</w:t>
      </w:r>
      <w:r w:rsidR="00F86116">
        <w:t xml:space="preserve">, </w:t>
      </w:r>
      <w:r w:rsidR="00CE2A32">
        <w:t>6. 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D500C2">
        <w:t>SALUTATIO SOLI d.o.o., Zadar, Ruđera Boškovića 4, OIB: 97306897175</w:t>
      </w:r>
      <w:r w:rsidR="00F86116">
        <w:t xml:space="preserve"> </w:t>
      </w:r>
      <w:r>
        <w:t xml:space="preserve">s danom </w:t>
      </w:r>
      <w:r w:rsidR="00CE2A32">
        <w:t>6</w:t>
      </w:r>
      <w:r>
        <w:t xml:space="preserve">. </w:t>
      </w:r>
      <w:r w:rsidR="00CE2A32">
        <w:t>ožujka</w:t>
      </w:r>
      <w:r>
        <w:t xml:space="preserve"> 201</w:t>
      </w:r>
      <w:r w:rsidR="00F86116">
        <w:t>8</w:t>
      </w:r>
      <w:r>
        <w:t xml:space="preserve">. u </w:t>
      </w:r>
      <w:r w:rsidR="00CD7355">
        <w:t>14</w:t>
      </w:r>
      <w:r w:rsidR="00796F41">
        <w:t>,</w:t>
      </w:r>
      <w:r w:rsidR="00CA2ADD">
        <w:t>20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A3056C" w:rsidR="00A3056C">
      <w:pPr>
        <w:ind w:firstLine="705"/>
        <w:jc w:val="both"/>
      </w:pPr>
      <w:r>
        <w:t>II. Stečajn</w:t>
      </w:r>
      <w:r w:rsidR="00CD7355">
        <w:t>o</w:t>
      </w:r>
      <w:r>
        <w:t>m upravitelj</w:t>
      </w:r>
      <w:r w:rsidR="00CD7355">
        <w:t xml:space="preserve">icom </w:t>
      </w:r>
      <w:r w:rsidRPr="00570BA5">
        <w:t xml:space="preserve">dužnika imenuje se </w:t>
      </w:r>
      <w:r w:rsidR="00CE2A32">
        <w:t xml:space="preserve">Anamarija </w:t>
      </w:r>
      <w:proofErr w:type="spellStart"/>
      <w:r w:rsidR="00CE2A32">
        <w:t>Murtezani</w:t>
      </w:r>
      <w:proofErr w:type="spellEnd"/>
      <w:r w:rsidR="00CE2A32">
        <w:t xml:space="preserve"> </w:t>
      </w:r>
      <w:r>
        <w:t xml:space="preserve">iz </w:t>
      </w:r>
      <w:r w:rsidR="00CE2A32">
        <w:t>Zagreba</w:t>
      </w:r>
      <w:r>
        <w:t xml:space="preserve">, </w:t>
      </w:r>
      <w:r w:rsidR="00CE2A32">
        <w:t xml:space="preserve">Sunčane </w:t>
      </w:r>
      <w:proofErr w:type="spellStart"/>
      <w:r w:rsidR="00CE2A32">
        <w:t>Škrinjarić</w:t>
      </w:r>
      <w:proofErr w:type="spellEnd"/>
      <w:r w:rsidR="00CE2A32">
        <w:t xml:space="preserve"> 1</w:t>
      </w:r>
      <w:r w:rsidR="00CD7355">
        <w:t xml:space="preserve"> 2</w:t>
      </w:r>
      <w:r>
        <w:t xml:space="preserve">, OIB: </w:t>
      </w:r>
      <w:r w:rsidR="00CE2A32">
        <w:t>54031780904</w:t>
      </w:r>
      <w:r>
        <w:t xml:space="preserve">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D500C2">
        <w:t>SALUTATIO SOLI d.o.o., Zadar, Ruđera Boškovića 4, OIB: 97306897175</w:t>
      </w:r>
      <w:r w:rsidR="00F86116">
        <w:t>.</w:t>
      </w:r>
    </w:p>
    <w:p w:rsidRDefault="00F86116" w:rsidP="00A3056C" w:rsidR="00F86116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</w:t>
      </w:r>
      <w:r w:rsidRPr="002B5AAE">
        <w:lastRenderedPageBreak/>
        <w:t>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CE2A32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D500C2">
        <w:t>834</w:t>
      </w:r>
      <w:r>
        <w:t xml:space="preserve"> </w:t>
      </w:r>
      <w:r w:rsidRPr="003D4467">
        <w:t xml:space="preserve">dana u ukupnom iznosu od </w:t>
      </w:r>
      <w:r w:rsidR="00D500C2">
        <w:t>293.320,09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D500C2">
        <w:t>18</w:t>
      </w:r>
      <w:r>
        <w:t xml:space="preserve">. </w:t>
      </w:r>
      <w:r w:rsidR="00796F41">
        <w:t>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711A4B">
        <w:t>27. veljače</w:t>
      </w:r>
      <w:r>
        <w:t xml:space="preserve"> 2017.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711A4B">
        <w:t>1742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711A4B">
        <w:t>442.486,02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CA2ADD">
        <w:t>6</w:t>
      </w:r>
      <w:r>
        <w:t xml:space="preserve">. </w:t>
      </w:r>
      <w:r w:rsidR="00CA2ADD">
        <w:t>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bookmarkStart w:name="_GoBack" w:id="0"/>
      <w:bookmarkEnd w:id="0"/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5F4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5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D500C2">
      <w:t>3</w:t>
    </w:r>
    <w:r>
      <w:t>/2016-</w:t>
    </w:r>
    <w:r w:rsidR="00796F41">
      <w:t>1</w:t>
    </w:r>
    <w:r w:rsidR="00E0179B">
      <w:t>5</w:t>
    </w:r>
  </w:p>
  <w:p w:rsidRDefault="002105F4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D500C2">
      <w:t>3</w:t>
    </w:r>
    <w:r>
      <w:t>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2105F4"/>
    <w:rsid w:val="00246A36"/>
    <w:rsid w:val="003B68C9"/>
    <w:rsid w:val="004901DF"/>
    <w:rsid w:val="004D2225"/>
    <w:rsid w:val="0052527F"/>
    <w:rsid w:val="005F7E0C"/>
    <w:rsid w:val="00651BB9"/>
    <w:rsid w:val="00711A4B"/>
    <w:rsid w:val="0078096A"/>
    <w:rsid w:val="0079293D"/>
    <w:rsid w:val="00796F41"/>
    <w:rsid w:val="008222BA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A2ADD"/>
    <w:rsid w:val="00CB0B72"/>
    <w:rsid w:val="00CC0A14"/>
    <w:rsid w:val="00CD7355"/>
    <w:rsid w:val="00CE2A32"/>
    <w:rsid w:val="00D500C2"/>
    <w:rsid w:val="00E0179B"/>
    <w:rsid w:val="00E253A8"/>
    <w:rsid w:val="00E3741B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5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5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SALUTATIO SOLI društvo s ograničenom odgovornošću za ugostiteljstvo i poslovne usluge</izvorni_sadrzaj>
    <derivirana_varijabla naziv="DomainObject.Predmet.ProtustrankaFormated_1">  SALUTATIO SOLI društvo s ograničenom odgovornošću za ugostiteljstvo i poslovne usluge</derivirana_varijabla>
  </DomainObject.Predmet.ProtustrankaFormated>
  <DomainObject.Predmet.ProtustrankaFormatedOIB>
    <izvorni_sadrzaj>  SALUTATIO SOLI društvo s ograničenom odgovornošću za ugostiteljstvo i poslovne usluge, OIB 97306897175</izvorni_sadrzaj>
    <derivirana_varijabla naziv="DomainObject.Predmet.ProtustrankaFormatedOIB_1">  SALUTATIO SOLI društvo s ograničenom odgovornošću za ugostiteljstvo i poslovne usluge, OIB 97306897175</derivirana_varijabla>
  </DomainObject.Predmet.ProtustrankaFormatedOIB>
  <DomainObject.Predmet.ProtustrankaFormatedWithAdress>
    <izvorni_sadrzaj> SALUTATIO SOLI društvo s ograničenom odgovornošću za ugostiteljstvo i poslovne usluge, Ruđera Boškovića 4, 23000 Zadar</izvorni_sadrzaj>
    <derivirana_varijabla naziv="DomainObject.Predmet.ProtustrankaFormatedWithAdress_1"> SALUTATIO SOLI društvo s ograničenom odgovornošću za ugostiteljstvo i poslovne usluge, Ruđera Boškovića 4, 23000 Zadar</derivirana_varijabla>
  </DomainObject.Predmet.ProtustrankaFormatedWithAdress>
  <DomainObject.Predmet.ProtustrankaFormatedWithAdressOIB>
    <izvorni_sadrzaj> SALUTATIO SOLI društvo s ograničenom odgovornošću za ugostiteljstvo i poslovne usluge, OIB 97306897175, Ruđera Boškovića 4, 23000 Zadar</izvorni_sadrzaj>
    <derivirana_varijabla naziv="DomainObject.Predmet.ProtustrankaFormatedWithAdressOIB_1"> SALUTATIO SOLI društvo s ograničenom odgovornošću za ugostiteljstvo i poslovne usluge, OIB 97306897175, Ruđera Boškovića 4, 23000 Zadar</derivirana_varijabla>
  </DomainObject.Predmet.ProtustrankaFormatedWithAdressOIB>
  <DomainObject.Predmet.ProtustrankaWithAdress>
    <izvorni_sadrzaj>SALUTATIO SOLI društvo s ograničenom odgovornošću za ugostiteljstvo i poslovne usluge Ruđera Boškovića 4, 23000 Zadar</izvorni_sadrzaj>
    <derivirana_varijabla naziv="DomainObject.Predmet.ProtustrankaWithAdress_1">SALUTATIO SOLI društvo s ograničenom odgovornošću za ugostiteljstvo i poslovne usluge Ruđera Boškovića 4, 23000 Zadar</derivirana_varijabla>
  </DomainObject.Predmet.ProtustrankaWithAdress>
  <DomainObject.Predmet.ProtustrankaWithAdressOIB>
    <izvorni_sadrzaj>SALUTATIO SOLI društvo s ograničenom odgovornošću za ugostiteljstvo i poslovne usluge, OIB 97306897175, Ruđera Boškovića 4, 23000 Zadar</izvorni_sadrzaj>
    <derivirana_varijabla naziv="DomainObject.Predmet.ProtustrankaWithAdressOIB_1">SALUTATIO SOLI društvo s ograničenom odgovornošću za ugostiteljstvo i poslovne usluge, OIB 97306897175, Ruđera Boškovića 4, 23000 Zadar</derivirana_varijabla>
  </DomainObject.Predmet.ProtustrankaWithAdressOIB>
  <DomainObject.Predmet.ProtustrankaNazivFormated>
    <izvorni_sadrzaj>SALUTATIO SOLI društvo s ograničenom odgovornošću za ugostiteljstvo i poslovne usluge</izvorni_sadrzaj>
    <derivirana_varijabla naziv="DomainObject.Predmet.ProtustrankaNazivFormated_1">SALUTATIO SOLI društvo s ograničenom odgovornošću za ugostiteljstvo i poslovne usluge</derivirana_varijabla>
  </DomainObject.Predmet.ProtustrankaNazivFormated>
  <DomainObject.Predmet.ProtustrankaNazivFormatedOIB>
    <izvorni_sadrzaj>SALUTATIO SOLI društvo s ograničenom odgovornošću za ugostiteljstvo i poslovne usluge, OIB 97306897175</izvorni_sadrzaj>
    <derivirana_varijabla naziv="DomainObject.Predmet.ProtustrankaNazivFormatedOIB_1">SALUTATIO SOLI društvo s ograničenom odgovornošću za ugostiteljstvo i poslovne usluge, OIB 97306897175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293320.09</izvorni_sadrzaj>
    <derivirana_varijabla naziv="DomainObject.Predmet.TrenutnaVrijednost_1">293320.09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SALUTATIO SOLI društvo s ograničenom odgovornošću za ugostiteljstvo i poslovne usluge</item>
    </izvorni_sadrzaj>
    <derivirana_varijabla naziv="DomainObject.Predmet.ProtuStrankaListFormated_1">
      <item>SALUTATIO SOLI društvo s ograničenom odgovornošću za ugostiteljstvo i poslovne usluge</item>
    </derivirana_varijabla>
  </DomainObject.Predmet.ProtuStrankaListFormated>
  <DomainObject.Predmet.ProtuStrankaListFormatedOIB>
    <izvorni_sadrzaj>
      <item>SALUTATIO SOLI društvo s ograničenom odgovornošću za ugostiteljstvo i poslovne usluge, OIB 97306897175</item>
    </izvorni_sadrzaj>
    <derivirana_varijabla naziv="DomainObject.Predmet.ProtuStrankaListFormatedOIB_1">
      <item>SALUTATIO SOLI društvo s ograničenom odgovornošću za ugostiteljstvo i poslovne usluge, OIB 97306897175</item>
    </derivirana_varijabla>
  </DomainObject.Predmet.ProtuStrankaListFormatedOIB>
  <DomainObject.Predmet.ProtuStrankaListFormatedWithAdress>
    <izvorni_sadrzaj>
      <item>SALUTATIO SOLI društvo s ograničenom odgovornošću za ugostiteljstvo i poslovne usluge, Ruđera Boškovića 4, 23000 Zadar</item>
    </izvorni_sadrzaj>
    <derivirana_varijabla naziv="DomainObject.Predmet.ProtuStrankaListFormatedWithAdress_1">
      <item>SALUTATIO SOLI društvo s ograničenom odgovornošću za ugostiteljstvo i poslovne usluge, Ruđera Boškovića 4, 23000 Zadar</item>
    </derivirana_varijabla>
  </DomainObject.Predmet.ProtuStrankaListFormatedWithAdress>
  <DomainObject.Predmet.ProtuStrankaListFormatedWithAdressOIB>
    <izvorni_sadrzaj>
      <item>SALUTATIO SOLI društvo s ograničenom odgovornošću za ugostiteljstvo i poslovne usluge, OIB 97306897175, Ruđera Boškovića 4, 23000 Zadar</item>
    </izvorni_sadrzaj>
    <derivirana_varijabla naziv="DomainObject.Predmet.ProtuStrankaListFormatedWithAdressOIB_1">
      <item>SALUTATIO SOLI društvo s ograničenom odgovornošću za ugostiteljstvo i poslovne usluge, OIB 97306897175, Ruđera Boškovića 4, 23000 Zadar</item>
    </derivirana_varijabla>
  </DomainObject.Predmet.ProtuStrankaListFormatedWithAdressOIB>
  <DomainObject.Predmet.ProtuStrankaListNazivFormated>
    <izvorni_sadrzaj>
      <item>SALUTATIO SOLI društvo s ograničenom odgovornošću za ugostiteljstvo i poslovne usluge</item>
    </izvorni_sadrzaj>
    <derivirana_varijabla naziv="DomainObject.Predmet.ProtuStrankaListNazivFormated_1">
      <item>SALUTATIO SOLI društvo s ograničenom odgovornošću za ugostiteljstvo i poslovne usluge</item>
    </derivirana_varijabla>
  </DomainObject.Predmet.ProtuStrankaListNazivFormated>
  <DomainObject.Predmet.ProtuStrankaListNazivFormatedOIB>
    <izvorni_sadrzaj>
      <item>SALUTATIO SOLI društvo s ograničenom odgovornošću za ugostiteljstvo i poslovne usluge, OIB 97306897175</item>
    </izvorni_sadrzaj>
    <derivirana_varijabla naziv="DomainObject.Predmet.ProtuStrankaListNazivFormatedOIB_1">
      <item>SALUTATIO SOLI društvo s ograničenom odgovornošću za ugostiteljstvo i poslovne usluge, OIB 97306897175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SALUTATIO SOLI društvo s ograničenom odgovornošću za ugostiteljstvo i poslovne usluge</izvorni_sadrzaj>
    <derivirana_varijabla naziv="DomainObject.Predmet.ProtustrankaIDrugi_1">SALUTATIO SOLI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SALUTATIO SOLI društvo s ograničenom odgovornošću za ugostiteljstvo i poslovne usluge, OIB 97306897175, Ruđera Boškovića 4, 23000 Zadar</izvorni_sadrzaj>
    <derivirana_varijabla naziv="DomainObject.Predmet.ProtustrankaIDrugiAdressOIB_1">SALUTATIO SOLI društvo s ograničenom odgovornošću za ugostiteljstvo i poslovne usluge, OIB 97306897175,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SALUTATIO SOLI društvo s ograničenom odgovornošću za ugostiteljstvo i poslovne usluge</item>
    </izvorni_sadrzaj>
    <derivirana_varijabla naziv="DomainObject.Predmet.SudioniciListNaziv_1">
      <item>FINA</item>
      <item>SALUTATIO SOLI društvo s ograničenom odgovornošću za ugostiteljstvo i poslovne usluge</item>
    </derivirana_varijabla>
  </DomainObject.Predmet.SudioniciListNaziv>
  <DomainObject.Predmet.SudioniciListAdressOIB>
    <izvorni_sadrzaj>
      <item>FINA, OIB 85821130368</item>
      <item>SALUTATIO SOLI društvo s ograničenom odgovornošću za ugostiteljstvo i poslovne usluge, OIB 97306897175, Ruđera Boškovića 4,23000 Zadar</item>
    </izvorni_sadrzaj>
    <derivirana_varijabla naziv="DomainObject.Predmet.SudioniciListAdressOIB_1">
      <item>FINA, OIB 85821130368</item>
      <item>SALUTATIO SOLI društvo s ograničenom odgovornošću za ugostiteljstvo i poslovne usluge, OIB 97306897175,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97306897175</item>
    </izvorni_sadrzaj>
    <derivirana_varijabla naziv="DomainObject.Predmet.SudioniciListNazivOIB_1">
      <item>, OIB 85821130368</item>
      <item>, OIB 97306897175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5437</properties:Characters>
  <properties:Lines>122</properties:Lines>
  <properties:Paragraphs>40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2017-09-29T12:31:00Z</cp:lastPrinted>
  <dcterms:modified xmlns:xsi="http://www.w3.org/2001/XMLSchema-instance" xsi:type="dcterms:W3CDTF">2018-03-06T13:17:00Z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(St-3-16 SALUTATIO SOLI.docx)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