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7f8ec" w14:paraId="c37f8ec" w:rsidRDefault="00E778E8" w:rsidP="00E778E8" w:rsidR="00E778E8">
      <w:pPr>
        <w:jc w:val="center"/>
        <w15:collapsed w:val="false"/>
      </w:pPr>
      <w:bookmarkStart w:name="_GoBack" w:id="0"/>
      <w:bookmarkEnd w:id="0"/>
    </w:p>
    <w:p w:rsidRDefault="007F7223" w:rsidP="007F7223" w:rsidR="007F7223">
      <w:pPr>
        <w:ind w:firstLine="708"/>
      </w:pPr>
    </w:p>
    <w:p w:rsidRDefault="006F76F2" w:rsidP="00E778E8" w:rsidR="006F76F2">
      <w:pPr>
        <w:rPr>
          <w:b/>
          <w:bCs/>
        </w:rPr>
      </w:pPr>
    </w:p>
    <w:p w:rsidRDefault="006F76F2" w:rsidP="00E778E8" w:rsidR="006F76F2">
      <w:pPr>
        <w:rPr>
          <w:b/>
          <w:bCs/>
        </w:rPr>
      </w:pPr>
    </w:p>
    <w:p w:rsidRDefault="007F7223" w:rsidP="00E778E8" w:rsidR="007F7223" w:rsidRPr="00056490">
      <w:pPr>
        <w:rPr>
          <w:b/>
          <w:bCs/>
        </w:rPr>
      </w:pPr>
      <w:r w:rsidRPr="00056490">
        <w:rPr>
          <w:b/>
          <w:bCs/>
        </w:rPr>
        <w:t>REPUBLIKA HRVATSKA</w:t>
      </w:r>
    </w:p>
    <w:p w:rsidRDefault="007F7223" w:rsidP="00E778E8" w:rsidR="007F7223" w:rsidRPr="00056490">
      <w:pPr>
        <w:rPr>
          <w:b/>
          <w:bCs/>
        </w:rPr>
      </w:pPr>
      <w:r w:rsidRPr="00056490">
        <w:rPr>
          <w:b/>
          <w:bCs/>
        </w:rPr>
        <w:t>TRGOVAČKI SUD U ZADRU</w:t>
      </w:r>
    </w:p>
    <w:p w:rsidRDefault="00E778E8" w:rsidP="00E778E8" w:rsidR="007F7223">
      <w:r>
        <w:t>Dr. Franje Tuđmana 35,</w:t>
      </w:r>
    </w:p>
    <w:p w:rsidRDefault="00E778E8" w:rsidP="006F76F2" w:rsidR="00E778E8">
      <w:r>
        <w:t>Zadar</w:t>
      </w:r>
    </w:p>
    <w:p w:rsidRDefault="006F76F2" w:rsidP="00E778E8" w:rsidR="006F76F2"/>
    <w:p w:rsidRDefault="007F7223" w:rsidP="007F7223" w:rsidR="007F7223" w:rsidRPr="00E778E8">
      <w:pPr>
        <w:jc w:val="center"/>
        <w:rPr>
          <w:b/>
          <w:bCs/>
        </w:rPr>
      </w:pPr>
      <w:r w:rsidRPr="00E778E8">
        <w:rPr>
          <w:b/>
          <w:bCs/>
        </w:rPr>
        <w:t>R E P U B L I K A  H R V A T S K A</w:t>
      </w:r>
    </w:p>
    <w:p w:rsidRDefault="007F7223" w:rsidP="007F7223" w:rsidR="007F7223" w:rsidRPr="00E778E8">
      <w:pPr>
        <w:jc w:val="center"/>
        <w:rPr>
          <w:b/>
          <w:bCs/>
        </w:rPr>
      </w:pPr>
    </w:p>
    <w:p w:rsidRDefault="007F7223" w:rsidP="007F7223" w:rsidR="007F7223" w:rsidRPr="00E778E8">
      <w:pPr>
        <w:jc w:val="center"/>
        <w:rPr>
          <w:b/>
          <w:bCs/>
        </w:rPr>
      </w:pPr>
      <w:r w:rsidRPr="00E778E8">
        <w:rPr>
          <w:b/>
          <w:bCs/>
        </w:rPr>
        <w:t>R J E Š E N J E</w:t>
      </w:r>
    </w:p>
    <w:p w:rsidRDefault="007F7223" w:rsidP="007F7223" w:rsidR="007F7223"/>
    <w:p w:rsidRDefault="006260AA" w:rsidP="00CE5F03" w:rsidR="000D101E" w:rsidRPr="001E1FB6">
      <w:pPr>
        <w:ind w:firstLine="708"/>
        <w:jc w:val="both"/>
      </w:pPr>
      <w:r>
        <w:t xml:space="preserve">Trgovački sud u Zadru, </w:t>
      </w:r>
      <w:r w:rsidRPr="005C4636">
        <w:t>OIB:39670464653</w:t>
      </w:r>
      <w:r>
        <w:t xml:space="preserve">, po sutkinji Ani Markač, </w:t>
      </w:r>
      <w:r w:rsidRPr="00953DAD">
        <w:t xml:space="preserve">povodom prijedloga </w:t>
      </w:r>
      <w:r w:rsidR="000D101E" w:rsidRPr="00953DAD">
        <w:t xml:space="preserve">za sklapanje predstečajne nagodbe </w:t>
      </w:r>
      <w:r w:rsidR="000D101E">
        <w:t xml:space="preserve">podnesenom od strane </w:t>
      </w:r>
      <w:r w:rsidRPr="00953DAD">
        <w:t>dužnika</w:t>
      </w:r>
      <w:r>
        <w:t xml:space="preserve"> </w:t>
      </w:r>
      <w:r w:rsidR="00CE5F03">
        <w:t xml:space="preserve">MILE SOLDE vlasnika poljoprivrednog obrta BAŠTICA, OIB:54188582756, Islam Latinski, Grgurice 69 </w:t>
      </w:r>
      <w:r>
        <w:t xml:space="preserve">dana </w:t>
      </w:r>
      <w:r w:rsidR="000D101E">
        <w:t xml:space="preserve">7. </w:t>
      </w:r>
      <w:r w:rsidR="00CE5F03">
        <w:t xml:space="preserve">studenog </w:t>
      </w:r>
      <w:r>
        <w:t>2016.</w:t>
      </w:r>
    </w:p>
    <w:p w:rsidRDefault="000D101E" w:rsidP="000D101E" w:rsidR="000D101E" w:rsidRPr="000D101E">
      <w:pPr>
        <w:jc w:val="center"/>
        <w:rPr>
          <w:b/>
        </w:rPr>
      </w:pPr>
      <w:r w:rsidRPr="000D101E">
        <w:rPr>
          <w:b/>
        </w:rPr>
        <w:t>r i j e š i o     j e</w:t>
      </w:r>
    </w:p>
    <w:p w:rsidRDefault="000D101E" w:rsidP="000D101E" w:rsidR="000D101E" w:rsidRPr="001E1FB6">
      <w:pPr>
        <w:jc w:val="both"/>
      </w:pPr>
    </w:p>
    <w:p w:rsidRDefault="000D101E" w:rsidP="000D101E" w:rsidR="000D101E">
      <w:pPr>
        <w:ind w:firstLine="708"/>
        <w:jc w:val="both"/>
      </w:pPr>
      <w:r w:rsidRPr="001E1FB6">
        <w:t xml:space="preserve">Odbacuje se prijedlog za sklapanje predstečajne nagodbe podnesen ovom sudu dana </w:t>
      </w:r>
      <w:r w:rsidR="00CE5F03">
        <w:t xml:space="preserve">26. listopada 2016. </w:t>
      </w:r>
      <w:r w:rsidRPr="001E1FB6">
        <w:t xml:space="preserve">od strane dužnika </w:t>
      </w:r>
      <w:r w:rsidR="00CE5F03">
        <w:t>MILE SOLDE vlasnika poljoprivrednog obrta BAŠTICA, OIB:54188582756, Islam Latinski, Grgurice 69 kao nedopušten.</w:t>
      </w:r>
    </w:p>
    <w:p w:rsidRDefault="00CE5F03" w:rsidP="00CE5F03" w:rsidR="00CE5F03"/>
    <w:p w:rsidRDefault="000D101E" w:rsidP="000D101E" w:rsidR="000D101E">
      <w:pPr>
        <w:ind w:left="3540"/>
      </w:pPr>
      <w:r>
        <w:t xml:space="preserve">     Obrazloženje </w:t>
      </w:r>
    </w:p>
    <w:p w:rsidRDefault="000D101E" w:rsidP="000D101E" w:rsidR="000D101E">
      <w:pPr>
        <w:ind w:firstLine="708"/>
        <w:jc w:val="both"/>
      </w:pPr>
    </w:p>
    <w:p w:rsidRDefault="00CE5F03" w:rsidP="0095399C" w:rsidR="00CE5F03">
      <w:pPr>
        <w:ind w:firstLine="708"/>
        <w:jc w:val="both"/>
      </w:pPr>
      <w:r>
        <w:t>D</w:t>
      </w:r>
      <w:r w:rsidRPr="001E1FB6">
        <w:t xml:space="preserve">užnika </w:t>
      </w:r>
      <w:r>
        <w:t xml:space="preserve">MILE SOLDE vlasnika poljoprivrednog obrta BAŠTICA, OIB:54188582756, Islam Latinski, </w:t>
      </w:r>
      <w:r w:rsidR="000D101E">
        <w:t xml:space="preserve">Trgovačkom sudu u Zadru dana </w:t>
      </w:r>
      <w:r>
        <w:t xml:space="preserve">26. listopada 2016. </w:t>
      </w:r>
      <w:r w:rsidR="000D101E">
        <w:t xml:space="preserve">temeljem odredbe čl. 66. Zakona o </w:t>
      </w:r>
      <w:r w:rsidR="000D101E" w:rsidRPr="001E1FB6">
        <w:t>financijskom poslovanju i predstečajnoj nagodbi  (N</w:t>
      </w:r>
      <w:r w:rsidR="000D101E">
        <w:t>arodne novine</w:t>
      </w:r>
      <w:r w:rsidR="000D101E" w:rsidRPr="001E1FB6">
        <w:t xml:space="preserve"> br</w:t>
      </w:r>
      <w:r w:rsidR="000D101E">
        <w:t xml:space="preserve">oj </w:t>
      </w:r>
      <w:r w:rsidR="000D101E" w:rsidRPr="001E1FB6">
        <w:t>108/12</w:t>
      </w:r>
      <w:r w:rsidR="000D101E">
        <w:t>, 144/12, 81/13 i 112/13</w:t>
      </w:r>
      <w:r w:rsidR="000D101E" w:rsidRPr="001E1FB6">
        <w:t xml:space="preserve">, </w:t>
      </w:r>
      <w:r w:rsidR="000D101E">
        <w:t xml:space="preserve">nadalje </w:t>
      </w:r>
      <w:r w:rsidR="000D101E" w:rsidRPr="001E1FB6">
        <w:t>ZFPSN)</w:t>
      </w:r>
      <w:r w:rsidR="0095399C">
        <w:t xml:space="preserve"> podnio je </w:t>
      </w:r>
      <w:r w:rsidR="000D101E" w:rsidRPr="001E1FB6">
        <w:t>prijedlog za sklapanje predstečajne nagodbe</w:t>
      </w:r>
      <w:r>
        <w:t>.</w:t>
      </w:r>
    </w:p>
    <w:p w:rsidRDefault="00CE5F03" w:rsidP="0095399C" w:rsidR="00CE5F03">
      <w:pPr>
        <w:ind w:firstLine="708"/>
        <w:jc w:val="both"/>
      </w:pPr>
      <w:r>
        <w:t xml:space="preserve">Odredbom čl. 66. st. 1. ZFPSN propisano je da je dužnik dužan u roku od petnaest dana od izvršnosti rješenja iz članka 60. st. 13. navedenog Zakona podnijeti trgovačkom sudu nadležnom prema sjedištu dužnika, prijedlog za sklapanje predstečajne nagodbe. </w:t>
      </w:r>
    </w:p>
    <w:p w:rsidRDefault="00CE5F03" w:rsidP="00E2502A" w:rsidR="00CE5F03">
      <w:pPr>
        <w:ind w:firstLine="708"/>
        <w:jc w:val="both"/>
      </w:pPr>
      <w:r>
        <w:t xml:space="preserve">Podneskom od </w:t>
      </w:r>
      <w:smartTag w:element="date" w:uri="urn:schemas-microsoft-com:office:smarttags">
        <w:smartTagPr>
          <w:attr w:val="trans" w:name="ls"/>
          <w:attr w:val="10" w:name="Month"/>
          <w:attr w:val="27" w:name="Day"/>
          <w:attr w:val="2016" w:name="Year"/>
        </w:smartTagPr>
        <w:r>
          <w:t>27. listopada 2016</w:t>
        </w:r>
      </w:smartTag>
      <w:r>
        <w:t xml:space="preserve">. dužnik obavještava ovaj Sud da povlači prijedlog za sklapanje predstečajne nagodbe </w:t>
      </w:r>
      <w:r w:rsidR="005E4B38">
        <w:t>jer da je isti podnesen preuranjeno.</w:t>
      </w:r>
    </w:p>
    <w:p w:rsidRDefault="000D101E" w:rsidP="00E2502A" w:rsidR="00E2502A">
      <w:pPr>
        <w:ind w:firstLine="708"/>
        <w:jc w:val="both"/>
      </w:pPr>
      <w:r w:rsidRPr="001E1FB6">
        <w:t xml:space="preserve">U ovom konkretnom slučaju </w:t>
      </w:r>
      <w:r w:rsidR="00166EBF">
        <w:t xml:space="preserve">dužnik </w:t>
      </w:r>
      <w:r w:rsidR="00E2502A">
        <w:t xml:space="preserve">je prijedlog </w:t>
      </w:r>
      <w:r w:rsidR="00E2502A" w:rsidRPr="001E1FB6">
        <w:t>za sklapanje predstečajne nagodbe</w:t>
      </w:r>
      <w:r w:rsidR="00E2502A">
        <w:t xml:space="preserve"> podnio sudu preuranjeno, tj. prije nego li je rješenje iz čl. 60. st. 13. ZFPSN postalo izvršno, pa je slijedom navedenog odlučeno kao u izreci ovog rješenja.</w:t>
      </w:r>
    </w:p>
    <w:p w:rsidRDefault="00E2502A" w:rsidP="00E2502A" w:rsidR="00E2502A">
      <w:pPr>
        <w:ind w:firstLine="708"/>
        <w:jc w:val="both"/>
      </w:pPr>
    </w:p>
    <w:p w:rsidRDefault="007F7223" w:rsidP="00E778E8" w:rsidR="007F7223">
      <w:pPr>
        <w:ind w:left="705"/>
        <w:jc w:val="center"/>
      </w:pPr>
      <w:r>
        <w:t xml:space="preserve">U Zadru </w:t>
      </w:r>
      <w:r w:rsidR="000D101E">
        <w:t xml:space="preserve">7. </w:t>
      </w:r>
      <w:r w:rsidR="005E4B38">
        <w:t xml:space="preserve">studenog </w:t>
      </w:r>
      <w:r>
        <w:t>201</w:t>
      </w:r>
      <w:r w:rsidR="007C3F73">
        <w:t>6</w:t>
      </w:r>
      <w:r>
        <w:t>.</w:t>
      </w:r>
    </w:p>
    <w:p w:rsidRDefault="00140FE0" w:rsidP="006F76F2" w:rsidR="00140FE0">
      <w:pPr>
        <w:tabs>
          <w:tab w:pos="9072" w:val="right"/>
        </w:tabs>
      </w:pPr>
    </w:p>
    <w:p w:rsidRDefault="00981616" w:rsidP="00981616" w:rsidR="00140FE0">
      <w:pPr>
        <w:tabs>
          <w:tab w:pos="9072" w:val="right"/>
        </w:tabs>
      </w:pPr>
      <w:r>
        <w:tab/>
      </w:r>
      <w:r w:rsidR="00E778E8">
        <w:t xml:space="preserve"> Sutkinja</w:t>
      </w:r>
    </w:p>
    <w:p w:rsidRDefault="00EB787B" w:rsidP="00F46E14" w:rsidR="007F7223">
      <w:pPr>
        <w:tabs>
          <w:tab w:pos="9072" w:val="right"/>
        </w:tabs>
        <w:jc w:val="right"/>
      </w:pPr>
      <w:r>
        <w:t>Ana Markač</w:t>
      </w:r>
    </w:p>
    <w:p w:rsidRDefault="007F7223" w:rsidP="0095399C" w:rsidR="007F7223">
      <w:pPr>
        <w:tabs>
          <w:tab w:pos="6840" w:val="left"/>
        </w:tabs>
        <w:jc w:val="right"/>
      </w:pPr>
    </w:p>
    <w:p w:rsidRDefault="0095399C" w:rsidP="007F7223" w:rsidR="0095399C">
      <w:pPr>
        <w:tabs>
          <w:tab w:pos="6840" w:val="left"/>
        </w:tabs>
      </w:pPr>
    </w:p>
    <w:p w:rsidRDefault="00E778E8" w:rsidP="007F7223" w:rsidR="00E778E8">
      <w:pPr>
        <w:tabs>
          <w:tab w:pos="6840" w:val="left"/>
        </w:tabs>
      </w:pPr>
    </w:p>
    <w:p w:rsidRDefault="007F7223" w:rsidP="007F7223" w:rsidR="007F7223">
      <w:pPr>
        <w:tabs>
          <w:tab w:pos="6840" w:val="left"/>
        </w:tabs>
      </w:pPr>
      <w:r>
        <w:t>UPUTA O PRAVNOM LIJEKU:</w:t>
      </w:r>
    </w:p>
    <w:p w:rsidRDefault="00014B13" w:rsidP="00CF3AB1" w:rsidR="006F76F2" w:rsidRPr="00E2502A">
      <w:pPr>
        <w:jc w:val="both"/>
      </w:pPr>
      <w:r w:rsidRPr="00014B13">
        <w:t xml:space="preserve">Protiv ovog rješenja dopuštena je žalba u roku od 8 </w:t>
      </w:r>
      <w:r>
        <w:t xml:space="preserve">(osam) </w:t>
      </w:r>
      <w:r w:rsidRPr="00014B13">
        <w:t>dana</w:t>
      </w:r>
      <w:r>
        <w:t>,</w:t>
      </w:r>
      <w:r w:rsidRPr="00014B13">
        <w:t xml:space="preserve"> a koja se podnosi ovome sudu u dovoljnom broju primjeraka za sud i stranke, a o istoj odlučuje Visoki t</w:t>
      </w:r>
      <w:r w:rsidR="00E2502A">
        <w:t>rgovački sud Republike Hrvatske</w:t>
      </w:r>
    </w:p>
    <w:p w:rsidRDefault="004D6301" w:rsidP="004D6301" w:rsidR="004D6301">
      <w:pPr>
        <w:jc w:val="both"/>
        <w:rPr>
          <w:bCs/>
        </w:rPr>
      </w:pPr>
      <w:r>
        <w:rPr>
          <w:bCs/>
        </w:rPr>
        <w:lastRenderedPageBreak/>
        <w:t>DNA :</w:t>
      </w:r>
    </w:p>
    <w:p w:rsidRDefault="00014B13" w:rsidP="004D6301" w:rsidR="005E4B38">
      <w:pPr>
        <w:jc w:val="both"/>
      </w:pPr>
      <w:r>
        <w:t xml:space="preserve">- dužniku </w:t>
      </w:r>
    </w:p>
    <w:p w:rsidRDefault="004D6301" w:rsidP="004D6301" w:rsidR="004D6301">
      <w:pPr>
        <w:jc w:val="both"/>
      </w:pPr>
      <w:r>
        <w:t>- e-Oglasna ploča suda</w:t>
      </w:r>
    </w:p>
    <w:p w:rsidRDefault="00014B13" w:rsidP="007F7223" w:rsidR="00A329E2">
      <w:pPr>
        <w:jc w:val="both"/>
      </w:pPr>
      <w:r>
        <w:t>- u</w:t>
      </w:r>
      <w:r w:rsidR="004D6301">
        <w:t xml:space="preserve"> spis</w:t>
      </w:r>
      <w:r w:rsidR="00A329E2" w:rsidRPr="00A329E2">
        <w:t xml:space="preserve"> </w:t>
      </w:r>
    </w:p>
    <w:sectPr w:rsidSect="00A329E2" w:rsidR="00A329E2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pgNumType w:star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624" w:rsidP="00E778E8" w:rsidR="00F20624">
      <w:r>
        <w:separator/>
      </w:r>
    </w:p>
  </w:endnote>
  <w:endnote w:id="0" w:type="continuationSeparator">
    <w:p w:rsidRDefault="00F20624" w:rsidP="00E778E8" w:rsidR="00F20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53372424"/>
      <w:docPartObj>
        <w:docPartGallery w:val="Page Numbers (Bottom of Page)"/>
        <w:docPartUnique/>
      </w:docPartObj>
    </w:sdtPr>
    <w:sdtEndPr/>
    <w:sdtContent>
      <w:p w:rsidRDefault="00A329E2" w:rsidR="00A329E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8BE">
          <w:rPr>
            <w:noProof/>
          </w:rPr>
          <w:t>1</w:t>
        </w:r>
        <w:r>
          <w:fldChar w:fldCharType="end"/>
        </w:r>
      </w:p>
    </w:sdtContent>
  </w:sdt>
  <w:p w:rsidRDefault="00014B13" w:rsidR="00014B1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624" w:rsidP="00E778E8" w:rsidR="00F20624">
      <w:r>
        <w:separator/>
      </w:r>
    </w:p>
  </w:footnote>
  <w:footnote w:id="0" w:type="continuationSeparator">
    <w:p w:rsidRDefault="00F20624" w:rsidP="00E778E8" w:rsidR="00F206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E14" w:rsidP="00E778E8" w:rsidR="00E778E8">
    <w:pPr>
      <w:pStyle w:val="Zaglavlje"/>
      <w:jc w:val="right"/>
    </w:pPr>
    <w:r>
      <w:t>Posl. br. 2 Stpn-32/16-5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7223"/>
    <w:rsid w:val="00014B13"/>
    <w:rsid w:val="00056490"/>
    <w:rsid w:val="000D101E"/>
    <w:rsid w:val="00140FE0"/>
    <w:rsid w:val="00166EBF"/>
    <w:rsid w:val="00170766"/>
    <w:rsid w:val="00234769"/>
    <w:rsid w:val="00416B2E"/>
    <w:rsid w:val="004378BE"/>
    <w:rsid w:val="004D6301"/>
    <w:rsid w:val="005329A8"/>
    <w:rsid w:val="005E4B38"/>
    <w:rsid w:val="006260AA"/>
    <w:rsid w:val="006F76F2"/>
    <w:rsid w:val="007C3F73"/>
    <w:rsid w:val="007F7223"/>
    <w:rsid w:val="0095399C"/>
    <w:rsid w:val="00981616"/>
    <w:rsid w:val="009A6B0A"/>
    <w:rsid w:val="009B6767"/>
    <w:rsid w:val="009F622E"/>
    <w:rsid w:val="00A143DC"/>
    <w:rsid w:val="00A329E2"/>
    <w:rsid w:val="00BB6DDA"/>
    <w:rsid w:val="00CE5F03"/>
    <w:rsid w:val="00CF3AB1"/>
    <w:rsid w:val="00D270F9"/>
    <w:rsid w:val="00E2386F"/>
    <w:rsid w:val="00E2502A"/>
    <w:rsid w:val="00E733B3"/>
    <w:rsid w:val="00E778E8"/>
    <w:rsid w:val="00EB787B"/>
    <w:rsid w:val="00EF54AD"/>
    <w:rsid w:val="00F20624"/>
    <w:rsid w:val="00F46E14"/>
    <w:rsid w:val="00FF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date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72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B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B2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778E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778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78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8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8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8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8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72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F72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B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B2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778E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778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778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78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8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8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8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8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11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Stpn-32/2016</izvorni_sadrzaj>
    <derivirana_varijabla naziv="DomainObject.Predmet.OznakaBroj_1">Stpn-32/2016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 Soldo</izvorni_sadrzaj>
    <derivirana_varijabla naziv="DomainObject.Predmet.StrankaFormated_1">  Mile Soldo</derivirana_varijabla>
  </DomainObject.Predmet.StrankaFormated>
  <DomainObject.Predmet.StrankaFormatedOIB>
    <izvorni_sadrzaj>  Mile Soldo, OIB 54188582756</izvorni_sadrzaj>
    <derivirana_varijabla naziv="DomainObject.Predmet.StrankaFormatedOIB_1">  Mile Soldo, OIB 54188582756</derivirana_varijabla>
  </DomainObject.Predmet.StrankaFormatedOIB>
  <DomainObject.Predmet.StrankaFormatedWithAdress>
    <izvorni_sadrzaj> Mile Soldo, Zaseok Grgurice 11a, 23242 Islam Latinski</izvorni_sadrzaj>
    <derivirana_varijabla naziv="DomainObject.Predmet.StrankaFormatedWithAdress_1"> Mile Soldo, Zaseok Grgurice 11a, 23242 Islam Latinski</derivirana_varijabla>
  </DomainObject.Predmet.StrankaFormatedWithAdress>
  <DomainObject.Predmet.StrankaFormatedWithAdressOIB>
    <izvorni_sadrzaj> Mile Soldo, OIB 54188582756, Zaseok Grgurice 11a, 23242 Islam Latinski</izvorni_sadrzaj>
    <derivirana_varijabla naziv="DomainObject.Predmet.StrankaFormatedWithAdressOIB_1"> Mile Soldo, OIB 54188582756, Zaseok Grgurice 11a, 23242 Islam Latinski</derivirana_varijabla>
  </DomainObject.Predmet.StrankaFormatedWithAdressOIB>
  <DomainObject.Predmet.StrankaWithAdress>
    <izvorni_sadrzaj>Mile Soldo Zaseok Grgurice 11a,23242 Islam Latinski</izvorni_sadrzaj>
    <derivirana_varijabla naziv="DomainObject.Predmet.StrankaWithAdress_1">Mile Soldo Zaseok Grgurice 11a,23242 Islam Latinski</derivirana_varijabla>
  </DomainObject.Predmet.StrankaWithAdress>
  <DomainObject.Predmet.StrankaWithAdressOIB>
    <izvorni_sadrzaj>Mile Soldo, OIB 54188582756, Zaseok Grgurice 11a,23242 Islam Latinski</izvorni_sadrzaj>
    <derivirana_varijabla naziv="DomainObject.Predmet.StrankaWithAdressOIB_1">Mile Soldo, OIB 54188582756, Zaseok Grgurice 11a,23242 Islam Latinski</derivirana_varijabla>
  </DomainObject.Predmet.StrankaWithAdressOIB>
  <DomainObject.Predmet.StrankaNazivFormated>
    <izvorni_sadrzaj>Mile Soldo</izvorni_sadrzaj>
    <derivirana_varijabla naziv="DomainObject.Predmet.StrankaNazivFormated_1">Mile Soldo</derivirana_varijabla>
  </DomainObject.Predmet.StrankaNazivFormated>
  <DomainObject.Predmet.StrankaNazivFormatedOIB>
    <izvorni_sadrzaj>Mile Soldo, OIB 54188582756</izvorni_sadrzaj>
    <derivirana_varijabla naziv="DomainObject.Predmet.StrankaNazivFormatedOIB_1">Mile Soldo, OIB 54188582756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Mile Soldo</item>
    </izvorni_sadrzaj>
    <derivirana_varijabla naziv="DomainObject.Predmet.StrankaListFormated_1">
      <item>Mile Soldo</item>
    </derivirana_varijabla>
  </DomainObject.Predmet.StrankaListFormated>
  <DomainObject.Predmet.StrankaListFormatedOIB>
    <izvorni_sadrzaj>
      <item>Mile Soldo, OIB 54188582756</item>
    </izvorni_sadrzaj>
    <derivirana_varijabla naziv="DomainObject.Predmet.StrankaListFormatedOIB_1">
      <item>Mile Soldo, OIB 54188582756</item>
    </derivirana_varijabla>
  </DomainObject.Predmet.StrankaListFormatedOIB>
  <DomainObject.Predmet.StrankaListFormatedWithAdress>
    <izvorni_sadrzaj>
      <item>Mile Soldo, Zaseok Grgurice 11a, 23242 Islam Latinski</item>
    </izvorni_sadrzaj>
    <derivirana_varijabla naziv="DomainObject.Predmet.StrankaListFormatedWithAdress_1">
      <item>Mile Soldo, Zaseok Grgurice 11a, 23242 Islam Latinski</item>
    </derivirana_varijabla>
  </DomainObject.Predmet.StrankaListFormatedWithAdress>
  <DomainObject.Predmet.StrankaListFormatedWithAdressOIB>
    <izvorni_sadrzaj>
      <item>Mile Soldo, OIB 54188582756, Zaseok Grgurice 11a, 23242 Islam Latinski</item>
    </izvorni_sadrzaj>
    <derivirana_varijabla naziv="DomainObject.Predmet.StrankaListFormatedWithAdressOIB_1">
      <item>Mile Soldo, OIB 54188582756, Zaseok Grgurice 11a, 23242 Islam Latinski</item>
    </derivirana_varijabla>
  </DomainObject.Predmet.StrankaListFormatedWithAdressOIB>
  <DomainObject.Predmet.StrankaListNazivFormated>
    <izvorni_sadrzaj>
      <item>Mile Soldo</item>
    </izvorni_sadrzaj>
    <derivirana_varijabla naziv="DomainObject.Predmet.StrankaListNazivFormated_1">
      <item>Mile Soldo</item>
    </derivirana_varijabla>
  </DomainObject.Predmet.StrankaListNazivFormated>
  <DomainObject.Predmet.StrankaListNazivFormatedOIB>
    <izvorni_sadrzaj>
      <item>Mile Soldo, OIB 54188582756</item>
    </izvorni_sadrzaj>
    <derivirana_varijabla naziv="DomainObject.Predmet.StrankaListNazivFormatedOIB_1">
      <item>Mile Soldo, OIB 54188582756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 Soldo</izvorni_sadrzaj>
    <derivirana_varijabla naziv="DomainObject.Predmet.StrankaIDrugi_1">Mile Soldo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Mile Soldo, OIB 54188582756, Zaseok Grgurice 11a, 23242 Islam Latinski</izvorni_sadrzaj>
    <derivirana_varijabla naziv="DomainObject.Predmet.StrankaIDrugiAdressOIB_1">Mile Soldo, OIB 54188582756, Zaseok Grgurice 11a, 23242 Islam Latinski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 Soldo</item>
    </izvorni_sadrzaj>
    <derivirana_varijabla naziv="DomainObject.Predmet.SudioniciListNaziv_1">
      <item>Mile Soldo</item>
    </derivirana_varijabla>
  </DomainObject.Predmet.SudioniciListNaziv>
  <DomainObject.Predmet.SudioniciListAdressOIB>
    <izvorni_sadrzaj>
      <item>Mile Soldo, OIB 54188582756, Zaseok Grgurice 11a,23242 Islam Latinski</item>
    </izvorni_sadrzaj>
    <derivirana_varijabla naziv="DomainObject.Predmet.SudioniciListAdressOIB_1">
      <item>Mile Soldo, OIB 54188582756, Zaseok Grgurice 11a,23242 Islam Latinski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54188582756</item>
    </izvorni_sadrzaj>
    <derivirana_varijabla naziv="DomainObject.Predmet.SudioniciListNazivOIB_1">
      <item>, OIB 54188582756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13CD5C-E6A0-4D41-BEE2-8CCD71C303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1642</properties:Characters>
  <properties:Lines>54</properties:Lines>
  <properties:Paragraphs>23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2016-11-06T18:39:00Z</dcterms:created>
  <dc:creator>Tina Grgas</dc:creator>
  <cp:lastModifiedBy>Merlina Klišmanić</cp:lastModifiedBy>
  <cp:lastPrinted>2016-11-07T11:39:00Z</cp:lastPrinted>
  <dcterms:modified xmlns:xsi="http://www.w3.org/2001/XMLSchema-instance" xsi:type="dcterms:W3CDTF">2016-11-08T12:35:00Z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