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60a5" w14:paraId="c3060a5" w:rsidRDefault="00CD4711" w:rsidP="007D78F5" w:rsidR="00CD4711" w:rsidRPr="009B3960">
      <w:pPr>
        <w:pStyle w:val="Zaglavlje"/>
        <w15:collapsed w:val="false"/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4D3E75" w:rsidP="00B17678" w:rsidR="00096C2B">
      <w:pPr>
        <w:spacing w:lineRule="auto" w:line="240"/>
        <w:ind w:firstLine="720"/>
        <w:jc w:val="both"/>
      </w:pPr>
      <w:r w:rsidRPr="00EE2AB0">
        <w:t>Trgovački sud u Varaždinu, po sucu toga suda Iris Hatvalić Nemec, kao stečajnom sucu, u stečajnom predmetu povodom prijedloga podnositelja FINA, RC Zagreb, Podružnica Varaždin, A. Cesarca 2, OIB: 85821130368, za pokretanje stečajnog postupka nad dužnikom  ELBA NOVA j.d.o.o., Moslavačka 23, Varaždin, OIB: 86915536920, 5. srpnja 2018.</w:t>
      </w:r>
      <w:r w:rsidR="00B17678" w:rsidRPr="00096C2B">
        <w:t xml:space="preserve">         </w:t>
      </w:r>
    </w:p>
    <w:p w:rsidRDefault="00B17678" w:rsidP="00B17678" w:rsidR="00B17678" w:rsidRPr="0014784E">
      <w:pPr>
        <w:spacing w:lineRule="auto" w:line="240"/>
        <w:ind w:firstLine="720"/>
        <w:jc w:val="both"/>
      </w:pPr>
      <w:r w:rsidRPr="00096C2B">
        <w:t xml:space="preserve">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296C23" w:rsidP="004D3E75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direktoru</w:t>
      </w:r>
      <w:r w:rsidR="00CB7629" w:rsidRPr="007D43FE">
        <w:t xml:space="preserve"> dužnika </w:t>
      </w:r>
      <w:r w:rsidR="004D3E75" w:rsidRPr="00EE2AB0">
        <w:t>ELBA NOVA j.d.o.o.</w:t>
      </w:r>
      <w:r w:rsidR="004D3E75">
        <w:t>, Varaždin</w:t>
      </w:r>
      <w:r w:rsidR="00783054">
        <w:t>,</w:t>
      </w:r>
      <w:r w:rsidR="00CB7629">
        <w:t xml:space="preserve"> </w:t>
      </w:r>
      <w:r w:rsidR="004D3E75">
        <w:t>Anti</w:t>
      </w:r>
      <w:r w:rsidR="004D3E75" w:rsidRPr="00EE2AB0">
        <w:t xml:space="preserve"> </w:t>
      </w:r>
      <w:proofErr w:type="spellStart"/>
      <w:r w:rsidR="004D3E75" w:rsidRPr="00EE2AB0">
        <w:t>Raštegorac</w:t>
      </w:r>
      <w:proofErr w:type="spellEnd"/>
      <w:r w:rsidR="004D3E75" w:rsidRPr="00EE2AB0">
        <w:t>, Moslavačka 23, Varaždin</w:t>
      </w:r>
      <w:r w:rsidR="004D3E75">
        <w:t xml:space="preserve">, OIB: </w:t>
      </w:r>
      <w:r w:rsidR="004D3E75" w:rsidRPr="004D3E75">
        <w:t>90718592678</w:t>
      </w:r>
      <w:r w:rsidR="00783054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 w:rsidR="00190844">
        <w:t>"</w:t>
      </w:r>
      <w:r w:rsidR="007705CF">
        <w:t>Narodne novine</w:t>
      </w:r>
      <w:r w:rsidR="00190844">
        <w:t>"</w:t>
      </w:r>
      <w:r w:rsidR="007705CF">
        <w:t xml:space="preserve"> broj 71/15</w:t>
      </w:r>
      <w:r w:rsidR="00190844"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</w:t>
      </w:r>
      <w:r w:rsidR="00CB7629">
        <w:t>primitka ovog zaključka, dostave</w:t>
      </w:r>
      <w:r w:rsidR="007705CF">
        <w:t xml:space="preserve">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4D3E75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Direktor d</w:t>
      </w:r>
      <w:r w:rsidR="007705CF">
        <w:t>užnik</w:t>
      </w:r>
      <w:r>
        <w:t>a</w:t>
      </w:r>
      <w:r w:rsidR="007705CF">
        <w:t xml:space="preserve">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96C2B" w:rsidP="00C4338C" w:rsidR="00096C2B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4D3E75" w:rsidRPr="00EE2AB0">
        <w:t>12. travnja 2018. u Očevidniku redoslijeda osnova za plaćanje ima evidentirane neizvršene osnove za plaćanje u neprekinutom razdoblju od 120 dana u ukupnom iznosu od 30.302,43 kn te da dužnik ima 1 zaposlenog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 w:rsidRPr="00096C2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</w:t>
      </w:r>
      <w:r w:rsidRPr="00096C2B">
        <w:rPr>
          <w:rFonts w:eastAsia="Times New Roman"/>
          <w:lang w:eastAsia="hr-HR"/>
        </w:rPr>
        <w:t>sukladno čl. 16. st 1, 2 i 3 SZ-a, odlučio kao u izreci ovog zaključka.</w:t>
      </w:r>
    </w:p>
    <w:p w:rsidRDefault="007D5935" w:rsidP="00365CDA" w:rsidR="007D5935" w:rsidRPr="00096C2B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83054" w:rsidP="00B91E99" w:rsidR="00C4338C" w:rsidRPr="00096C2B">
      <w:pPr>
        <w:spacing w:lineRule="auto" w:line="240" w:after="0"/>
        <w:jc w:val="center"/>
        <w:rPr>
          <w:rFonts w:eastAsia="Times New Roman"/>
          <w:lang w:eastAsia="hr-HR"/>
        </w:rPr>
      </w:pPr>
      <w:r w:rsidRPr="00096C2B">
        <w:rPr>
          <w:rFonts w:eastAsia="Times New Roman"/>
          <w:lang w:eastAsia="hr-HR"/>
        </w:rPr>
        <w:t xml:space="preserve">U Varaždinu </w:t>
      </w:r>
      <w:r w:rsidR="004D3E75">
        <w:rPr>
          <w:rFonts w:eastAsia="Times New Roman"/>
          <w:lang w:eastAsia="hr-HR"/>
        </w:rPr>
        <w:t>5</w:t>
      </w:r>
      <w:r w:rsidR="00096C2B" w:rsidRPr="00096C2B">
        <w:rPr>
          <w:rFonts w:eastAsia="Times New Roman"/>
          <w:lang w:eastAsia="hr-HR"/>
        </w:rPr>
        <w:t>. srpnja</w:t>
      </w:r>
      <w:r w:rsidRPr="00096C2B">
        <w:rPr>
          <w:rFonts w:eastAsia="Times New Roman"/>
          <w:lang w:eastAsia="hr-HR"/>
        </w:rPr>
        <w:t xml:space="preserve"> </w:t>
      </w:r>
      <w:r w:rsidR="00B17678" w:rsidRPr="00096C2B">
        <w:rPr>
          <w:rFonts w:eastAsia="Times New Roman"/>
          <w:lang w:eastAsia="hr-HR"/>
        </w:rPr>
        <w:t>2018</w:t>
      </w:r>
      <w:r w:rsidR="005A1CAB" w:rsidRPr="00096C2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4B6BDB" w:rsidR="008B10AD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</w:t>
      </w:r>
      <w:bookmarkStart w:name="_GoBack" w:id="0"/>
      <w:bookmarkEnd w:id="0"/>
      <w:r w:rsidRPr="00190844">
        <w:t>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6532F4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6532F4" w:rsidRPr="00F13CCE">
        <w:t xml:space="preserve">direktor dužnika, </w:t>
      </w:r>
      <w:r w:rsidR="004D3E75" w:rsidRPr="00EE2AB0">
        <w:t xml:space="preserve">Anto </w:t>
      </w:r>
      <w:proofErr w:type="spellStart"/>
      <w:r w:rsidR="004D3E75" w:rsidRPr="00EE2AB0">
        <w:t>Raštegorac</w:t>
      </w:r>
      <w:proofErr w:type="spellEnd"/>
      <w:r w:rsidR="004D3E75" w:rsidRPr="00EE2AB0">
        <w:t>, Moslavačka 23, Varaždin</w:t>
      </w:r>
    </w:p>
    <w:p w:rsidRDefault="00783054" w:rsidP="000B41E0" w:rsidR="00162F87" w:rsidRPr="00281AFC">
      <w:pPr>
        <w:spacing w:lineRule="auto" w:line="240" w:after="0"/>
        <w:jc w:val="both"/>
      </w:pPr>
      <w:r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495" w:rsidP="00CD4711" w:rsidR="00B82495">
      <w:pPr>
        <w:spacing w:lineRule="auto" w:line="240" w:after="0"/>
      </w:pPr>
      <w:r>
        <w:separator/>
      </w:r>
    </w:p>
  </w:endnote>
  <w:endnote w:id="0" w:type="continuationSeparator">
    <w:p w:rsidRDefault="00B82495" w:rsidP="00CD4711" w:rsidR="00B824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495" w:rsidP="00CD4711" w:rsidR="00B82495">
      <w:pPr>
        <w:spacing w:lineRule="auto" w:line="240" w:after="0"/>
      </w:pPr>
      <w:r>
        <w:separator/>
      </w:r>
    </w:p>
  </w:footnote>
  <w:footnote w:id="0" w:type="continuationSeparator">
    <w:p w:rsidRDefault="00B82495" w:rsidP="00CD4711" w:rsidR="00B824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973">
          <w:rPr>
            <w:noProof/>
          </w:rPr>
          <w:t>2</w:t>
        </w:r>
        <w:r>
          <w:fldChar w:fldCharType="end"/>
        </w:r>
      </w:p>
    </w:sdtContent>
  </w:sdt>
  <w:p w:rsidRDefault="004047D2" w:rsidP="004047D2" w:rsidR="004047D2" w:rsidRPr="009B3960">
    <w:pPr>
      <w:pStyle w:val="Zaglavlje"/>
      <w:jc w:val="right"/>
    </w:pPr>
    <w:r>
      <w:t>Poslovni broj: 4</w:t>
    </w:r>
    <w:r w:rsidRPr="009B3960">
      <w:t xml:space="preserve"> St-</w:t>
    </w:r>
    <w:r w:rsidR="004D3E75">
      <w:t>129</w:t>
    </w:r>
    <w:r>
      <w:t>/18-4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973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4D3E75">
      <w:t>129</w:t>
    </w:r>
    <w:r w:rsidR="004047D2">
      <w:t>/18-4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6C2B"/>
    <w:rsid w:val="00097B6F"/>
    <w:rsid w:val="000A1E56"/>
    <w:rsid w:val="000A275A"/>
    <w:rsid w:val="000B1B63"/>
    <w:rsid w:val="000B41E0"/>
    <w:rsid w:val="000B60BC"/>
    <w:rsid w:val="000C0965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210957"/>
    <w:rsid w:val="00231973"/>
    <w:rsid w:val="00281AFC"/>
    <w:rsid w:val="00296C23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047D2"/>
    <w:rsid w:val="00410548"/>
    <w:rsid w:val="00464850"/>
    <w:rsid w:val="004B6BDB"/>
    <w:rsid w:val="004D2BBB"/>
    <w:rsid w:val="004D3E75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532F4"/>
    <w:rsid w:val="006902A4"/>
    <w:rsid w:val="006A4DA1"/>
    <w:rsid w:val="006C1BA0"/>
    <w:rsid w:val="00700EFD"/>
    <w:rsid w:val="00727175"/>
    <w:rsid w:val="007572C4"/>
    <w:rsid w:val="007705CF"/>
    <w:rsid w:val="00783054"/>
    <w:rsid w:val="007C54C3"/>
    <w:rsid w:val="007D5935"/>
    <w:rsid w:val="007D78F5"/>
    <w:rsid w:val="007E06E7"/>
    <w:rsid w:val="007E2466"/>
    <w:rsid w:val="007F6649"/>
    <w:rsid w:val="00817979"/>
    <w:rsid w:val="00854BDB"/>
    <w:rsid w:val="00863162"/>
    <w:rsid w:val="00870190"/>
    <w:rsid w:val="008B10AD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82495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B7629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B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6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B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6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St-129/2018-4</izvorni_sadrzaj>
    <derivirana_varijabla naziv="DomainObject.Oznaka_1">St-129/2018-4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ELBA NOVA jednostavno društvo s ograničenom odgovornošću za proizvodnju i trgovinu zastupanog po punomoćniku Anto Raštegorac</izvorni_sadrzaj>
    <derivirana_varijabla naziv="DomainObject.Predmet.ProtustrankaFormated_1">  ELBA NOVA jednostavno društvo s ograničenom odgovornošću za proizvodnju i trgovinu zastupanog po punomoćniku Anto Raštegorac</derivirana_varijabla>
  </DomainObject.Predmet.ProtustrankaFormated>
  <DomainObject.Predmet.ProtustrankaFormatedOIB>
    <izvorni_sadrzaj>  ELBA NOVA jednostavno društvo s ograničenom odgovornošću za proizvodnju i trgovinu, OIB 86915536920 zastupanog po punomoćniku Anto Raštegorac</izvorni_sadrzaj>
    <derivirana_varijabla naziv="DomainObject.Predmet.ProtustrankaFormatedOIB_1">  ELBA NOVA jednostavno društvo s ograničenom odgovornošću za proizvodnju i trgovinu, OIB 86915536920 zastupanog po punomoćniku Anto Raštegorac</derivirana_varijabla>
  </DomainObject.Predmet.ProtustrankaFormatedOIB>
  <DomainObject.Predmet.ProtustrankaFormatedWithAdress>
    <izvorni_sadrzaj> ELBA NOVA jednostavno društvo s ograničenom odgovornošću za proizvodnju i trgovinu, Moslavačka 23, 42000 Varaždin zastupanog po punomoćniku Anto Raštegorac</izvorni_sadrzaj>
    <derivirana_varijabla naziv="DomainObject.Predmet.ProtustrankaFormatedWithAdress_1"> ELBA NOVA jednostavno društvo s ograničenom odgovornošću za proizvodnju i trgovinu, Moslavačka 23, 42000 Varaždin zastupanog po punomoćniku Anto Raštegorac</derivirana_varijabla>
  </DomainObject.Predmet.ProtustrankaFormatedWithAdress>
  <DomainObject.Predmet.ProtustrankaFormatedWithAdressOIB>
    <izvorni_sadrzaj> ELBA NOVA jednostavno društvo s ograničenom odgovornošću za proizvodnju i trgovinu, OIB 86915536920, Moslavačka 23, 42000 Varaždin zastupanog po punomoćniku Anto Raštegorac</izvorni_sadrzaj>
    <derivirana_varijabla naziv="DomainObject.Predmet.ProtustrankaFormatedWithAdressOIB_1"> ELBA NOVA jednostavno društvo s ograničenom odgovornošću za proizvodnju i trgovinu, OIB 86915536920, Moslavačka 23, 42000 Varaždin zastupanog po punomoćniku Anto Raštegorac</derivirana_varijabla>
  </DomainObject.Predmet.ProtustrankaFormatedWithAdressOIB>
  <DomainObject.Predmet.ProtustrankaWithAdress>
    <izvorni_sadrzaj>ELBA NOVA jednostavno društvo s ograničenom odgovornošću za proizvodnju i trgovinu Moslavačka 23, 42000 Varaždin</izvorni_sadrzaj>
    <derivirana_varijabla naziv="DomainObject.Predmet.ProtustrankaWithAdress_1">ELBA NOVA jednostavno društvo s ograničenom odgovornošću za proizvodnju i trgovinu Moslavačka 23, 42000 Varaždin</derivirana_varijabla>
  </DomainObject.Predmet.ProtustrankaWithAdress>
  <DomainObject.Predmet.ProtustrankaWithAdressOIB>
    <izvorni_sadrzaj>ELBA NOVA jednostavno društvo s ograničenom odgovornošću za proizvodnju i trgovinu, OIB 86915536920, Moslavačka 23, 42000 Varaždin</izvorni_sadrzaj>
    <derivirana_varijabla naziv="DomainObject.Predmet.ProtustrankaWithAdressOIB_1">ELBA NOVA jednostavno društvo s ograničenom odgovornošću za proizvodnju i trgovinu, OIB 86915536920, Moslavačka 23, 42000 Varaždin</derivirana_varijabla>
  </DomainObject.Predmet.ProtustrankaWithAdressOIB>
  <DomainObject.Predmet.ProtustrankaNazivFormated>
    <izvorni_sadrzaj>ELBA NOVA jednostavno društvo s ograničenom odgovornošću za proizvodnju i trgovinu</izvorni_sadrzaj>
    <derivirana_varijabla naziv="DomainObject.Predmet.ProtustrankaNazivFormated_1">ELBA NOVA jednostavno društvo s ograničenom odgovornošću za proizvodnju i trgovinu</derivirana_varijabla>
  </DomainObject.Predmet.ProtustrankaNazivFormated>
  <DomainObject.Predmet.ProtustrankaNazivFormatedOIB>
    <izvorni_sadrzaj>ELBA NOVA jednostavno društvo s ograničenom odgovornošću za proizvodnju i trgovinu, OIB 86915536920</izvorni_sadrzaj>
    <derivirana_varijabla naziv="DomainObject.Predmet.ProtustrankaNazivFormatedOIB_1">ELBA NOVA jednostavno društvo s ograničenom odgovornošću za proizvodnju i trgovinu, OIB 86915536920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30302.43</izvorni_sadrzaj>
    <derivirana_varijabla naziv="DomainObject.Predmet.TrenutnaVrijednost_1">30302.43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ELBA NOVA jednostavno društvo s ograničenom odgovornošću za proizvodnju i trgovinu zastupanog po punomoćniku Anto Raštegorac</item>
    </izvorni_sadrzaj>
    <derivirana_varijabla naziv="DomainObject.Predmet.ProtuStrankaListFormated_1">
      <item>ELBA NOVA jednostavno društvo s ograničenom odgovornošću za proizvodnju i trgovinu zastupanog po punomoćniku Anto Raštegorac</item>
    </derivirana_varijabla>
  </DomainObject.Predmet.ProtuStrankaListFormated>
  <DomainObject.Predmet.ProtuStrankaListFormatedOIB>
    <izvorni_sadrzaj>
      <item>ELBA NOVA jednostavno društvo s ograničenom odgovornošću za proizvodnju i trgovinu, OIB 86915536920 zastupanog po punomoćniku Anto Raštegorac</item>
    </izvorni_sadrzaj>
    <derivirana_varijabla naziv="DomainObject.Predmet.ProtuStrankaListFormatedOIB_1">
      <item>ELBA NOVA jednostavno društvo s ograničenom odgovornošću za proizvodnju i trgovinu, OIB 86915536920 zastupanog po punomoćniku Anto Raštegorac</item>
    </derivirana_varijabla>
  </DomainObject.Predmet.ProtuStrankaListFormatedOIB>
  <DomainObject.Predmet.ProtuStrankaListFormatedWithAdress>
    <izvorni_sadrzaj>
      <item>ELBA NOVA jednostavno društvo s ograničenom odgovornošću za proizvodnju i trgovinu, Moslavačka 23, 42000 Varaždin zastupanog po punomoćniku Anto Raštegorac</item>
    </izvorni_sadrzaj>
    <derivirana_varijabla naziv="DomainObject.Predmet.ProtuStrankaListFormatedWithAdress_1">
      <item>ELBA NOVA jednostavno društvo s ograničenom odgovornošću za proizvodnju i trgovinu, Moslavačka 23, 42000 Varaždin zastupanog po punomoćniku Anto Raštegorac</item>
    </derivirana_varijabla>
  </DomainObject.Predmet.ProtuStrankaListFormatedWithAdress>
  <DomainObject.Predmet.ProtuStrankaListFormatedWithAdressOIB>
    <izvorni_sadrzaj>
      <item>ELBA NOVA jednostavno društvo s ograničenom odgovornošću za proizvodnju i trgovinu, OIB 86915536920, Moslavačka 23, 42000 Varaždin zastupanog po punomoćniku Anto Raštegorac</item>
    </izvorni_sadrzaj>
    <derivirana_varijabla naziv="DomainObject.Predmet.ProtuStrankaListFormatedWithAdressOIB_1">
      <item>ELBA NOVA jednostavno društvo s ograničenom odgovornošću za proizvodnju i trgovinu, OIB 86915536920, Moslavačka 23, 42000 Varaždin zastupanog po punomoćniku Anto Raštegorac</item>
    </derivirana_varijabla>
  </DomainObject.Predmet.ProtuStrankaListFormatedWithAdressOIB>
  <DomainObject.Predmet.ProtuStrankaListNazivFormated>
    <izvorni_sadrzaj>
      <item>ELBA NOVA jednostavno društvo s ograničenom odgovornošću za proizvodnju i trgovinu</item>
    </izvorni_sadrzaj>
    <derivirana_varijabla naziv="DomainObject.Predmet.ProtuStrankaListNazivFormated_1">
      <item>ELBA NOVA jednostavno društvo s ograničenom odgovornošću za proizvodnju i trgovinu</item>
    </derivirana_varijabla>
  </DomainObject.Predmet.ProtuStrankaListNazivFormated>
  <DomainObject.Predmet.ProtuStrankaListNazivFormatedOIB>
    <izvorni_sadrzaj>
      <item>ELBA NOVA jednostavno društvo s ograničenom odgovornošću za proizvodnju i trgovinu, OIB 86915536920</item>
    </izvorni_sadrzaj>
    <derivirana_varijabla naziv="DomainObject.Predmet.ProtuStrankaListNazivFormatedOIB_1">
      <item>ELBA NOVA jednostavno društvo s ograničenom odgovornošću za proizvodnju i trgovinu, OIB 86915536920</item>
    </derivirana_varijabla>
  </DomainObject.Predmet.ProtuStrankaListNazivFormatedOIB>
  <DomainObject.Predmet.OstaliListFormated>
    <izvorni_sadrzaj>
      <item>Sudski registar</item>
      <item>Anto Raštegorac punomoćnik sudionika u postupku ELBA NOVA jednostavno društvo s ograničenom odgovornošću za proizvodnju i trgovinu</item>
    </izvorni_sadrzaj>
    <derivirana_varijabla naziv="DomainObject.Predmet.OstaliListFormated_1">
      <item>Sudski registar</item>
      <item>Anto Raštegorac punomoćnik sudionika u postupku ELBA NOVA jednostavno društvo s ograničenom odgovornošću za proizvodnju i trgovinu</item>
    </derivirana_varijabla>
  </DomainObject.Predmet.OstaliListFormated>
  <DomainObject.Predmet.OstaliListFormatedOIB>
    <izvorni_sadrzaj>
      <item>Sudski registar</item>
      <item>Anto Raštegorac, OIB 90718592678 punomoćnik sudionika u postupku ELBA NOVA jednostavno društvo s ograničenom odgovornošću za proizvodnju i trgovinu</item>
    </izvorni_sadrzaj>
    <derivirana_varijabla naziv="DomainObject.Predmet.OstaliListFormatedOIB_1">
      <item>Sudski registar</item>
      <item>Anto Raštegorac, OIB 90718592678 punomoćnik sudionika u postupku ELBA NOVA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Anto Raštegorac, Moslavačka 23, 42000 Varaždin punomoćnik sudionika u postupku ELBA NOVA jednostavno društvo s ograničenom odgovornošću za proizvodnju i trgovinu</item>
    </izvorni_sadrzaj>
    <derivirana_varijabla naziv="DomainObject.Predmet.OstaliListFormatedWithAdress_1">
      <item>Sudski registar</item>
      <item>Anto Raštegorac, Moslavačka 23, 42000 Varaždin punomoćnik sudionika u postupku ELBA NOVA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Anto Raštegorac, OIB 90718592678, Moslavačka 23, 42000 Varaždin punomoćnik sudionika u postupku ELBA NOVA jednostavno društvo s ograničenom odgovornošću za proizvodnju i trgovinu</item>
    </izvorni_sadrzaj>
    <derivirana_varijabla naziv="DomainObject.Predmet.OstaliListFormatedWithAdressOIB_1">
      <item>Sudski registar</item>
      <item>Anto Raštegorac, OIB 90718592678, Moslavačka 23, 42000 Varaždin punomoćnik sudionika u postupku ELBA NOVA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Anto Raštegorac</item>
    </izvorni_sadrzaj>
    <derivirana_varijabla naziv="DomainObject.Predmet.OstaliListNazivFormated_1">
      <item>Sudski registar</item>
      <item>Anto Raštegorac</item>
    </derivirana_varijabla>
  </DomainObject.Predmet.OstaliListNazivFormated>
  <DomainObject.Predmet.OstaliListNazivFormatedOIB>
    <izvorni_sadrzaj>
      <item>Sudski registar</item>
      <item>Anto Raštegorac, OIB 90718592678</item>
    </izvorni_sadrzaj>
    <derivirana_varijabla naziv="DomainObject.Predmet.OstaliListNazivFormatedOIB_1">
      <item>Sudski registar</item>
      <item>Anto Raštegorac, OIB 90718592678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St-129/2018-4</izvorni_sadrzaj>
    <derivirana_varijabla naziv="DomainObject.PoslovniBrojDokumenta_1">St-129/2018-4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ELBA NOVA jednostavno društvo s ograničenom odgovornošću za proizvodnju i trgovinu</izvorni_sadrzaj>
    <derivirana_varijabla naziv="DomainObject.Predmet.ProtustrankaIDrugi_1">ELBA NOVA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ELBA NOVA jednostavno društvo s ograničenom odgovornošću za proizvodnju i trgovinu, OIB 86915536920, Moslavačka 23, 42000 Varaždin</izvorni_sadrzaj>
    <derivirana_varijabla naziv="DomainObject.Predmet.ProtustrankaIDrugiAdressOIB_1">ELBA NOVA jednostavno društvo s ograničenom odgovornošću za proizvodnju i trgovinu, OIB 86915536920, Moslavačka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ELBA NOVA jednostavno društvo s ograničenom odgovornošću za proizvodnju i trgovinu</item>
      <item>Sudski registar</item>
      <item>Anto Raštegorac</item>
    </izvorni_sadrzaj>
    <derivirana_varijabla naziv="DomainObject.Predmet.SudioniciListNaziv_1">
      <item>Financijska agencija</item>
      <item>ELBA NOVA jednostavno društvo s ograničenom odgovornošću za proizvodnju i trgovinu</item>
      <item>Sudski registar</item>
      <item>Anto Raštegorac</item>
    </derivirana_varijabla>
  </DomainObject.Predmet.SudioniciListNaziv>
  <DomainObject.Predmet.SudioniciListAdressOIB>
    <izvorni_sadrzaj>
      <item>Financijska agencija, OIB 85821130368, Ulica grada Vukovara 70,10000 Zagreb</item>
      <item>ELBA NOVA jednostavno društvo s ograničenom odgovornošću za proizvodnju i trgovinu, OIB 86915536920, Moslavačka 23,42000 Varaždin</item>
      <item>Sudski registar</item>
      <item>Anto Raštegorac, OIB 90718592678, Moslavačka 23,42000 Varaždin</item>
    </izvorni_sadrzaj>
    <derivirana_varijabla naziv="DomainObject.Predmet.SudioniciListAdressOIB_1">
      <item>Financijska agencija, OIB 85821130368, Ulica grada Vukovara 70,10000 Zagreb</item>
      <item>ELBA NOVA jednostavno društvo s ograničenom odgovornošću za proizvodnju i trgovinu, OIB 86915536920, Moslavačka 23,42000 Varaždin</item>
      <item>Sudski registar</item>
      <item>Anto Raštegorac, OIB 90718592678, Moslavačka 23,42000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86915536920</item>
      <item>, OIB null</item>
      <item>, OIB 90718592678</item>
    </izvorni_sadrzaj>
    <derivirana_varijabla naziv="DomainObject.Predmet.SudioniciListNazivOIB_1">
      <item>, OIB 85821130368</item>
      <item>, OIB 86915536920</item>
      <item>, OIB null</item>
      <item>, OIB 90718592678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2140</properties:Characters>
  <properties:Lines>76</properties:Lines>
  <properties:Paragraphs>32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2018-07-03T08:10:00Z</cp:lastPrinted>
  <dcterms:modified xmlns:xsi="http://www.w3.org/2001/XMLSchema-instance" xsi:type="dcterms:W3CDTF">2018-07-06T05:58:00Z</dcterms:modified>
  <cp:revision>57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St-129/2018-4 / Odluka - Zaključak (St-129-18-4_Zaključak_-_nalog_direktoru_da_dostavi_PPI_-_5.7.18..docx)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