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319" w:rsidR="00973F45" w:rsidRPr="00973F45">
        <w:tc>
          <w:tcPr>
            <w:tcW w:type="dxa" w:w="2985"/>
            <w:shd w:fill="auto" w:color="auto" w:val="clear"/>
          </w:tcPr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 w:rsidRPr="00973F45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e1d3e0e" w14:paraId="e1d3e0e" w:rsidRDefault="00973F45" w:rsidP="00973F45" w:rsidR="00973F45" w:rsidRPr="00973F45">
      <w:pPr>
        <w:jc w:val="right"/>
        <w15:collapsed w:val="false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319" w:rsidR="00973F45" w:rsidRPr="00973F45">
        <w:trPr>
          <w:jc w:val="right"/>
        </w:trPr>
        <w:tc>
          <w:tcPr>
            <w:tcW w:type="dxa" w:w="4320"/>
          </w:tcPr>
          <w:p w:rsidRDefault="00973F45" w:rsidP="00E32112" w:rsidR="00973F45" w:rsidRPr="00973F45">
            <w:pPr>
              <w:jc w:val="right"/>
              <w:rPr>
                <w:sz w:val="24"/>
                <w:szCs w:val="24"/>
                <w:lang w:val="hr-HR"/>
              </w:rPr>
            </w:pPr>
            <w:r w:rsidRPr="00973F45">
              <w:rPr>
                <w:sz w:val="24"/>
                <w:szCs w:val="24"/>
                <w:lang w:val="hr-HR"/>
              </w:rPr>
              <w:t>Poslovni broj: 5 St-</w:t>
            </w:r>
            <w:r w:rsidR="00E32112">
              <w:rPr>
                <w:sz w:val="24"/>
                <w:szCs w:val="24"/>
                <w:lang w:val="hr-HR"/>
              </w:rPr>
              <w:t>439/2018-5</w:t>
            </w:r>
          </w:p>
        </w:tc>
      </w:tr>
    </w:tbl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973F45" w:rsidP="0083746A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 H R V A T S K A </w:t>
      </w:r>
    </w:p>
    <w:p w:rsidRDefault="0083746A" w:rsidP="0083746A" w:rsidR="0083746A">
      <w:pPr>
        <w:jc w:val="center"/>
        <w:rPr>
          <w:b/>
          <w:sz w:val="24"/>
          <w:szCs w:val="24"/>
          <w:lang w:val="hr-HR"/>
        </w:rPr>
      </w:pPr>
    </w:p>
    <w:p w:rsidRDefault="000F101B" w:rsidP="0083746A" w:rsidR="000F101B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Trgovački sud u Varaždinu po sucu toga suda Kseniji Flack-Makitan, u predmetu u povodu zahtjeva predlagatelja Financijske agencije, Regionalni centar Zagreb, Podružnica Varaždin, Augusta Cesarca 2, Varaždin, za pokretanje skraćenog stečajnog postupka pro</w:t>
      </w:r>
      <w:r w:rsidR="005E389B">
        <w:rPr>
          <w:sz w:val="24"/>
          <w:szCs w:val="24"/>
          <w:lang w:val="hr-HR"/>
        </w:rPr>
        <w:t xml:space="preserve">tiv dužnika </w:t>
      </w:r>
      <w:r w:rsidR="00E32112">
        <w:rPr>
          <w:sz w:val="24"/>
          <w:szCs w:val="24"/>
          <w:lang w:val="hr-HR"/>
        </w:rPr>
        <w:t xml:space="preserve">IMAT j.d.o.o., Stjepana Radića 121, Majerje, OIB: 42904326261 </w:t>
      </w:r>
      <w:r>
        <w:rPr>
          <w:sz w:val="24"/>
          <w:szCs w:val="24"/>
          <w:lang w:val="hr-HR"/>
        </w:rPr>
        <w:t xml:space="preserve">i prijedloga vjerovnika Republike Hrvatske, Ministarstva financija, Porezne uprave, Područnog ureda </w:t>
      </w:r>
      <w:r w:rsidR="00973F45">
        <w:rPr>
          <w:sz w:val="24"/>
          <w:szCs w:val="24"/>
          <w:lang w:val="hr-HR"/>
        </w:rPr>
        <w:t>Varaždin</w:t>
      </w:r>
      <w:r>
        <w:rPr>
          <w:sz w:val="24"/>
          <w:szCs w:val="24"/>
          <w:lang w:val="hr-HR"/>
        </w:rPr>
        <w:t xml:space="preserve">, zastupane po Županijskom državnom odvjetništvu u Varaždinu, Građansko-upravnom odjelu iz Varaždina, za otvaranje stečajnog postupka nad istim dužnikom, </w:t>
      </w:r>
      <w:r w:rsidR="00361754">
        <w:rPr>
          <w:sz w:val="24"/>
          <w:szCs w:val="24"/>
          <w:lang w:val="hr-HR"/>
        </w:rPr>
        <w:t>14. siječnja 2019</w:t>
      </w:r>
      <w:r w:rsidRPr="0083746A">
        <w:rPr>
          <w:sz w:val="24"/>
          <w:szCs w:val="24"/>
          <w:lang w:val="hr-HR"/>
        </w:rPr>
        <w:t xml:space="preserve">.               </w:t>
      </w:r>
    </w:p>
    <w:p w:rsidRDefault="005E389B" w:rsidP="0083746A" w:rsidR="005E389B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83746A" w:rsidP="000F101B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I. Obustavlja se skraćeni stečajni postupak i pokreće se prethodni postupak nad dužnikom</w:t>
      </w:r>
      <w:r w:rsidR="00E32112">
        <w:rPr>
          <w:sz w:val="24"/>
          <w:szCs w:val="24"/>
          <w:lang w:val="hr-HR"/>
        </w:rPr>
        <w:t xml:space="preserve"> IMAT j.d.o.o., Stjepana Radića 121, Majerje, OIB: 42904326261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052193">
        <w:rPr>
          <w:sz w:val="24"/>
          <w:szCs w:val="24"/>
          <w:lang w:val="hr-HR"/>
        </w:rPr>
        <w:t xml:space="preserve"> </w:t>
      </w:r>
      <w:r w:rsidR="00361754">
        <w:rPr>
          <w:sz w:val="24"/>
          <w:szCs w:val="24"/>
          <w:lang w:val="hr-HR"/>
        </w:rPr>
        <w:t>28. ožujka</w:t>
      </w:r>
      <w:r w:rsidR="00052193">
        <w:rPr>
          <w:sz w:val="24"/>
          <w:szCs w:val="24"/>
          <w:lang w:val="hr-HR"/>
        </w:rPr>
        <w:t xml:space="preserve"> 2019</w:t>
      </w:r>
      <w:r w:rsidRPr="0083746A">
        <w:rPr>
          <w:sz w:val="24"/>
          <w:szCs w:val="24"/>
          <w:lang w:val="hr-HR"/>
        </w:rPr>
        <w:t xml:space="preserve">. u </w:t>
      </w:r>
      <w:r w:rsidR="00E32112">
        <w:rPr>
          <w:sz w:val="24"/>
          <w:szCs w:val="24"/>
          <w:lang w:val="hr-HR"/>
        </w:rPr>
        <w:t>08,30</w:t>
      </w:r>
      <w:r w:rsidRPr="0083746A">
        <w:rPr>
          <w:sz w:val="24"/>
          <w:szCs w:val="24"/>
          <w:lang w:val="hr-HR"/>
        </w:rPr>
        <w:t xml:space="preserve"> sati, soba broj 232/II, na koje se dostavom ovog rješenja </w:t>
      </w:r>
      <w:r w:rsidR="000F101B">
        <w:rPr>
          <w:sz w:val="24"/>
          <w:szCs w:val="24"/>
          <w:lang w:val="hr-HR"/>
        </w:rPr>
        <w:t xml:space="preserve">i objavom na e-Oglasnoj ploči suda </w:t>
      </w:r>
      <w:r w:rsidRPr="0083746A">
        <w:rPr>
          <w:sz w:val="24"/>
          <w:szCs w:val="24"/>
          <w:lang w:val="hr-HR"/>
        </w:rPr>
        <w:t>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F34C7B" w:rsidP="0083746A" w:rsidR="00973F45" w:rsidRPr="00361754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361754">
        <w:rPr>
          <w:sz w:val="24"/>
          <w:szCs w:val="24"/>
          <w:lang w:val="hr-HR"/>
        </w:rPr>
        <w:t xml:space="preserve">Direktor dužnika </w:t>
      </w:r>
      <w:r w:rsidR="00E32112">
        <w:rPr>
          <w:sz w:val="24"/>
          <w:szCs w:val="24"/>
          <w:lang w:val="hr-HR"/>
        </w:rPr>
        <w:t xml:space="preserve">Ivan Mateuš, Stjepana Radića 101, Majerje, </w:t>
      </w:r>
    </w:p>
    <w:p w:rsidRDefault="0083746A" w:rsidP="00F34C7B" w:rsid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Dužnik</w:t>
      </w:r>
      <w:r w:rsidR="00361754">
        <w:rPr>
          <w:sz w:val="24"/>
          <w:szCs w:val="24"/>
          <w:lang w:val="hr-HR"/>
        </w:rPr>
        <w:t xml:space="preserve"> </w:t>
      </w:r>
      <w:r w:rsidR="00E32112">
        <w:rPr>
          <w:sz w:val="24"/>
          <w:szCs w:val="24"/>
          <w:lang w:val="hr-HR"/>
        </w:rPr>
        <w:t>IMAT j.d.o.o., Stjepana Radića 121, Majerje.</w:t>
      </w:r>
    </w:p>
    <w:p w:rsidRDefault="00973F45" w:rsidP="0083746A" w:rsidR="00973F45" w:rsidRPr="0083746A">
      <w:pPr>
        <w:rPr>
          <w:sz w:val="24"/>
          <w:szCs w:val="24"/>
          <w:lang w:val="hr-HR"/>
        </w:rPr>
      </w:pPr>
    </w:p>
    <w:p w:rsidRDefault="00361754" w:rsidP="00052193" w:rsidR="00973F45" w:rsidRPr="0005219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</w:t>
      </w:r>
      <w:r w:rsidR="0083746A" w:rsidRPr="00F34C7B">
        <w:rPr>
          <w:sz w:val="24"/>
          <w:szCs w:val="24"/>
          <w:lang w:val="hr-HR"/>
        </w:rPr>
        <w:t xml:space="preserve"> dužnika</w:t>
      </w:r>
      <w:r>
        <w:rPr>
          <w:sz w:val="24"/>
          <w:szCs w:val="24"/>
          <w:lang w:val="hr-HR"/>
        </w:rPr>
        <w:t xml:space="preserve"> </w:t>
      </w:r>
      <w:r w:rsidR="00E32112">
        <w:rPr>
          <w:sz w:val="24"/>
          <w:szCs w:val="24"/>
          <w:lang w:val="hr-HR"/>
        </w:rPr>
        <w:t xml:space="preserve">Ivanu Mateuš, Stjepana Radića 101, Majerje, OIB: 80224411588, </w:t>
      </w:r>
      <w:r w:rsidR="0083746A" w:rsidRPr="00F34C7B">
        <w:rPr>
          <w:sz w:val="24"/>
          <w:szCs w:val="24"/>
          <w:lang w:val="hr-HR"/>
        </w:rPr>
        <w:t>da na zakazano ročište</w:t>
      </w:r>
      <w:r w:rsidR="0005219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28. ožujka</w:t>
      </w:r>
      <w:r w:rsidR="00EF0312">
        <w:rPr>
          <w:sz w:val="24"/>
          <w:szCs w:val="24"/>
          <w:lang w:val="hr-HR"/>
        </w:rPr>
        <w:t xml:space="preserve"> </w:t>
      </w:r>
      <w:r w:rsidR="00052193">
        <w:rPr>
          <w:sz w:val="24"/>
          <w:szCs w:val="24"/>
          <w:lang w:val="hr-HR"/>
        </w:rPr>
        <w:t>2019</w:t>
      </w:r>
      <w:r w:rsidR="0083746A" w:rsidRPr="00F34C7B">
        <w:rPr>
          <w:sz w:val="24"/>
          <w:szCs w:val="24"/>
          <w:lang w:val="hr-HR"/>
        </w:rPr>
        <w:t xml:space="preserve">. u </w:t>
      </w:r>
      <w:r w:rsidR="00E32112">
        <w:rPr>
          <w:sz w:val="24"/>
          <w:szCs w:val="24"/>
          <w:lang w:val="hr-HR"/>
        </w:rPr>
        <w:t xml:space="preserve">08,30 </w:t>
      </w:r>
      <w:r w:rsidR="00F34C7B" w:rsidRPr="00F34C7B">
        <w:rPr>
          <w:sz w:val="24"/>
          <w:szCs w:val="24"/>
          <w:lang w:val="hr-HR"/>
        </w:rPr>
        <w:t xml:space="preserve">sati,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d</w:t>
      </w:r>
      <w:r>
        <w:rPr>
          <w:rFonts w:cstheme="minorBidi" w:eastAsiaTheme="minorHAnsi"/>
          <w:sz w:val="24"/>
          <w:szCs w:val="24"/>
          <w:lang w:eastAsia="en-US" w:val="hr-HR"/>
        </w:rPr>
        <w:t>ostavi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 javnobilježnički ovjerovljen popis obveza i imovine za dužnika</w:t>
      </w:r>
      <w:r w:rsidR="00E32112">
        <w:rPr>
          <w:sz w:val="24"/>
          <w:szCs w:val="24"/>
          <w:lang w:val="hr-HR"/>
        </w:rPr>
        <w:t xml:space="preserve"> IMAT j.d.o.o., Stjepana Radića 121, Majerje, OIB: 42904326261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, sa podacima propisanom čl. 17.</w:t>
      </w:r>
      <w:r w:rsidR="00944ABD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Stečajnog zakona</w:t>
      </w:r>
      <w:r w:rsidR="00973F45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F34C7B">
        <w:rPr>
          <w:color w:val="000000"/>
          <w:sz w:val="24"/>
          <w:szCs w:val="24"/>
          <w:shd w:fill="FFFFFF" w:color="auto" w:val="clear"/>
          <w:lang w:val="hr-HR"/>
        </w:rPr>
        <w:t>(''Narodne novine'' b</w:t>
      </w:r>
      <w:r w:rsidR="00973F45">
        <w:rPr>
          <w:color w:val="000000"/>
          <w:sz w:val="24"/>
          <w:szCs w:val="24"/>
          <w:shd w:fill="FFFFFF" w:color="auto" w:val="clear"/>
          <w:lang w:val="hr-HR"/>
        </w:rPr>
        <w:t>roj 71/15 – dalje u tekstu: SZ)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, o tome da li je dužnik vlasnik nekretnina i pokretnina, da li ima kakve novčane tražbine prema svojim dužnicima, da li ima kakvih prava koja čine imovinu dužnika, te koje su obveze dužnika unesene u poslovne knjige, s time da se upozorava da se davanjem netočnih ili nepotpunih podataka izlaže odgovornosti kao za lažan iskaz pred sudom, te podatke o solventnosti za dužnika - obrazac SOL2.</w:t>
      </w:r>
    </w:p>
    <w:p w:rsidRDefault="00CE7B29" w:rsidP="00944ABD" w:rsidR="00CE7B29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E7B29" w:rsidP="00CE7B29" w:rsidR="00CE7B29" w:rsidRPr="00CE7B29">
      <w:pPr>
        <w:ind w:firstLine="708"/>
        <w:jc w:val="both"/>
        <w:rPr>
          <w:sz w:val="24"/>
          <w:szCs w:val="24"/>
          <w:lang w:val="hr-HR"/>
        </w:rPr>
      </w:pPr>
      <w:r w:rsidRPr="00CE7B29">
        <w:rPr>
          <w:sz w:val="24"/>
          <w:szCs w:val="24"/>
          <w:lang w:val="hr-HR"/>
        </w:rPr>
        <w:lastRenderedPageBreak/>
        <w:t>III.  Nalaže se Financijskoj agenciji, Varaždin, da u roku od 8 dana dostavi ovome sudu podatak o danima neprekidne blokade računa dužnika</w:t>
      </w:r>
      <w:r w:rsidR="00E32112">
        <w:rPr>
          <w:sz w:val="24"/>
          <w:szCs w:val="24"/>
          <w:lang w:val="hr-HR"/>
        </w:rPr>
        <w:t xml:space="preserve"> IMAT j.d.o.o., Stjepana Radića 121, Majerje, OIB: 42904326261</w:t>
      </w:r>
      <w:r w:rsidRPr="00CE7B29">
        <w:rPr>
          <w:sz w:val="24"/>
          <w:szCs w:val="24"/>
          <w:lang w:val="hr-HR"/>
        </w:rPr>
        <w:t>, i iznosu iz Očevidnika o redoslijedu osnova za plaćanje na računu dužnika za čije namirenje nema novčanih sredstava.</w:t>
      </w:r>
    </w:p>
    <w:p w:rsidRDefault="00CE7B29" w:rsidP="00944ABD" w:rsidR="00CE7B29" w:rsidRPr="00973F45">
      <w:pPr>
        <w:ind w:firstLine="708"/>
        <w:jc w:val="both"/>
        <w:rPr>
          <w:sz w:val="24"/>
          <w:szCs w:val="24"/>
          <w:lang w:val="hr-HR"/>
        </w:rPr>
      </w:pPr>
    </w:p>
    <w:p w:rsidRDefault="00973F45" w:rsidP="00973F45" w:rsidR="00973F45">
      <w:pPr>
        <w:ind w:left="720"/>
        <w:jc w:val="both"/>
        <w:rPr>
          <w:sz w:val="24"/>
          <w:szCs w:val="24"/>
          <w:lang w:val="hr-HR"/>
        </w:rPr>
      </w:pPr>
    </w:p>
    <w:p w:rsidRDefault="0083746A" w:rsidP="00973F45" w:rsidR="005E389B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Obrazloženje</w:t>
      </w:r>
    </w:p>
    <w:p w:rsidRDefault="00973F45" w:rsidP="00973F45" w:rsidR="00973F45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361754">
        <w:rPr>
          <w:sz w:val="24"/>
          <w:szCs w:val="24"/>
          <w:shd w:fill="FFFFFF" w:color="auto" w:val="clear"/>
          <w:lang w:val="hr-HR"/>
        </w:rPr>
        <w:t>14. studenog</w:t>
      </w:r>
      <w:r w:rsidR="00973F45">
        <w:rPr>
          <w:sz w:val="24"/>
          <w:szCs w:val="24"/>
          <w:shd w:fill="FFFFFF" w:color="auto" w:val="clear"/>
          <w:lang w:val="hr-HR"/>
        </w:rPr>
        <w:t xml:space="preserve"> 2018</w:t>
      </w:r>
      <w:r w:rsidRPr="0083746A">
        <w:rPr>
          <w:sz w:val="24"/>
          <w:szCs w:val="24"/>
          <w:shd w:fill="FFFFFF" w:color="auto" w:val="clear"/>
          <w:lang w:val="hr-HR"/>
        </w:rPr>
        <w:t xml:space="preserve">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E32112">
        <w:rPr>
          <w:sz w:val="24"/>
          <w:szCs w:val="24"/>
          <w:lang w:val="hr-HR"/>
        </w:rPr>
        <w:t>7</w:t>
      </w:r>
      <w:r w:rsidR="00361754">
        <w:rPr>
          <w:sz w:val="24"/>
          <w:szCs w:val="24"/>
          <w:lang w:val="hr-HR"/>
        </w:rPr>
        <w:t>. prosinca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>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</w:t>
      </w:r>
      <w:r w:rsidR="00973F45">
        <w:rPr>
          <w:sz w:val="24"/>
          <w:szCs w:val="24"/>
          <w:lang w:val="hr-HR"/>
        </w:rPr>
        <w:t>Varaždin</w:t>
      </w:r>
      <w:r w:rsidRPr="0083746A">
        <w:rPr>
          <w:sz w:val="24"/>
          <w:szCs w:val="24"/>
          <w:lang w:val="hr-HR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E32112">
        <w:rPr>
          <w:sz w:val="24"/>
          <w:szCs w:val="24"/>
          <w:lang w:val="hr-HR"/>
        </w:rPr>
        <w:t>79.974,29</w:t>
      </w:r>
      <w:r w:rsidR="00973F45">
        <w:rPr>
          <w:sz w:val="24"/>
          <w:szCs w:val="24"/>
          <w:lang w:val="hr-HR"/>
        </w:rPr>
        <w:t xml:space="preserve"> </w:t>
      </w:r>
      <w:r w:rsidRPr="0083746A">
        <w:rPr>
          <w:sz w:val="24"/>
          <w:szCs w:val="24"/>
          <w:lang w:val="hr-HR"/>
        </w:rPr>
        <w:t>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052193">
        <w:rPr>
          <w:sz w:val="24"/>
          <w:szCs w:val="24"/>
          <w:lang w:val="hr-HR"/>
        </w:rPr>
        <w:t xml:space="preserve">3. </w:t>
      </w:r>
      <w:r w:rsidR="00361754">
        <w:rPr>
          <w:sz w:val="24"/>
          <w:szCs w:val="24"/>
          <w:lang w:val="hr-HR"/>
        </w:rPr>
        <w:t>prosinca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>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Varaždin,</w:t>
      </w:r>
      <w:r w:rsidRPr="0083746A">
        <w:rPr>
          <w:sz w:val="24"/>
          <w:szCs w:val="24"/>
          <w:lang w:val="hr-HR"/>
        </w:rPr>
        <w:t xml:space="preserve"> iznosi </w:t>
      </w:r>
      <w:r w:rsidR="00E32112">
        <w:rPr>
          <w:sz w:val="24"/>
          <w:szCs w:val="24"/>
          <w:lang w:val="hr-HR"/>
        </w:rPr>
        <w:t xml:space="preserve">79.974,29 </w:t>
      </w:r>
      <w:r w:rsidR="008D11D3">
        <w:rPr>
          <w:sz w:val="24"/>
          <w:szCs w:val="24"/>
          <w:lang w:val="hr-HR"/>
        </w:rPr>
        <w:t>kn</w:t>
      </w:r>
      <w:r w:rsidRPr="0083746A"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CE7B29" w:rsidP="0083746A" w:rsidR="00CE7B29" w:rsidRPr="0083746A">
      <w:pPr>
        <w:jc w:val="both"/>
        <w:rPr>
          <w:sz w:val="24"/>
          <w:szCs w:val="24"/>
          <w:lang w:val="hr-HR"/>
        </w:rPr>
      </w:pPr>
    </w:p>
    <w:p w:rsidRDefault="005E389B" w:rsidP="00973F45" w:rsidR="00973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</w:t>
      </w:r>
      <w:r w:rsidR="00361754">
        <w:rPr>
          <w:sz w:val="24"/>
          <w:szCs w:val="24"/>
          <w:lang w:val="hr-HR"/>
        </w:rPr>
        <w:t xml:space="preserve"> 14. siječnja 2019</w:t>
      </w:r>
      <w:r w:rsidR="0083746A" w:rsidRPr="0083746A">
        <w:rPr>
          <w:sz w:val="24"/>
          <w:szCs w:val="24"/>
          <w:lang w:val="hr-HR"/>
        </w:rPr>
        <w:t xml:space="preserve">. </w:t>
      </w:r>
    </w:p>
    <w:p w:rsidRDefault="00944ABD" w:rsidP="00973F45" w:rsidR="00944ABD">
      <w:pPr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Sudac:</w:t>
      </w: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Ksenija Flack-Makitan, v. r.</w:t>
      </w: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Za točnost otpravka – ovlašteni službenik</w:t>
      </w:r>
    </w:p>
    <w:p w:rsidRDefault="008D11D3" w:rsidP="0083746A" w:rsidR="008D11D3">
      <w:pPr>
        <w:jc w:val="both"/>
        <w:rPr>
          <w:snapToGrid w:val="false"/>
          <w:sz w:val="24"/>
          <w:szCs w:val="24"/>
          <w:lang w:eastAsia="en-US" w:val="hr-HR"/>
        </w:rPr>
      </w:pPr>
    </w:p>
    <w:p w:rsidRDefault="000F101B" w:rsidP="0083746A" w:rsidR="000F101B" w:rsidRPr="0083746A">
      <w:pPr>
        <w:jc w:val="both"/>
        <w:rPr>
          <w:sz w:val="24"/>
          <w:szCs w:val="24"/>
          <w:lang w:val="hr-HR"/>
        </w:rPr>
      </w:pP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POUKA O PRAVNOM LIJEKU:</w:t>
      </w: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3746A" w:rsidP="0083746A" w:rsidR="0083746A" w:rsidRPr="00CE7B29">
      <w:pPr>
        <w:jc w:val="both"/>
        <w:rPr>
          <w:sz w:val="24"/>
          <w:szCs w:val="24"/>
          <w:lang w:val="hr-HR"/>
        </w:rPr>
      </w:pP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 xml:space="preserve">učni ured </w:t>
      </w:r>
      <w:r w:rsidR="00944ABD">
        <w:rPr>
          <w:sz w:val="24"/>
          <w:szCs w:val="24"/>
          <w:lang w:val="hr-HR"/>
        </w:rPr>
        <w:t>Varaždin,</w:t>
      </w:r>
      <w:r w:rsidR="0064496F">
        <w:rPr>
          <w:sz w:val="24"/>
          <w:szCs w:val="24"/>
          <w:lang w:val="hr-HR"/>
        </w:rPr>
        <w:t xml:space="preserve">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83746A" w:rsidR="00361754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64496F">
        <w:rPr>
          <w:sz w:val="24"/>
          <w:szCs w:val="24"/>
          <w:lang w:val="hr-HR"/>
        </w:rPr>
        <w:t xml:space="preserve">Direktor dužnika, </w:t>
      </w:r>
      <w:r w:rsidR="00E32112">
        <w:rPr>
          <w:sz w:val="24"/>
          <w:szCs w:val="24"/>
          <w:lang w:val="hr-HR"/>
        </w:rPr>
        <w:t>Ivan Mateuš, Stjepana Radića 101, Majerje,</w:t>
      </w:r>
    </w:p>
    <w:p w:rsidRDefault="0083746A" w:rsidP="0083746A" w:rsidR="00E32112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4. </w:t>
      </w:r>
      <w:r w:rsidR="00052193">
        <w:rPr>
          <w:sz w:val="24"/>
          <w:szCs w:val="24"/>
          <w:lang w:val="hr-HR"/>
        </w:rPr>
        <w:t xml:space="preserve">Dužnik, </w:t>
      </w:r>
      <w:r w:rsidR="00E32112">
        <w:rPr>
          <w:sz w:val="24"/>
          <w:szCs w:val="24"/>
          <w:lang w:val="hr-HR"/>
        </w:rPr>
        <w:t>IMAT j.d.o.o., Stjepana Radića 121, Majerje,</w:t>
      </w:r>
    </w:p>
    <w:p w:rsidRDefault="00361754" w:rsidP="0083746A" w:rsidR="0083746A" w:rsidRPr="0083746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</w:t>
      </w:r>
      <w:r w:rsidR="00C31737">
        <w:rPr>
          <w:sz w:val="24"/>
          <w:szCs w:val="24"/>
          <w:lang w:val="hr-HR"/>
        </w:rPr>
        <w:t>. E</w:t>
      </w:r>
      <w:r w:rsidR="0064496F">
        <w:rPr>
          <w:sz w:val="24"/>
          <w:szCs w:val="24"/>
          <w:lang w:val="hr-HR"/>
        </w:rPr>
        <w:t>-O</w:t>
      </w:r>
      <w:r w:rsidR="0083746A" w:rsidRPr="0083746A">
        <w:rPr>
          <w:sz w:val="24"/>
          <w:szCs w:val="24"/>
          <w:lang w:val="hr-HR"/>
        </w:rPr>
        <w:t>glasna ploča</w:t>
      </w:r>
      <w:r w:rsidR="00944ABD">
        <w:rPr>
          <w:sz w:val="24"/>
          <w:szCs w:val="24"/>
          <w:lang w:val="hr-HR"/>
        </w:rPr>
        <w:t xml:space="preserve"> suda</w:t>
      </w:r>
    </w:p>
    <w:p w:rsidRDefault="0083746A" w:rsidP="0083746A" w:rsidR="0083746A" w:rsidRPr="0083746A">
      <w:pPr>
        <w:ind w:left="720"/>
        <w:jc w:val="both"/>
        <w:rPr>
          <w:sz w:val="24"/>
          <w:szCs w:val="24"/>
          <w:lang w:val="hr-HR"/>
        </w:rPr>
      </w:pPr>
    </w:p>
    <w:p w:rsidRDefault="00954519" w:rsidR="00954519" w:rsidRPr="0083746A">
      <w:pPr>
        <w:rPr>
          <w:lang w:val="hr-HR"/>
        </w:rPr>
      </w:pPr>
    </w:p>
    <w:sectPr w:rsidSect="005E389B" w:rsidR="00954519" w:rsidRPr="0083746A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35D" w:rsidP="0083746A" w:rsidR="00E3535D">
      <w:r>
        <w:separator/>
      </w:r>
    </w:p>
  </w:endnote>
  <w:endnote w:id="0" w:type="continuationSeparator">
    <w:p w:rsidRDefault="00E3535D" w:rsidP="0083746A" w:rsidR="00E35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35D" w:rsidP="0083746A" w:rsidR="00E3535D">
      <w:r>
        <w:separator/>
      </w:r>
    </w:p>
  </w:footnote>
  <w:footnote w:id="0" w:type="continuationSeparator">
    <w:p w:rsidRDefault="00E3535D" w:rsidP="0083746A" w:rsidR="00E35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8802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D7516A" w:rsidRPr="00D7516A">
          <w:rPr>
            <w:noProof/>
            <w:sz w:val="24"/>
            <w:szCs w:val="24"/>
            <w:lang w:val="hr-HR"/>
          </w:rPr>
          <w:t>3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</w:t>
        </w:r>
        <w:r w:rsidR="00F34C7B">
          <w:rPr>
            <w:sz w:val="24"/>
            <w:szCs w:val="24"/>
          </w:rPr>
          <w:t>-</w:t>
        </w:r>
        <w:r w:rsidR="00E32112">
          <w:rPr>
            <w:sz w:val="24"/>
            <w:szCs w:val="24"/>
          </w:rPr>
          <w:t>439</w:t>
        </w:r>
        <w:r w:rsidR="00361754">
          <w:rPr>
            <w:sz w:val="24"/>
            <w:szCs w:val="24"/>
          </w:rPr>
          <w:t>/2018-5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B403AF5"/>
    <w:multiLevelType w:val="hybridMultilevel"/>
    <w:tmpl w:val="33C8D482"/>
    <w:lvl w:tplc="31A4E858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052193"/>
    <w:rsid w:val="000F101B"/>
    <w:rsid w:val="00127045"/>
    <w:rsid w:val="001F34AF"/>
    <w:rsid w:val="003523DF"/>
    <w:rsid w:val="00361754"/>
    <w:rsid w:val="003F3858"/>
    <w:rsid w:val="00475F78"/>
    <w:rsid w:val="005B098E"/>
    <w:rsid w:val="005E389B"/>
    <w:rsid w:val="0064496F"/>
    <w:rsid w:val="0082057B"/>
    <w:rsid w:val="00826138"/>
    <w:rsid w:val="0083746A"/>
    <w:rsid w:val="008D11D3"/>
    <w:rsid w:val="00944ABD"/>
    <w:rsid w:val="00954519"/>
    <w:rsid w:val="00973F45"/>
    <w:rsid w:val="009B1F81"/>
    <w:rsid w:val="00BE2226"/>
    <w:rsid w:val="00C31737"/>
    <w:rsid w:val="00C75441"/>
    <w:rsid w:val="00CE7B29"/>
    <w:rsid w:val="00D7516A"/>
    <w:rsid w:val="00E32112"/>
    <w:rsid w:val="00E3535D"/>
    <w:rsid w:val="00EE02DB"/>
    <w:rsid w:val="00EF0312"/>
    <w:rsid w:val="00F3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75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16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516A"/>
    <w:rPr>
      <w:rFonts w:eastAsia="Calibr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516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516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75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16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516A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516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516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IMAT jednostavno društvo s  ograničenom odgovornošću za ugostiteljstvo i usluge zastupanog po punomoćniku Ivan Mateuš</izvorni_sadrzaj>
    <derivirana_varijabla naziv="DomainObject.Predmet.ProtustrankaFormated_1">  IMAT jednostavno društvo s  ograničenom odgovornošću za ugostiteljstvo i usluge zastupanog po punomoćniku Ivan Mateuš</derivirana_varijabla>
  </DomainObject.Predmet.ProtustrankaFormated>
  <DomainObject.Predmet.ProtustrankaFormatedOIB>
    <izvorni_sadrzaj>  IMAT jednostavno društvo s  ograničenom odgovornošću za ugostiteljstvo i usluge, OIB 42904326261 zastupanog po punomoćniku Ivan Mateuš</izvorni_sadrzaj>
    <derivirana_varijabla naziv="DomainObject.Predmet.ProtustrankaFormatedOIB_1">  IMAT jednostavno društvo s  ograničenom odgovornošću za ugostiteljstvo i usluge, OIB 42904326261 zastupanog po punomoćniku Ivan Mateuš</derivirana_varijabla>
  </DomainObject.Predmet.ProtustrankaFormatedOIB>
  <DomainObject.Predmet.ProtustrankaFormatedWithAdress>
    <izvorni_sadrzaj> IMAT jednostavno društvo s  ograničenom odgovornošću za ugostiteljstvo i usluge, Stjepana Radića 121, 42206 Majerje zastupanog po punomoćniku Ivan Mateuš</izvorni_sadrzaj>
    <derivirana_varijabla naziv="DomainObject.Predmet.ProtustrankaFormatedWithAdress_1"> IMAT jednostavno društvo s  ograničenom odgovornošću za ugostiteljstvo i usluge, Stjepana Radića 121, 42206 Majerje zastupanog po punomoćniku Ivan Mateuš</derivirana_varijabla>
  </DomainObject.Predmet.ProtustrankaFormatedWithAdress>
  <DomainObject.Predmet.ProtustrankaFormatedWithAdressOIB>
    <izvorni_sadrzaj> IMAT jednostavno društvo s  ograničenom odgovornošću za ugostiteljstvo i usluge, OIB 42904326261, Stjepana Radića 121, 42206 Majerje zastupanog po punomoćniku Ivan Mateuš</izvorni_sadrzaj>
    <derivirana_varijabla naziv="DomainObject.Predmet.ProtustrankaFormatedWithAdressOIB_1"> IMAT jednostavno društvo s  ograničenom odgovornošću za ugostiteljstvo i usluge, OIB 42904326261, Stjepana Radića 121, 42206 Majerje zastupanog po punomoćniku Ivan Mateuš</derivirana_varijabla>
  </DomainObject.Predmet.ProtustrankaFormatedWithAdressOIB>
  <DomainObject.Predmet.ProtustrankaWithAdress>
    <izvorni_sadrzaj>IMAT jednostavno društvo s  ograničenom odgovornošću za ugostiteljstvo i usluge Stjepana Radića 121, 42206 Majerje</izvorni_sadrzaj>
    <derivirana_varijabla naziv="DomainObject.Predmet.ProtustrankaWithAdress_1">IMAT jednostavno društvo s  ograničenom odgovornošću za ugostiteljstvo i usluge Stjepana Radića 121, 42206 Majerje</derivirana_varijabla>
  </DomainObject.Predmet.ProtustrankaWithAdress>
  <DomainObject.Predmet.ProtustrankaWithAdressOIB>
    <izvorni_sadrzaj>IMAT jednostavno društvo s  ograničenom odgovornošću za ugostiteljstvo i usluge, OIB 42904326261, Stjepana Radića 121, 42206 Majerje</izvorni_sadrzaj>
    <derivirana_varijabla naziv="DomainObject.Predmet.ProtustrankaWithAdressOIB_1">IMAT jednostavno društvo s  ograničenom odgovornošću za ugostiteljstvo i usluge, OIB 42904326261, Stjepana Radića 121, 42206 Majerje</derivirana_varijabla>
  </DomainObject.Predmet.ProtustrankaWithAdressOIB>
  <DomainObject.Predmet.ProtustrankaNazivFormated>
    <izvorni_sadrzaj>IMAT jednostavno društvo s  ograničenom odgovornošću za ugostiteljstvo i usluge</izvorni_sadrzaj>
    <derivirana_varijabla naziv="DomainObject.Predmet.ProtustrankaNazivFormated_1">IMAT jednostavno društvo s  ograničenom odgovornošću za ugostiteljstvo i usluge</derivirana_varijabla>
  </DomainObject.Predmet.ProtustrankaNazivFormated>
  <DomainObject.Predmet.ProtustrankaNazivFormatedOIB>
    <izvorni_sadrzaj>IMAT jednostavno društvo s  ograničenom odgovornošću za ugostiteljstvo i usluge, OIB 42904326261</izvorni_sadrzaj>
    <derivirana_varijabla naziv="DomainObject.Predmet.ProtustrankaNazivFormatedOIB_1">IMAT jednostavno društvo s  ograničenom odgovornošću za ugostiteljstvo i usluge, OIB 42904326261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- Porezna uprava Područni ured u Varaždinu zastupanog po punomoćniku Županijsko državno odvjetništvo u Varaždinu</izvorni_sadrzaj>
    <derivirana_varijabla naziv="DomainObject.Predmet.StrankaFormated_1">  Financijska agencija; RH Ministarstvo financija - Porezna uprava Područni ured u Varaždinu zastupanog po punomoćniku Županijsko državno odvjetništvo u Varaždinu</derivirana_varijabla>
  </DomainObject.Predmet.StrankaFormated>
  <DomainObject.Predmet.StrankaFormatedOIB>
    <izvorni_sadrzaj>  Financijska agencija, OIB 85821130368; RH Ministarstvo financija - Porezna uprava Područni ured u Varaždinu, OIB 18683136487 zastupanog po punomoćniku Županijsko državno odvjetništvo u Varaždinu</izvorni_sadrzaj>
    <derivirana_varijabla naziv="DomainObject.Predmet.StrankaFormatedOIB_1">  Financijska agencija, OIB 85821130368; RH Ministarstvo financija - Porezna uprava Područni ured u Varaždinu, OIB 18683136487 zastupanog po punomoćniku Županijsko državno odvjetništvo u Varaždinu</derivirana_varijabla>
  </DomainObject.Predmet.StrankaFormatedOIB>
  <DomainObject.Predmet.StrankaFormatedWithAdress>
    <izvorni_sadrzaj> Financijska agencija, A.Cesarca 2, 42000 Varaždin; RH Ministarstvo financija - Porezna uprava Područni ured u Varaždinu, Graberje 1, 42000 Varaždin zastupanog po punomoćniku Županijsko državno odvjetništvo u Varaždinu</izvorni_sadrzaj>
    <derivirana_varijabla naziv="DomainObject.Predmet.StrankaFormatedWithAdress_1"> Financijska agencija, A.Cesarca 2, 42000 Varaždin; RH Ministarstvo financija - Porezna uprava Područni ured u Varaždinu,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A.Cesarca 2, 42000 Varaždin; RH Ministarstvo financija - Porezna uprava Područni ured u Varaždinu, OIB 18683136487, Graberje 1, 42000 Varaždin zastupanog po punomoćniku Županijsko državno odvjetništvo u Varaždinu</izvorni_sadrzaj>
    <derivirana_varijabla naziv="DomainObject.Predmet.StrankaFormatedWithAdressOIB_1"> Financijska agencija, OIB 85821130368, A.Cesarca 2, 42000 Varaždin; RH Ministarstvo financija - Porezna uprava Područni ured u Varaždinu,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A.Cesarca 2,42000 Varaždin,RH Ministarstvo financija - Porezna uprava Područni ured u Varaždinu Graberje 1,42000 Varaždin</izvorni_sadrzaj>
    <derivirana_varijabla naziv="DomainObject.Predmet.StrankaWithAdress_1">Financijska agencija A.Cesarca 2,42000 Varaždin,RH Ministarstvo financija - Porezna uprava Područni ured u Varaždinu Graberje 1,42000 Varaždin</derivirana_varijabla>
  </DomainObject.Predmet.StrankaWithAdress>
  <DomainObject.Predmet.StrankaWithAdressOIB>
    <izvorni_sadrzaj>Financijska agencija, OIB 85821130368, A.Cesarca 2,42000 Varaždin,RH Ministarstvo financija - Porezna uprava Područni ured u Varaždinu, OIB 18683136487, Graberje 1,42000 Varaždin</izvorni_sadrzaj>
    <derivirana_varijabla naziv="DomainObject.Predmet.StrankaWithAdressOIB_1">Financijska agencija, OIB 85821130368, A.Cesarca 2,42000 Varaždin,RH Ministarstvo financija - Porezna uprava Područni ured u Varaždinu, OIB 18683136487, Graberje 1,42000 Varaždin</derivirana_varijabla>
  </DomainObject.Predmet.StrankaWithAdressOIB>
  <DomainObject.Predmet.StrankaNazivFormated>
    <izvorni_sadrzaj>Financijska agencija,RH Ministarstvo financija - Porezna uprava Područni ured u Varaždinu</izvorni_sadrzaj>
    <derivirana_varijabla naziv="DomainObject.Predmet.StrankaNazivFormated_1">Financijska agencija,RH Ministarstvo financija - Porezna uprava Područni ured u Varaždinu</derivirana_varijabla>
  </DomainObject.Predmet.StrankaNazivFormated>
  <DomainObject.Predmet.StrankaNazivFormatedOIB>
    <izvorni_sadrzaj>Financijska agencija, OIB 85821130368,RH Ministarstvo financija - Porezna uprava Područni ured u Varaždinu, OIB 18683136487</izvorni_sadrzaj>
    <derivirana_varijabla naziv="DomainObject.Predmet.StrankaNazivFormatedOIB_1">Financijska agencija, OIB 85821130368,RH Ministarstvo financija - Porezna uprava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44856.34</izvorni_sadrzaj>
    <derivirana_varijabla naziv="DomainObject.Predmet.TrenutnaVrijednost_1">44856.34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Ministarstvo financija - Porezna uprava Područni ured u Varaždinu zastupanog po punomoćniku Županijsko državno odvjetništvo u Varaždinu</item>
    </izvorni_sadrzaj>
    <derivirana_varijabla naziv="DomainObject.Predmet.StrankaListFormated_1">
      <item>Financijska agencija</item>
      <item>RH Ministarstvo financija - Porezna uprava Područni ured u Varaždinu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Ministarstvo financija - Porezna uprava Područni ured u Varaždinu, OIB 18683136487 zastupanog po punomoćniku Županijsko državno odvjetništvo u Varaždinu</item>
    </izvorni_sadrzaj>
    <derivirana_varijabla naziv="DomainObject.Predmet.StrankaListFormatedOIB_1">
      <item>Financijska agencija, OIB 85821130368</item>
      <item>RH Ministarstvo financija - Porezna uprava Područni ured u Varaždinu,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A.Cesarca 2, 42000 Varaždin</item>
      <item>RH Ministarstvo financija - Porezna uprava Područni ured u Varaždinu, Graberje 1, 42000 Varaždin zastupanog po punomoćniku Županijsko državno odvjetništvo u Varaždinu</item>
    </izvorni_sadrzaj>
    <derivirana_varijabla naziv="DomainObject.Predmet.StrankaListFormatedWithAdress_1">
      <item>Financijska agencija, A.Cesarca 2, 42000 Varaždin</item>
      <item>RH Ministarstvo financija - Porezna uprava Područni ured u Varaždinu,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A.Cesarca 2, 42000 Varaždin</item>
      <item>RH Ministarstvo financija - Porezna uprava Područni ured u Varaždinu,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A.Cesarca 2, 42000 Varaždin</item>
      <item>RH Ministarstvo financija - Porezna uprava Područni ured u Varaždinu,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Ministarstvo financija - Porezna uprava Područni ured u Varaždinu</item>
    </izvorni_sadrzaj>
    <derivirana_varijabla naziv="DomainObject.Predmet.StrankaListNazivFormated_1">
      <item>Financijska agencija</item>
      <item>RH Ministarstvo financija - Porezna uprava Područni ured u Varaždinu</item>
    </derivirana_varijabla>
  </DomainObject.Predmet.StrankaListNazivFormated>
  <DomainObject.Predmet.StrankaListNazivFormatedOIB>
    <izvorni_sadrzaj>
      <item>Financijska agencija, OIB 85821130368</item>
      <item>RH Ministarstvo financija - Porezna uprava Područni ured u Varaždinu, OIB 18683136487</item>
    </izvorni_sadrzaj>
    <derivirana_varijabla naziv="DomainObject.Predmet.StrankaListNazivFormatedOIB_1">
      <item>Financijska agencija, OIB 85821130368</item>
      <item>RH Ministarstvo financija - Porezna uprava Područni ured u Varaždinu, OIB 18683136487</item>
    </derivirana_varijabla>
  </DomainObject.Predmet.StrankaListNazivFormatedOIB>
  <DomainObject.Predmet.ProtuStrankaListFormated>
    <izvorni_sadrzaj>
      <item>IMAT jednostavno društvo s  ograničenom odgovornošću za ugostiteljstvo i usluge zastupanog po punomoćniku Ivan Mateuš</item>
    </izvorni_sadrzaj>
    <derivirana_varijabla naziv="DomainObject.Predmet.ProtuStrankaListFormated_1">
      <item>IMAT jednostavno društvo s  ograničenom odgovornošću za ugostiteljstvo i usluge zastupanog po punomoćniku Ivan Mateuš</item>
    </derivirana_varijabla>
  </DomainObject.Predmet.ProtuStrankaListFormated>
  <DomainObject.Predmet.ProtuStrankaListFormatedOIB>
    <izvorni_sadrzaj>
      <item>IMAT jednostavno društvo s  ograničenom odgovornošću za ugostiteljstvo i usluge, OIB 42904326261 zastupanog po punomoćniku Ivan Mateuš</item>
    </izvorni_sadrzaj>
    <derivirana_varijabla naziv="DomainObject.Predmet.ProtuStrankaListFormatedOIB_1">
      <item>IMAT jednostavno društvo s  ograničenom odgovornošću za ugostiteljstvo i usluge, OIB 42904326261 zastupanog po punomoćniku Ivan Mateuš</item>
    </derivirana_varijabla>
  </DomainObject.Predmet.ProtuStrankaListFormatedOIB>
  <DomainObject.Predmet.ProtuStrankaListFormatedWithAdress>
    <izvorni_sadrzaj>
      <item>IMAT jednostavno društvo s  ograničenom odgovornošću za ugostiteljstvo i usluge, Stjepana Radića 121, 42206 Majerje zastupanog po punomoćniku Ivan Mateuš</item>
    </izvorni_sadrzaj>
    <derivirana_varijabla naziv="DomainObject.Predmet.ProtuStrankaListFormatedWithAdress_1">
      <item>IMAT jednostavno društvo s  ograničenom odgovornošću za ugostiteljstvo i usluge, Stjepana Radića 121, 42206 Majerje zastupanog po punomoćniku Ivan Mateuš</item>
    </derivirana_varijabla>
  </DomainObject.Predmet.ProtuStrankaListFormatedWithAdress>
  <DomainObject.Predmet.ProtuStrankaListFormatedWithAdressOIB>
    <izvorni_sadrzaj>
      <item>IMAT jednostavno društvo s  ograničenom odgovornošću za ugostiteljstvo i usluge, OIB 42904326261, Stjepana Radića 121, 42206 Majerje zastupanog po punomoćniku Ivan Mateuš</item>
    </izvorni_sadrzaj>
    <derivirana_varijabla naziv="DomainObject.Predmet.ProtuStrankaListFormatedWithAdressOIB_1">
      <item>IMAT jednostavno društvo s  ograničenom odgovornošću za ugostiteljstvo i usluge, OIB 42904326261, Stjepana Radića 121, 42206 Majerje zastupanog po punomoćniku Ivan Mateuš</item>
    </derivirana_varijabla>
  </DomainObject.Predmet.ProtuStrankaListFormatedWithAdressOIB>
  <DomainObject.Predmet.ProtuStrankaListNazivFormated>
    <izvorni_sadrzaj>
      <item>IMAT jednostavno društvo s  ograničenom odgovornošću za ugostiteljstvo i usluge</item>
    </izvorni_sadrzaj>
    <derivirana_varijabla naziv="DomainObject.Predmet.ProtuStrankaListNazivFormated_1">
      <item>IMAT jednostavno društvo s  ograničenom odgovornošću za ugostiteljstvo i usluge</item>
    </derivirana_varijabla>
  </DomainObject.Predmet.ProtuStrankaListNazivFormated>
  <DomainObject.Predmet.ProtuStrankaListNazivFormatedOIB>
    <izvorni_sadrzaj>
      <item>IMAT jednostavno društvo s  ograničenom odgovornošću za ugostiteljstvo i usluge, OIB 42904326261</item>
    </izvorni_sadrzaj>
    <derivirana_varijabla naziv="DomainObject.Predmet.ProtuStrankaListNazivFormatedOIB_1">
      <item>IMAT jednostavno društvo s  ograničenom odgovornošću za ugostiteljstvo i usluge, OIB 42904326261</item>
    </derivirana_varijabla>
  </DomainObject.Predmet.ProtuStrankaListNazivFormatedOIB>
  <DomainObject.Predmet.OstaliListFormated>
    <izvorni_sadrzaj>
      <item>Sudski registar</item>
      <item>Ivan Mateuš punomoćnik sudionika u postupku IMAT jednostavno društvo s  ograničenom odgovornošću za ugostiteljstvo i usluge</item>
      <item>Županijsko državno odvjetništvo u Varaždinu punomoćnik sudionika u postupku RH Ministarstvo financija - Porezna uprava Područni ured u Varaždinu</item>
    </izvorni_sadrzaj>
    <derivirana_varijabla naziv="DomainObject.Predmet.OstaliListFormated_1">
      <item>Sudski registar</item>
      <item>Ivan Mateuš punomoćnik sudionika u postupku IMAT jednostavno društvo s  ograničenom odgovornošću za ugostiteljstvo i usluge</item>
      <item>Županijsko državno odvjetništvo u Varaždinu punomoćnik sudionika u postupku RH Ministarstvo financija - Porezna uprava Područni ured u Varaždinu</item>
    </derivirana_varijabla>
  </DomainObject.Predmet.OstaliListFormated>
  <DomainObject.Predmet.OstaliListFormatedOIB>
    <izvorni_sadrzaj>
      <item>Sudski registar</item>
      <item>Ivan Mateuš, OIB 80224411588 punomoćnik sudionika u postupku IMAT jednostavno društvo s  ograničenom odgovornošću za ugostiteljstvo i usluge</item>
      <item>Županijsko državno odvjetništvo u Varaždinu punomoćnik sudionika u postupku RH Ministarstvo financija - Porezna uprava Područni ured u Varaždinu</item>
    </izvorni_sadrzaj>
    <derivirana_varijabla naziv="DomainObject.Predmet.OstaliListFormatedOIB_1">
      <item>Sudski registar</item>
      <item>Ivan Mateuš, OIB 80224411588 punomoćnik sudionika u postupku IMAT jednostavno društvo s  ograničenom odgovornošću za ugostiteljstvo i usluge</item>
      <item>Županijsko državno odvjetništvo u Varaždinu punomoćnik sudionika u postupku RH Ministarstvo financija - Porezna uprava Područni ured u Varaždinu</item>
    </derivirana_varijabla>
  </DomainObject.Predmet.OstaliListFormatedOIB>
  <DomainObject.Predmet.OstaliListFormatedWithAdress>
    <izvorni_sadrzaj>
      <item>Sudski registar</item>
      <item>Ivan Mateuš, Stjepana Radića 101, 42206 Majerje punomoćnik sudionika u postupku IMAT jednostavno društvo s  ograničenom odgovornošću za ugostiteljstvo i usluge</item>
      <item>Županijsko državno odvjetništvo u Varaždinu, B.Radića 2, 42000 Varaždin punomoćnik sudionika u postupku RH Ministarstvo financija - Porezna uprava Područni ured u Varaždinu</item>
    </izvorni_sadrzaj>
    <derivirana_varijabla naziv="DomainObject.Predmet.OstaliListFormatedWithAdress_1">
      <item>Sudski registar</item>
      <item>Ivan Mateuš, Stjepana Radića 101, 42206 Majerje punomoćnik sudionika u postupku IMAT jednostavno društvo s  ograničenom odgovornošću za ugostiteljstvo i usluge</item>
      <item>Županijsko državno odvjetništvo u Varaždinu, B.Radića 2, 42000 Varaždin punomoćnik sudionika u postupku RH Ministarstvo financija - Porezna uprava Područni ured u Varaždinu</item>
    </derivirana_varijabla>
  </DomainObject.Predmet.OstaliListFormatedWithAdress>
  <DomainObject.Predmet.OstaliListFormatedWithAdressOIB>
    <izvorni_sadrzaj>
      <item>Sudski registar</item>
      <item>Ivan Mateuš, OIB 80224411588, Stjepana Radića 101, 42206 Majerje punomoćnik sudionika u postupku IMAT jednostavno društvo s  ograničenom odgovornošću za ugostiteljstvo i usluge</item>
      <item>Županijsko državno odvjetništvo u Varaždinu, B.Radića 2, 42000 Varaždin punomoćnik sudionika u postupku RH Ministarstvo financija - Porezna uprava Područni ured u Varaždinu</item>
    </izvorni_sadrzaj>
    <derivirana_varijabla naziv="DomainObject.Predmet.OstaliListFormatedWithAdressOIB_1">
      <item>Sudski registar</item>
      <item>Ivan Mateuš, OIB 80224411588, Stjepana Radića 101, 42206 Majerje punomoćnik sudionika u postupku IMAT jednostavno društvo s  ograničenom odgovornošću za ugostiteljstvo i usluge</item>
      <item>Županijsko državno odvjetništvo u Varaždinu, B.Radića 2, 42000 Varaždin punomoćnik sudionika u postupku RH Ministarstvo financija - Porezna uprava Područni ured u Varaždinu</item>
    </derivirana_varijabla>
  </DomainObject.Predmet.OstaliListFormatedWithAdressOIB>
  <DomainObject.Predmet.OstaliListNazivFormated>
    <izvorni_sadrzaj>
      <item>Sudski registar</item>
      <item>Ivan Mateuš</item>
      <item>Županijsko državno odvjetništvo u Varaždinu</item>
    </izvorni_sadrzaj>
    <derivirana_varijabla naziv="DomainObject.Predmet.OstaliListNazivFormated_1">
      <item>Sudski registar</item>
      <item>Ivan Mateuš</item>
      <item>Županijsko državno odvjetništvo u Varaždinu</item>
    </derivirana_varijabla>
  </DomainObject.Predmet.OstaliListNazivFormated>
  <DomainObject.Predmet.OstaliListNazivFormatedOIB>
    <izvorni_sadrzaj>
      <item>Sudski registar</item>
      <item>Ivan Mateuš, OIB 80224411588</item>
      <item>Županijsko državno odvjetništvo u Varaždinu</item>
    </izvorni_sadrzaj>
    <derivirana_varijabla naziv="DomainObject.Predmet.OstaliListNazivFormatedOIB_1">
      <item>Sudski registar</item>
      <item>Ivan Mateuš, OIB 80224411588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IMAT jednostavno društvo s  ograničenom odgovornošću za ugostiteljstvo i usluge</izvorni_sadrzaj>
    <derivirana_varijabla naziv="DomainObject.Predmet.ProtustrankaIDrugi_1">IMAT jednostavno društvo s  ograničenom odgovornošću za ugostiteljstvo i usluge</derivirana_varijabla>
  </DomainObject.Predmet.ProtustrankaIDrugi>
  <DomainObject.Predmet.StrankaIDrugiAdressOIB>
    <izvorni_sadrzaj>Financijska agencija, OIB 85821130368, A.Cesarca 2, 42000 Varaždin i dr.</izvorni_sadrzaj>
    <derivirana_varijabla naziv="DomainObject.Predmet.StrankaIDrugiAdressOIB_1">Financijska agencija, OIB 85821130368, A.Cesarca 2, 42000 Varaždin i dr.</derivirana_varijabla>
  </DomainObject.Predmet.StrankaIDrugiAdressOIB>
  <DomainObject.Predmet.ProtustrankaIDrugiAdressOIB>
    <izvorni_sadrzaj>IMAT jednostavno društvo s  ograničenom odgovornošću za ugostiteljstvo i usluge, OIB 42904326261, Stjepana Radića 121, 42206 Majerje</izvorni_sadrzaj>
    <derivirana_varijabla naziv="DomainObject.Predmet.ProtustrankaIDrugiAdressOIB_1">IMAT jednostavno društvo s  ograničenom odgovornošću za ugostiteljstvo i usluge, OIB 42904326261, Stjepana Radića 121,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IMAT jednostavno društvo s  ograničenom odgovornošću za ugostiteljstvo i usluge</item>
      <item>Sudski registar</item>
      <item>Ivan Mateuš</item>
      <item>RH Ministarstvo financija - Porezna uprava Područni ured u Varaždinu</item>
      <item>Županijsko državno odvjetništvo u Varaždinu</item>
    </izvorni_sadrzaj>
    <derivirana_varijabla naziv="DomainObject.Predmet.SudioniciListNaziv_1">
      <item>Financijska agencija</item>
      <item>IMAT jednostavno društvo s  ograničenom odgovornošću za ugostiteljstvo i usluge</item>
      <item>Sudski registar</item>
      <item>Ivan Mateuš</item>
      <item>RH Ministarstvo financija - Porezna uprava Područni ured u Varaždinu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IMAT jednostavno društvo s  ograničenom odgovornošću za ugostiteljstvo i usluge, OIB 42904326261, Stjepana Radića 121,42206 Majerje</item>
      <item>Sudski registar</item>
      <item>Ivan Mateuš, OIB 80224411588, Stjepana Radića 101,42206 Majerje</item>
      <item>RH Ministarstvo financija - Porezna uprava Područni ured u Varaždinu, OIB 18683136487, Graberje 1,42000 Varaždin</item>
      <item>Županijsko državno odvjetništvo u Varaždinu, B.Radića 2,42000 Varaždin</item>
    </izvorni_sadrzaj>
    <derivirana_varijabla naziv="DomainObject.Predmet.SudioniciListAdressOIB_1">
      <item>Financijska agencija, OIB 85821130368, A.Cesarca 2,42000 Varaždin</item>
      <item>IMAT jednostavno društvo s  ograničenom odgovornošću za ugostiteljstvo i usluge, OIB 42904326261, Stjepana Radića 121,42206 Majerje</item>
      <item>Sudski registar</item>
      <item>Ivan Mateuš, OIB 80224411588, Stjepana Radića 101,42206 Majerje</item>
      <item>RH Ministarstvo financija - Porezna uprava Područni ured u Varaždinu,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42904326261</item>
      <item>, OIB null</item>
      <item>, OIB 80224411588</item>
      <item>, OIB 18683136487</item>
      <item>, OIB null</item>
    </izvorni_sadrzaj>
    <derivirana_varijabla naziv="DomainObject.Predmet.SudioniciListNazivOIB_1">
      <item>, OIB 85821130368</item>
      <item>, OIB 42904326261</item>
      <item>, OIB null</item>
      <item>, OIB 80224411588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03B9B-300D-4767-BA2C-6A564383C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776</properties:Words>
  <properties:Characters>4461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2019-01-13T17:51:00Z</dcterms:created>
  <dc:creator>Lea Rogina</dc:creator>
  <cp:lastModifiedBy>Lea Rogina</cp:lastModifiedBy>
  <cp:lastPrinted>2018-12-05T13:29:00Z</cp:lastPrinted>
  <dcterms:modified xmlns:xsi="http://www.w3.org/2001/XMLSchema-instance" xsi:type="dcterms:W3CDTF">2019-01-14T08:58:00Z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(ST-439-18-5 OBUSTAVA SKRAĆENOG STEČAJNOG POSTUPKA I POKR. PRETHODNOG POSTUPKA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