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4c7" w14:paraId="cfcb4c7" w:rsidRDefault="006C4C8F" w:rsidP="006C4C8F" w:rsidR="003A76B6">
      <w:pPr>
        <w15:collapsed w:val="false"/>
      </w:pPr>
      <w:r>
        <w:t xml:space="preserve">               </w:t>
      </w:r>
      <w:r w:rsidR="003A76B6">
        <w:t xml:space="preserve">   </w:t>
      </w:r>
      <w:r w:rsidR="003A76B6"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53632B">
        <w:t>799/19</w:t>
      </w:r>
      <w:r w:rsidR="00210F1E">
        <w:t>-46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53632B" w:rsidRPr="0053632B">
        <w:t>Stečajna masa iza A.M.T. MODERNA d.o.o., Zagreb (Grad Zagreb), Ulica grada Chicaga 18, OIB 56467458276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53632B">
        <w:t>16</w:t>
      </w:r>
      <w:r w:rsidRPr="000F548C">
        <w:t xml:space="preserve">. </w:t>
      </w:r>
      <w:r w:rsidR="0053248B">
        <w:t>srpnja</w:t>
      </w:r>
      <w:r w:rsidR="00F2236A">
        <w:t xml:space="preserve"> 2019</w:t>
      </w:r>
      <w:r w:rsidR="007504FA"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660448" w:rsidP="00660448" w:rsidR="00660448" w:rsidRPr="00783F16">
      <w:pPr>
        <w:ind w:firstLine="348" w:left="3192"/>
        <w:rPr>
          <w:bCs/>
          <w:u w:val="single"/>
        </w:rPr>
      </w:pPr>
    </w:p>
    <w:p w:rsidRDefault="0053632B" w:rsidP="0053632B" w:rsidR="00660448" w:rsidRPr="0053632B">
      <w:pPr>
        <w:ind w:left="3540"/>
        <w:rPr>
          <w:bCs/>
          <w:u w:val="single"/>
        </w:rPr>
      </w:pPr>
      <w:r>
        <w:rPr>
          <w:bCs/>
          <w:u w:val="single"/>
        </w:rPr>
        <w:t>2.</w:t>
      </w:r>
      <w:r w:rsidR="00660448" w:rsidRPr="0053632B">
        <w:rPr>
          <w:bCs/>
          <w:u w:val="single"/>
        </w:rPr>
        <w:t>viši isplatni red</w:t>
      </w:r>
    </w:p>
    <w:p w:rsidRDefault="00783F16" w:rsidP="00783F16" w:rsidR="00783F16" w:rsidRPr="00783F16">
      <w:pPr>
        <w:pStyle w:val="Odlomakpopisa"/>
        <w:ind w:left="3900"/>
        <w:rPr>
          <w:bCs/>
          <w:u w:val="single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A035C3" w:rsidR="0053632B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32B" w:rsidP="00A035C3" w:rsidR="0053632B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32B" w:rsidP="00A035C3" w:rsidR="0053632B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32B" w:rsidP="00A035C3" w:rsidR="0053632B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035C3" w:rsidR="0053632B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32B" w:rsidP="00A035C3" w:rsidR="0053632B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32B" w:rsidP="00A035C3" w:rsidR="0053632B" w:rsidRPr="006F6F2F">
            <w:pPr>
              <w:rPr>
                <w:color w:themeColor="text1" w:val="000000"/>
              </w:rPr>
            </w:pPr>
          </w:p>
          <w:p w:rsidRDefault="0053632B" w:rsidP="00A035C3" w:rsidR="0053632B" w:rsidRPr="004A6E21">
            <w:pPr>
              <w:rPr>
                <w:color w:themeColor="text1" w:val="000000"/>
              </w:rPr>
            </w:pPr>
            <w:r w:rsidRPr="006F6F2F">
              <w:rPr>
                <w:color w:themeColor="text1" w:val="000000"/>
              </w:rPr>
              <w:t>Družba za</w:t>
            </w:r>
            <w:r>
              <w:rPr>
                <w:color w:themeColor="text1" w:val="000000"/>
              </w:rPr>
              <w:t xml:space="preserve"> upravljanje terjatev bank d.d.,OIB 35965662412, </w:t>
            </w:r>
            <w:r w:rsidRPr="006F6F2F">
              <w:rPr>
                <w:color w:themeColor="text1" w:val="000000"/>
              </w:rPr>
              <w:t>Ljubljana, Davčna ulica 1, Republika Slovenija, zastupano po punomoćniku Buterin i Posavec odvjetničko društvo d.o.o.</w:t>
            </w:r>
            <w:r w:rsidRPr="006F6F2F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32B" w:rsidP="00A035C3" w:rsidR="0053632B" w:rsidRPr="006F6F2F">
            <w:pPr>
              <w:rPr>
                <w:color w:themeColor="text1" w:val="000000"/>
              </w:rPr>
            </w:pPr>
            <w:r w:rsidRPr="006F6F2F">
              <w:rPr>
                <w:color w:themeColor="text1" w:val="000000"/>
              </w:rPr>
              <w:t>131.209.582,30</w:t>
            </w:r>
          </w:p>
          <w:p w:rsidRDefault="0053632B" w:rsidP="00A035C3" w:rsidR="0053632B" w:rsidRPr="004A6E21">
            <w:pPr>
              <w:rPr>
                <w:color w:themeColor="text1" w:val="000000"/>
              </w:rPr>
            </w:pPr>
          </w:p>
        </w:tc>
      </w:tr>
      <w:tr w:rsidTr="00A035C3" w:rsidR="0053632B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32B" w:rsidP="00A035C3" w:rsidR="0053632B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32B" w:rsidP="00A035C3" w:rsidR="0053632B" w:rsidRPr="004A6E21">
            <w:pPr>
              <w:rPr>
                <w:color w:themeColor="text1" w:val="000000"/>
              </w:rPr>
            </w:pPr>
            <w:r w:rsidRPr="006F6F2F">
              <w:rPr>
                <w:color w:themeColor="text1" w:val="000000"/>
              </w:rPr>
              <w:t>Republika Hrvatska, Ministar</w:t>
            </w:r>
            <w:r>
              <w:rPr>
                <w:color w:themeColor="text1" w:val="000000"/>
              </w:rPr>
              <w:t xml:space="preserve">stvo financija, Porezna uprava,OIB </w:t>
            </w:r>
            <w:r w:rsidRPr="006F6F2F">
              <w:rPr>
                <w:color w:themeColor="text1" w:val="000000"/>
              </w:rPr>
              <w:t>18683136487</w:t>
            </w:r>
            <w:r w:rsidRPr="006F6F2F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32B" w:rsidP="00A035C3" w:rsidR="0053632B" w:rsidRPr="004A6E21">
            <w:pPr>
              <w:rPr>
                <w:color w:themeColor="text1" w:val="000000"/>
              </w:rPr>
            </w:pPr>
            <w:r w:rsidRPr="006F6F2F">
              <w:rPr>
                <w:color w:themeColor="text1" w:val="000000"/>
              </w:rPr>
              <w:t>3.657,77</w:t>
            </w:r>
          </w:p>
        </w:tc>
      </w:tr>
    </w:tbl>
    <w:p w:rsidRDefault="00914D89" w:rsidP="00660448" w:rsidR="00914D89">
      <w:pPr>
        <w:tabs>
          <w:tab w:pos="3430" w:val="left"/>
        </w:tabs>
      </w:pPr>
      <w:r>
        <w:rPr>
          <w:bCs/>
        </w:rPr>
        <w:tab/>
      </w:r>
      <w:r w:rsidR="006C4C8F">
        <w:rPr>
          <w:bCs/>
        </w:rPr>
        <w:t xml:space="preserve">     </w:t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53248B" w:rsidP="0053248B" w:rsidR="0053248B">
      <w:pPr>
        <w:ind w:firstLine="720"/>
        <w:jc w:val="both"/>
      </w:pPr>
      <w:r>
        <w:t xml:space="preserve">Na ispitnom ročištu održanom </w:t>
      </w:r>
      <w:r w:rsidR="0053632B">
        <w:t>dana 16</w:t>
      </w:r>
      <w:r>
        <w:t xml:space="preserve">. </w:t>
      </w:r>
      <w:r w:rsidR="00861455">
        <w:t>srpnja</w:t>
      </w:r>
      <w:r>
        <w:t xml:space="preserve"> 2019.</w:t>
      </w:r>
      <w:r w:rsidR="00861455">
        <w:t>godine</w:t>
      </w:r>
      <w:r>
        <w:t xml:space="preserve"> ispitane su sve prijavljene tražbine prema svojim iznosima i redu.</w:t>
      </w:r>
    </w:p>
    <w:p w:rsidRDefault="0053248B" w:rsidP="0053248B" w:rsidR="0053248B">
      <w:pPr>
        <w:ind w:firstLine="708"/>
        <w:jc w:val="both"/>
      </w:pPr>
      <w:r>
        <w:t>Stečajni sudac sastavio je, sukladno članku 264. Stečajnog zakona (Narodne novine br. 71/15,104/17; dalje SZ) tablicu ispitanih tražbina, a u koju su za svaku prijavljenu tražbinu uneseni podaci o tome u kojoj je mjeri tražbina utvrđena prema svom iznosu i svom redu, odnosno tko je tražbinu osporio.</w:t>
      </w:r>
    </w:p>
    <w:p w:rsidRDefault="0053248B" w:rsidP="0053248B" w:rsidR="0053248B">
      <w:pPr>
        <w:pStyle w:val="Tijeloteksta"/>
        <w:ind w:firstLine="566"/>
      </w:pPr>
      <w:r>
        <w:t>Tražbine navedene u Izreci ovog rješenja stečajni upravitelj nije osporio, a ni nitko od nazočnih vjerovnika. Stoga se te tražbine na temelju članka 265. stavak 1. SZ-a smatraju utvrđenim, pa je i riješeno kao u Izreci.</w:t>
      </w:r>
    </w:p>
    <w:p w:rsidRDefault="00891414" w:rsidP="0008515F" w:rsidR="001411C9" w:rsidRPr="00F43A54">
      <w:pPr>
        <w:pStyle w:val="Tijeloteksta-uvlaka3"/>
        <w:jc w:val="both"/>
        <w:rPr>
          <w:color w:themeColor="text1" w:val="000000"/>
        </w:rPr>
      </w:pPr>
      <w:r>
        <w:rPr>
          <w:sz w:val="24"/>
          <w:szCs w:val="24"/>
          <w:lang w:eastAsia="en-US"/>
        </w:rPr>
        <w:tab/>
      </w:r>
    </w:p>
    <w:p w:rsidRDefault="00716167" w:rsidP="003F4949" w:rsidR="003F4949">
      <w:pPr>
        <w:jc w:val="center"/>
      </w:pPr>
      <w:r>
        <w:t>U Zagrebu, 16</w:t>
      </w:r>
      <w:r w:rsidR="003F4949">
        <w:t xml:space="preserve">. </w:t>
      </w:r>
      <w:r w:rsidR="005C42D0">
        <w:t xml:space="preserve"> </w:t>
      </w:r>
      <w:r w:rsidR="00861455">
        <w:t>srpnja</w:t>
      </w:r>
      <w:r w:rsidR="00F2236A">
        <w:t xml:space="preserve"> 2019</w:t>
      </w:r>
      <w:r w:rsidR="003F4949">
        <w:t>.</w:t>
      </w:r>
    </w:p>
    <w:p w:rsidRDefault="003F4949" w:rsidP="003F4949" w:rsidR="004857DF"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4C8F">
        <w:tab/>
      </w:r>
      <w:r>
        <w:t>LUCIJA BUTIGAN</w:t>
      </w:r>
      <w:r w:rsidR="00210F1E">
        <w:t>,v.r.</w:t>
      </w:r>
    </w:p>
    <w:p w:rsidRDefault="004857DF" w:rsidP="003F4949" w:rsidR="004857DF"/>
    <w:p w:rsidRDefault="00716167" w:rsidP="003F4949" w:rsidR="00716167"/>
    <w:p w:rsidRDefault="00716167" w:rsidP="003F4949" w:rsidR="00716167"/>
    <w:p w:rsidRDefault="00716167" w:rsidP="003F4949" w:rsidR="00716167"/>
    <w:p w:rsidRDefault="00716167" w:rsidP="003F4949" w:rsidR="00716167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210F1E" w:rsidP="006F7248" w:rsidR="00210F1E">
      <w:pPr>
        <w:ind w:left="4956"/>
        <w:jc w:val="both"/>
      </w:pPr>
      <w:r>
        <w:t>Za točnost otpravka-ovlašteni službenik</w:t>
      </w:r>
    </w:p>
    <w:p w:rsidRDefault="00210F1E" w:rsidP="006F7248" w:rsidR="00210F1E" w:rsidRPr="007067DD">
      <w:pPr>
        <w:ind w:firstLine="708" w:left="4956"/>
        <w:jc w:val="both"/>
      </w:pPr>
      <w: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8592E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F1E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r w:rsidR="00A9202E">
          <w:t xml:space="preserve">     </w:t>
        </w:r>
        <w:r w:rsidR="000F548C">
          <w:t>20 St-</w:t>
        </w:r>
        <w:r w:rsidR="00716167">
          <w:t>799/19</w:t>
        </w:r>
        <w:r>
          <w:t xml:space="preserve"> </w:t>
        </w:r>
      </w:p>
      <w:p w:rsidRDefault="00210F1E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31271"/>
    <w:multiLevelType w:val="hybridMultilevel"/>
    <w:tmpl w:val="3154CDE6"/>
    <w:lvl w:tplc="0BF2B292" w:ilvl="0">
      <w:start w:val="1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3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4">
    <w:nsid w:val="6BDB10F1"/>
    <w:multiLevelType w:val="hybridMultilevel"/>
    <w:tmpl w:val="A19C5340"/>
    <w:lvl w:tplc="27A4220C" w:ilvl="0">
      <w:start w:val="1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64FD1"/>
    <w:rsid w:val="00077228"/>
    <w:rsid w:val="0008515F"/>
    <w:rsid w:val="0008592E"/>
    <w:rsid w:val="000C26B2"/>
    <w:rsid w:val="000D0B25"/>
    <w:rsid w:val="000D3E4B"/>
    <w:rsid w:val="000F548C"/>
    <w:rsid w:val="001411C9"/>
    <w:rsid w:val="001C7137"/>
    <w:rsid w:val="001D23D2"/>
    <w:rsid w:val="001E3DA4"/>
    <w:rsid w:val="00210F1E"/>
    <w:rsid w:val="00211A1B"/>
    <w:rsid w:val="00213BEC"/>
    <w:rsid w:val="00232280"/>
    <w:rsid w:val="00234D11"/>
    <w:rsid w:val="002771EA"/>
    <w:rsid w:val="0028244B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D3FBC"/>
    <w:rsid w:val="003F4949"/>
    <w:rsid w:val="003F52A7"/>
    <w:rsid w:val="004327B3"/>
    <w:rsid w:val="00435979"/>
    <w:rsid w:val="00447BFA"/>
    <w:rsid w:val="0045371F"/>
    <w:rsid w:val="00455137"/>
    <w:rsid w:val="004643CB"/>
    <w:rsid w:val="00472C77"/>
    <w:rsid w:val="00477133"/>
    <w:rsid w:val="004857DF"/>
    <w:rsid w:val="004C53C4"/>
    <w:rsid w:val="004D2689"/>
    <w:rsid w:val="00502F71"/>
    <w:rsid w:val="005117EA"/>
    <w:rsid w:val="0053248B"/>
    <w:rsid w:val="00533B7A"/>
    <w:rsid w:val="0053632B"/>
    <w:rsid w:val="00542AEB"/>
    <w:rsid w:val="00597C80"/>
    <w:rsid w:val="005C42D0"/>
    <w:rsid w:val="005D3B6F"/>
    <w:rsid w:val="005E23C3"/>
    <w:rsid w:val="00621818"/>
    <w:rsid w:val="00660448"/>
    <w:rsid w:val="00664A7D"/>
    <w:rsid w:val="00674468"/>
    <w:rsid w:val="00675F1A"/>
    <w:rsid w:val="00682048"/>
    <w:rsid w:val="00695A46"/>
    <w:rsid w:val="006C4C8F"/>
    <w:rsid w:val="00704F5D"/>
    <w:rsid w:val="00706C0D"/>
    <w:rsid w:val="00716167"/>
    <w:rsid w:val="0073654F"/>
    <w:rsid w:val="007504FA"/>
    <w:rsid w:val="00752CFB"/>
    <w:rsid w:val="00777496"/>
    <w:rsid w:val="00783F16"/>
    <w:rsid w:val="00811ABF"/>
    <w:rsid w:val="00822DC3"/>
    <w:rsid w:val="008357D9"/>
    <w:rsid w:val="00835D92"/>
    <w:rsid w:val="0083642D"/>
    <w:rsid w:val="0085643D"/>
    <w:rsid w:val="00861455"/>
    <w:rsid w:val="00875A4A"/>
    <w:rsid w:val="008901A5"/>
    <w:rsid w:val="00891414"/>
    <w:rsid w:val="008B190D"/>
    <w:rsid w:val="008C52E0"/>
    <w:rsid w:val="008E122E"/>
    <w:rsid w:val="00914D89"/>
    <w:rsid w:val="009203CB"/>
    <w:rsid w:val="00947E02"/>
    <w:rsid w:val="00952AE5"/>
    <w:rsid w:val="009545B9"/>
    <w:rsid w:val="00961E1E"/>
    <w:rsid w:val="00984B3D"/>
    <w:rsid w:val="009A6553"/>
    <w:rsid w:val="009C704E"/>
    <w:rsid w:val="009E4A93"/>
    <w:rsid w:val="00A04A0E"/>
    <w:rsid w:val="00A050E0"/>
    <w:rsid w:val="00A208FC"/>
    <w:rsid w:val="00A45E1B"/>
    <w:rsid w:val="00A47869"/>
    <w:rsid w:val="00A52452"/>
    <w:rsid w:val="00A61D0D"/>
    <w:rsid w:val="00A77938"/>
    <w:rsid w:val="00A81EFF"/>
    <w:rsid w:val="00A9202E"/>
    <w:rsid w:val="00AB4558"/>
    <w:rsid w:val="00AC40FF"/>
    <w:rsid w:val="00AC7FCC"/>
    <w:rsid w:val="00AF37F6"/>
    <w:rsid w:val="00B054D8"/>
    <w:rsid w:val="00B231D2"/>
    <w:rsid w:val="00B23C2E"/>
    <w:rsid w:val="00B26FFE"/>
    <w:rsid w:val="00B41753"/>
    <w:rsid w:val="00B44CB2"/>
    <w:rsid w:val="00B53AC1"/>
    <w:rsid w:val="00B62E91"/>
    <w:rsid w:val="00B75F0C"/>
    <w:rsid w:val="00B804FB"/>
    <w:rsid w:val="00B84227"/>
    <w:rsid w:val="00BB58E3"/>
    <w:rsid w:val="00BC2BC3"/>
    <w:rsid w:val="00BE2485"/>
    <w:rsid w:val="00C007C5"/>
    <w:rsid w:val="00C02364"/>
    <w:rsid w:val="00C3243E"/>
    <w:rsid w:val="00C35A63"/>
    <w:rsid w:val="00C51105"/>
    <w:rsid w:val="00CA2230"/>
    <w:rsid w:val="00CB61FA"/>
    <w:rsid w:val="00CE0911"/>
    <w:rsid w:val="00CF23C9"/>
    <w:rsid w:val="00D127E8"/>
    <w:rsid w:val="00D2250A"/>
    <w:rsid w:val="00D33877"/>
    <w:rsid w:val="00D44775"/>
    <w:rsid w:val="00D56DFC"/>
    <w:rsid w:val="00D71A60"/>
    <w:rsid w:val="00D80F92"/>
    <w:rsid w:val="00D87E80"/>
    <w:rsid w:val="00DC56A0"/>
    <w:rsid w:val="00E3682C"/>
    <w:rsid w:val="00E43813"/>
    <w:rsid w:val="00E825AA"/>
    <w:rsid w:val="00E86DE7"/>
    <w:rsid w:val="00EA3526"/>
    <w:rsid w:val="00EE5FF8"/>
    <w:rsid w:val="00F2236A"/>
    <w:rsid w:val="00F43804"/>
    <w:rsid w:val="00F7463C"/>
    <w:rsid w:val="00F86729"/>
    <w:rsid w:val="00F9664B"/>
    <w:rsid w:val="00FA7F21"/>
    <w:rsid w:val="00FB550E"/>
    <w:rsid w:val="00FE289D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10F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10F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St-799/2019-46</izvorni_sadrzaj>
    <derivirana_varijabla naziv="DomainObject.Oznaka_1">St-799/2019-46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St-799/2019</izvorni_sadrzaj>
    <derivirana_varijabla naziv="DomainObject.Predmet.OznakaBroj_1">St-799/2019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A.M.T. MODERNA društvo s ograničenom odgovornošću za trgovinu, proizvodnju, agencija za promet nekretnina</izvorni_sadrzaj>
    <derivirana_varijabla naziv="DomainObject.Predmet.ProtustrankaFormated_1">  Stečajna masa iza A.M.T. MODERNA društvo s ograničenom odgovornošću za trgovinu, proizvodnju, agencija za promet nekretnina</derivirana_varijabla>
  </DomainObject.Predmet.ProtustrankaFormated>
  <DomainObject.Predmet.ProtustrankaFormatedOIB>
    <izvorni_sadrzaj>  Stečajna masa iza A.M.T. MODERNA društvo s ograničenom odgovornošću za trgovinu, proizvodnju, agencija za promet nekretnina, OIB 56467458276</izvorni_sadrzaj>
    <derivirana_varijabla naziv="DomainObject.Predmet.ProtustrankaFormatedOIB_1">  Stečajna masa iza A.M.T. MODERNA društvo s ograničenom odgovornošću za trgovinu, proizvodnju, agencija za promet nekretnina, OIB 56467458276</derivirana_varijabla>
  </DomainObject.Predmet.ProtustrankaFormatedOIB>
  <DomainObject.Predmet.ProtustrankaFormatedWithAdress>
    <izvorni_sadrzaj> Stečajna masa iza A.M.T. MODERNA društvo s ograničenom odgovornošću za trgovinu, proizvodnju, agencija za promet nekretnina, Ulica grada Chicaga 18, 10000 Zagreb</izvorni_sadrzaj>
    <derivirana_varijabla naziv="DomainObject.Predmet.ProtustrankaFormatedWithAdress_1"> Stečajna masa iza A.M.T. MODERNA društvo s ograničenom odgovornošću za trgovinu, proizvodnju, agencija za promet nekretnina, Ulica grada Chicaga 18, 10000 Zagreb</derivirana_varijabla>
  </DomainObject.Predmet.ProtustrankaFormatedWithAdress>
  <DomainObject.Predmet.ProtustrankaFormatedWithAdressOIB>
    <izvorni_sadrzaj> Stečajna masa iza A.M.T. MODERNA društvo s ograničenom odgovornošću za trgovinu, proizvodnju, agencija za promet nekretnina, OIB 56467458276, Ulica grada Chicaga 18, 10000 Zagreb</izvorni_sadrzaj>
    <derivirana_varijabla naziv="DomainObject.Predmet.ProtustrankaFormatedWithAdressOIB_1"> Stečajna masa iza A.M.T. MODERNA društvo s ograničenom odgovornošću za trgovinu, proizvodnju, agencija za promet nekretnina, OIB 56467458276, Ulica grada Chicaga 18, 10000 Zagreb</derivirana_varijabla>
  </DomainObject.Predmet.ProtustrankaFormatedWithAdressOIB>
  <DomainObject.Predmet.ProtustrankaWithAdress>
    <izvorni_sadrzaj>Stečajna masa iza A.M.T. MODERNA društvo s ograničenom odgovornošću za trgovinu, proizvodnju, agencija za promet nekretnina Ulica grada Chicaga 18, 10000 Zagreb</izvorni_sadrzaj>
    <derivirana_varijabla naziv="DomainObject.Predmet.ProtustrankaWithAdress_1">Stečajna masa iza A.M.T. MODERNA društvo s ograničenom odgovornošću za trgovinu, proizvodnju, agencija za promet nekretnina Ulica grada Chicaga 18, 10000 Zagreb</derivirana_varijabla>
  </DomainObject.Predmet.ProtustrankaWithAdress>
  <DomainObject.Predmet.ProtustrankaWithAdressOIB>
    <izvorni_sadrzaj>Stečajna masa iza A.M.T. MODERNA društvo s ograničenom odgovornošću za trgovinu, proizvodnju, agencija za promet nekretnina, OIB 56467458276, Ulica grada Chicaga 18, 10000 Zagreb</izvorni_sadrzaj>
    <derivirana_varijabla naziv="DomainObject.Predmet.ProtustrankaWithAdressOIB_1">Stečajna masa iza A.M.T. MODERNA društvo s ograničenom odgovornošću za trgovinu, proizvodnju, agencija za promet nekretnina, OIB 56467458276, Ulica grada Chicaga 18, 10000 Zagreb</derivirana_varijabla>
  </DomainObject.Predmet.ProtustrankaWithAdressOIB>
  <DomainObject.Predmet.ProtustrankaNazivFormated>
    <izvorni_sadrzaj>Stečajna masa iza A.M.T. MODERNA društvo s ograničenom odgovornošću za trgovinu, proizvodnju, agencija za promet nekretnina</izvorni_sadrzaj>
    <derivirana_varijabla naziv="DomainObject.Predmet.ProtustrankaNazivFormated_1">Stečajna masa iza A.M.T. MODERNA društvo s ograničenom odgovornošću za trgovinu, proizvodnju, agencija za promet nekretnina</derivirana_varijabla>
  </DomainObject.Predmet.ProtustrankaNazivFormated>
  <DomainObject.Predmet.ProtustrankaNazivFormatedOIB>
    <izvorni_sadrzaj>Stečajna masa iza A.M.T. MODERNA društvo s ograničenom odgovornošću za trgovinu, proizvodnju, agencija za promet nekretnina, OIB 56467458276</izvorni_sadrzaj>
    <derivirana_varijabla naziv="DomainObject.Predmet.ProtustrankaNazivFormatedOIB_1">Stečajna masa iza A.M.T. MODERNA društvo s ograničenom odgovornošću za trgovinu, proizvodnju, agencija za promet nekretnina, OIB 56467458276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DRUŽBA ZA UPRAVLJANJE TERJATEV BANK d.d. zastupanog po punomoćniku BUTERIN&amp;POSAVEC odvjetničko društvo, društvo s ograničenom odgovornošću; BUTERIN&amp;POSAVEC odvjetničko društvo, društvo s ograničenom odgovornošću</izvorni_sadrzaj>
    <derivirana_varijabla naziv="DomainObject.Predmet.StrankaFormated_1">  DRUŽBA ZA UPRAVLJANJE TERJATEV BANK d.d. zastupanog po punomoćniku BUTERIN&amp;POSAVEC odvjetničko društvo, društvo s ograničenom odgovornošću; BUTERIN&amp;POSAVEC odvjetničko društvo, društvo s ograničenom odgovornošću</derivirana_varijabla>
  </DomainObject.Predmet.StrankaFormated>
  <DomainObject.Predmet.StrankaFormatedOIB>
    <izvorni_sadrzaj>  DRUŽBA ZA UPRAVLJANJE TERJATEV BANK d.d., OIB 35965662412 zastupanog po punomoćniku BUTERIN&amp;POSAVEC odvjetničko društvo, društvo s ograničenom odgovornošću; BUTERIN&amp;POSAVEC odvjetničko društvo, društvo s ograničenom odgovornošću, OIB 88443826619</izvorni_sadrzaj>
    <derivirana_varijabla naziv="DomainObject.Predmet.StrankaFormatedOIB_1">  DRUŽBA ZA UPRAVLJANJE TERJATEV BANK d.d., OIB 35965662412 zastupanog po punomoćniku BUTERIN&amp;POSAVEC odvjetničko društvo, društvo s ograničenom odgovornošću; BUTERIN&amp;POSAVEC odvjetničko društvo, društvo s ograničenom odgovornošću, OIB 88443826619</derivirana_varijabla>
  </DomainObject.Predmet.StrankaFormatedOIB>
  <DomainObject.Predmet.StrankaFormatedWithAdress>
    <izvorni_sadrzaj> DRUŽBA ZA UPRAVLJANJE TERJATEV BANK d.d., Davčna ulica 1, 1000 Ljubljana zastupanog po punomoćniku BUTERIN&amp;POSAVEC odvjetničko društvo, društvo s ograničenom odgovornošću; BUTERIN&amp;POSAVEC odvjetničko društvo, društvo s ograničenom odgovornošću, Draškovićeva 82, 10000 Zagreb</izvorni_sadrzaj>
    <derivirana_varijabla naziv="DomainObject.Predmet.StrankaFormatedWithAdress_1"> DRUŽBA ZA UPRAVLJANJE TERJATEV BANK d.d., Davčna ulica 1, 1000 Ljubljana zastupanog po punomoćniku BUTERIN&amp;POSAVEC odvjetničko društvo, društvo s ograničenom odgovornošću; BUTERIN&amp;POSAVEC odvjetničko društvo, društvo s ograničenom odgovornošću, Draškovićeva 82, 10000 Zagreb</derivirana_varijabla>
  </DomainObject.Predmet.StrankaFormatedWithAdress>
  <DomainObject.Predmet.StrankaFormatedWithAdressOIB>
    <izvorni_sadrzaj> DRUŽBA ZA UPRAVLJANJE TERJATEV BANK d.d., OIB 35965662412, Davčna ulica 1, 1000 Ljubljana zastupanog po punomoćniku BUTERIN&amp;POSAVEC odvjetničko društvo, društvo s ograničenom odgovornošću; BUTERIN&amp;POSAVEC odvjetničko društvo, društvo s ograničenom odgovornošću, OIB 88443826619, Draškovićeva 82, 10000 Zagreb</izvorni_sadrzaj>
    <derivirana_varijabla naziv="DomainObject.Predmet.StrankaFormatedWithAdressOIB_1"> DRUŽBA ZA UPRAVLJANJE TERJATEV BANK d.d., OIB 35965662412, Davčna ulica 1, 1000 Ljubljana zastupanog po punomoćniku BUTERIN&amp;POSAVEC odvjetničko društvo, društvo s ograničenom odgovornošću; BUTERIN&amp;POSAVEC odvjetničko društvo, društvo s ograničenom odgovornošću, OIB 88443826619, Draškovićeva 82, 10000 Zagreb</derivirana_varijabla>
  </DomainObject.Predmet.StrankaFormatedWithAdressOIB>
  <DomainObject.Predmet.StrankaWithAdress>
    <izvorni_sadrzaj>DRUŽBA ZA UPRAVLJANJE TERJATEV BANK d.d. Davčna ulica 1,1000 Ljubljana,BUTERIN&amp;POSAVEC odvjetničko društvo, društvo s ograničenom odgovornošću Draškovićeva 82,10000 Zagreb</izvorni_sadrzaj>
    <derivirana_varijabla naziv="DomainObject.Predmet.StrankaWithAdress_1">DRUŽBA ZA UPRAVLJANJE TERJATEV BANK d.d. Davčna ulica 1,1000 Ljubljana,BUTERIN&amp;POSAVEC odvjetničko društvo, društvo s ograničenom odgovornošću Draškovićeva 82,10000 Zagreb</derivirana_varijabla>
  </DomainObject.Predmet.StrankaWithAdress>
  <DomainObject.Predmet.StrankaWithAdressOIB>
    <izvorni_sadrzaj>DRUŽBA ZA UPRAVLJANJE TERJATEV BANK d.d., OIB 35965662412, Davčna ulica 1,1000 Ljubljana,BUTERIN&amp;POSAVEC odvjetničko društvo, društvo s ograničenom odgovornošću, OIB 88443826619, Draškovićeva 82,10000 Zagreb</izvorni_sadrzaj>
    <derivirana_varijabla naziv="DomainObject.Predmet.StrankaWithAdressOIB_1">DRUŽBA ZA UPRAVLJANJE TERJATEV BANK d.d., OIB 35965662412, Davčna ulica 1,1000 Ljubljana,BUTERIN&amp;POSAVEC odvjetničko društvo, društvo s ograničenom odgovornošću, OIB 88443826619, Draškovićeva 82,10000 Zagreb</derivirana_varijabla>
  </DomainObject.Predmet.StrankaWithAdressOIB>
  <DomainObject.Predmet.StrankaNazivFormated>
    <izvorni_sadrzaj>DRUŽBA ZA UPRAVLJANJE TERJATEV BANK d.d.,BUTERIN&amp;POSAVEC odvjetničko društvo, društvo s ograničenom odgovornošću</izvorni_sadrzaj>
    <derivirana_varijabla naziv="DomainObject.Predmet.StrankaNazivFormated_1">DRUŽBA ZA UPRAVLJANJE TERJATEV BANK d.d.,BUTERIN&amp;POSAVEC odvjetničko društvo, društvo s ograničenom odgovornošću</derivirana_varijabla>
  </DomainObject.Predmet.StrankaNazivFormated>
  <DomainObject.Predmet.StrankaNazivFormatedOIB>
    <izvorni_sadrzaj>DRUŽBA ZA UPRAVLJANJE TERJATEV BANK d.d., OIB 35965662412,BUTERIN&amp;POSAVEC odvjetničko društvo, društvo s ograničenom odgovornošću, OIB 88443826619</izvorni_sadrzaj>
    <derivirana_varijabla naziv="DomainObject.Predmet.StrankaNazivFormatedOIB_1">DRUŽBA ZA UPRAVLJANJE TERJATEV BANK d.d., OIB 35965662412,BUTERIN&amp;POSAVEC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DRUŽBA ZA UPRAVLJANJE TERJATEV BANK d.d. zastupanog po punomoćniku BUTERIN&amp;POSAVEC odvjetničko društvo, društvo s ograničenom odgovornošću</item>
      <item>BUTERIN&amp;POSAVEC odvjetničko društvo, društvo s ograničenom odgovornošću</item>
    </izvorni_sadrzaj>
    <derivirana_varijabla naziv="DomainObject.Predmet.StrankaListFormated_1">
      <item>DRUŽBA ZA UPRAVLJANJE TERJATEV BANK d.d. zastupanog po punomoćniku BUTERIN&amp;POSAVEC odvjetničko društvo, društvo s ograničenom odgovornošću</item>
      <item>BUTERIN&amp;POSAVEC odvjetničko društvo, društvo s ograničenom odgovornošću</item>
    </derivirana_varijabla>
  </DomainObject.Predmet.StrankaListFormated>
  <DomainObject.Predmet.StrankaListFormatedOIB>
    <izvorni_sadrzaj>
      <item>DRUŽBA ZA UPRAVLJANJE TERJATEV BANK d.d., OIB 35965662412 zastupanog po punomoćniku BUTERIN&amp;POSAVEC odvjetničko društvo, društvo s ograničenom odgovornošću</item>
      <item>BUTERIN&amp;POSAVEC odvjetničko društvo, društvo s ograničenom odgovornošću, OIB 88443826619</item>
    </izvorni_sadrzaj>
    <derivirana_varijabla naziv="DomainObject.Predmet.StrankaListFormatedOIB_1">
      <item>DRUŽBA ZA UPRAVLJANJE TERJATEV BANK d.d., OIB 35965662412 zastupanog po punomoćniku BUTERIN&amp;POSAVEC odvjetničko društvo, društvo s ograničenom odgovornošću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DRUŽBA ZA UPRAVLJANJE TERJATEV BANK d.d., Davčna ulica 1, 1000 Ljubljana zastupanog po punomoćniku BUTERIN&amp;POSAVEC odvjetničko društvo, društvo s ograničenom odgovornošću</item>
      <item>BUTERIN&amp;POSAVEC odvjetničko društvo, društvo s ograničenom odgovornošću, Draškovićeva 82, 10000 Zagreb</item>
    </izvorni_sadrzaj>
    <derivirana_varijabla naziv="DomainObject.Predmet.StrankaListFormatedWithAdress_1">
      <item>DRUŽBA ZA UPRAVLJANJE TERJATEV BANK d.d., Davčna ulica 1, 1000 Ljubljana zastupanog po punomoćniku BUTERIN&amp;POSAVEC odvjetničko društvo, društvo s ograničenom odgovornošću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DRUŽBA ZA UPRAVLJANJE TERJATEV BANK d.d., OIB 35965662412, Davčna ulica 1, 1000 Ljubljana zastupanog po punomoćniku BUTERIN&amp;POSAVEC odvjetničko društvo, društvo s ograničenom odgovornošću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DRUŽBA ZA UPRAVLJANJE TERJATEV BANK d.d., OIB 35965662412, Davčna ulica 1, 1000 Ljubljana zastupanog po punomoćniku BUTERIN&amp;POSAVEC odvjetničko društvo, društvo s ograničenom odgovornošću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DRUŽBA ZA UPRAVLJANJE TERJATEV BANK d.d.</item>
      <item>BUTERIN&amp;POSAVEC odvjetničko društvo, društvo s ograničenom odgovornošću</item>
    </izvorni_sadrzaj>
    <derivirana_varijabla naziv="DomainObject.Predmet.StrankaListNazivFormated_1">
      <item>DRUŽBA ZA UPRAVLJANJE TERJATEV BANK d.d.</item>
      <item>BUTERIN&amp;POSAVEC odvjetničko društvo, društvo s ograničenom odgovornošću</item>
    </derivirana_varijabla>
  </DomainObject.Predmet.StrankaListNazivFormated>
  <DomainObject.Predmet.StrankaListNazivFormatedOIB>
    <izvorni_sadrzaj>
      <item>DRUŽBA ZA UPRAVLJANJE TERJATEV BANK d.d., OIB 35965662412</item>
      <item>BUTERIN&amp;POSAVEC odvjetničko društvo, društvo s ograničenom odgovornošću, OIB 88443826619</item>
    </izvorni_sadrzaj>
    <derivirana_varijabla naziv="DomainObject.Predmet.StrankaListNazivFormatedOIB_1">
      <item>DRUŽBA ZA UPRAVLJANJE TERJATEV BANK d.d., OIB 35965662412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Stečajna masa iza A.M.T. MODERNA društvo s ograničenom odgovornošću za trgovinu, proizvodnju, agencija za promet nekretnina</item>
    </izvorni_sadrzaj>
    <derivirana_varijabla naziv="DomainObject.Predmet.ProtuStrankaListFormated_1">
      <item>Stečajna masa iza A.M.T. MODERNA društvo s ograničenom odgovornošću za trgovinu, proizvodnju, agencija za promet nekretnina</item>
    </derivirana_varijabla>
  </DomainObject.Predmet.ProtuStrankaListFormated>
  <DomainObject.Predmet.ProtuStrankaListFormatedOIB>
    <izvorni_sadrzaj>
      <item>Stečajna masa iza A.M.T. MODERNA društvo s ograničenom odgovornošću za trgovinu, proizvodnju, agencija za promet nekretnina, OIB 56467458276</item>
    </izvorni_sadrzaj>
    <derivirana_varijabla naziv="DomainObject.Predmet.ProtuStrankaListFormatedOIB_1">
      <item>Stečajna masa iza A.M.T. MODERNA društvo s ograničenom odgovornošću za trgovinu, proizvodnju, agencija za promet nekretnina, OIB 56467458276</item>
    </derivirana_varijabla>
  </DomainObject.Predmet.ProtuStrankaListFormatedOIB>
  <DomainObject.Predmet.ProtuStrankaListFormatedWithAdress>
    <izvorni_sadrzaj>
      <item>Stečajna masa iza A.M.T. MODERNA društvo s ograničenom odgovornošću za trgovinu, proizvodnju, agencija za promet nekretnina, Ulica grada Chicaga 18, 10000 Zagreb</item>
    </izvorni_sadrzaj>
    <derivirana_varijabla naziv="DomainObject.Predmet.ProtuStrankaListFormatedWithAdress_1">
      <item>Stečajna masa iza A.M.T. MODERNA društvo s ograničenom odgovornošću za trgovinu, proizvodnju, agencija za promet nekretnina, Ulica grada Chicaga 18, 10000 Zagreb</item>
    </derivirana_varijabla>
  </DomainObject.Predmet.ProtuStrankaListFormatedWithAdress>
  <DomainObject.Predmet.ProtuStrankaListFormatedWithAdressOIB>
    <izvorni_sadrzaj>
      <item>Stečajna masa iza A.M.T. MODERNA društvo s ograničenom odgovornošću za trgovinu, proizvodnju, agencija za promet nekretnina, OIB 56467458276, Ulica grada Chicaga 18, 10000 Zagreb</item>
    </izvorni_sadrzaj>
    <derivirana_varijabla naziv="DomainObject.Predmet.ProtuStrankaListFormatedWithAdressOIB_1">
      <item>Stečajna masa iza A.M.T. MODERNA društvo s ograničenom odgovornošću za trgovinu, proizvodnju, agencija za promet nekretnina, OIB 56467458276, Ulica grada Chicaga 18, 10000 Zagreb</item>
    </derivirana_varijabla>
  </DomainObject.Predmet.ProtuStrankaListFormatedWithAdressOIB>
  <DomainObject.Predmet.ProtuStrankaListNazivFormated>
    <izvorni_sadrzaj>
      <item>Stečajna masa iza A.M.T. MODERNA društvo s ograničenom odgovornošću za trgovinu, proizvodnju, agencija za promet nekretnina</item>
    </izvorni_sadrzaj>
    <derivirana_varijabla naziv="DomainObject.Predmet.ProtuStrankaListNazivFormated_1">
      <item>Stečajna masa iza A.M.T. MODERNA društvo s ograničenom odgovornošću za trgovinu, proizvodnju, agencija za promet nekretnina</item>
    </derivirana_varijabla>
  </DomainObject.Predmet.ProtuStrankaListNazivFormated>
  <DomainObject.Predmet.ProtuStrankaListNazivFormatedOIB>
    <izvorni_sadrzaj>
      <item>Stečajna masa iza A.M.T. MODERNA društvo s ograničenom odgovornošću za trgovinu, proizvodnju, agencija za promet nekretnina, OIB 56467458276</item>
    </izvorni_sadrzaj>
    <derivirana_varijabla naziv="DomainObject.Predmet.ProtuStrankaListNazivFormatedOIB_1">
      <item>Stečajna masa iza A.M.T. MODERNA društvo s ograničenom odgovornošću za trgovinu, proizvodnju, agencija za promet nekretnina, OIB 56467458276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DRUŽBA ZA UPRAVLJANJE TERJATEV BANK d.d.</item>
      <item>Marijana Sabljić</item>
    </izvorni_sadrzaj>
    <derivirana_varijabla naziv="DomainObject.Predmet.OstaliListFormated_1">
      <item>BUTERIN&amp;POSAVEC odvjetničko društvo, društvo s ograničenom odgovornošću punomoćnik sudionika u postupku DRUŽBA ZA UPRAVLJANJE TERJATEV BANK d.d.</item>
      <item>Marijana Sabljić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DRUŽBA ZA UPRAVLJANJE TERJATEV BANK d.d.</item>
      <item>Marijana Sabljić, OIB 67071032106</item>
    </izvorni_sadrzaj>
    <derivirana_varijabla naziv="DomainObject.Predmet.OstaliListFormatedOIB_1">
      <item>BUTERIN&amp;POSAVEC odvjetničko društvo, društvo s ograničenom odgovornošću, OIB 88443826619 punomoćnik sudionika u postupku DRUŽBA ZA UPRAVLJANJE TERJATEV BANK d.d.</item>
      <item>Marijana Sabljić, OIB 67071032106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DRUŽBA ZA UPRAVLJANJE TERJATEV BANK d.d.</item>
      <item>Marijana Sabljić, Ulica Grada Chicaga 18, 10000 Zagreb</item>
    </izvorni_sadrzaj>
    <derivirana_varijabla naziv="DomainObject.Predmet.OstaliListFormatedWithAdress_1">
      <item>BUTERIN&amp;POSAVEC odvjetničko društvo, društvo s ograničenom odgovornošću, Draškovićeva 82, 10000 Zagreb punomoćnik sudionika u postupku DRUŽBA ZA UPRAVLJANJE TERJATEV BANK d.d.</item>
      <item>Marijana Sabljić, Ulica Grada Chicaga 18,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DRUŽBA ZA UPRAVLJANJE TERJATEV BANK d.d.</item>
      <item>Marijana Sabljić, OIB 67071032106, Ulica Grada Chicaga 18, 10000 Zagreb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DRUŽBA ZA UPRAVLJANJE TERJATEV BANK d.d.</item>
      <item>Marijana Sabljić, OIB 67071032106, Ulica Grada Chicaga 18,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  <item>Marijana Sabljić</item>
    </izvorni_sadrzaj>
    <derivirana_varijabla naziv="DomainObject.Predmet.OstaliListNazivFormated_1">
      <item>BUTERIN&amp;POSAVEC odvjetničko društvo, društvo s ograničenom odgovornošću</item>
      <item>Marijana Sabljić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Marijana Sabljić, OIB 67071032106</item>
    </izvorni_sadrzaj>
    <derivirana_varijabla naziv="DomainObject.Predmet.OstaliListNazivFormatedOIB_1">
      <item>BUTERIN&amp;POSAVEC odvjetničko društvo, društvo s ograničenom odgovornošću, OIB 88443826619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St-799/2019-46</izvorni_sadrzaj>
    <derivirana_varijabla naziv="DomainObject.PoslovniBrojDokumenta_1">St-799/2019-46</derivirana_varijabla>
  </DomainObject.PoslovniBrojDokumenta>
  <DomainObject.Predmet.StrankaIDrugi>
    <izvorni_sadrzaj>DRUŽBA ZA UPRAVLJANJE TERJATEV BANK d.d. i dr.</izvorni_sadrzaj>
    <derivirana_varijabla naziv="DomainObject.Predmet.StrankaIDrugi_1">DRUŽBA ZA UPRAVLJANJE TERJATEV BANK d.d. i dr.</derivirana_varijabla>
  </DomainObject.Predmet.StrankaIDrugi>
  <DomainObject.Predmet.ProtustrankaIDrugi>
    <izvorni_sadrzaj>Stečajna masa iza A.M.T. MODERNA društvo s ograničenom odgovornošću za trgovinu, proizvodnju, agencija za promet nekretnina</izvorni_sadrzaj>
    <derivirana_varijabla naziv="DomainObject.Predmet.ProtustrankaIDrugi_1">Stečajna masa iza A.M.T. MODERNA društvo s ograničenom odgovornošću za trgovinu, proizvodnju, agencija za promet nekretnina</derivirana_varijabla>
  </DomainObject.Predmet.ProtustrankaIDrugi>
  <DomainObject.Predmet.StrankaIDrugiAdressOIB>
    <izvorni_sadrzaj>DRUŽBA ZA UPRAVLJANJE TERJATEV BANK d.d., OIB 35965662412, Davčna ulica 1, 1000 Ljubljana i dr.</izvorni_sadrzaj>
    <derivirana_varijabla naziv="DomainObject.Predmet.StrankaIDrugiAdressOIB_1">DRUŽBA ZA UPRAVLJANJE TERJATEV BANK d.d., OIB 35965662412, Davčna ulica 1, 1000 Ljubljana i dr.</derivirana_varijabla>
  </DomainObject.Predmet.StrankaIDrugiAdressOIB>
  <DomainObject.Predmet.ProtustrankaIDrugiAdressOIB>
    <izvorni_sadrzaj>Stečajna masa iza A.M.T. MODERNA društvo s ograničenom odgovornošću za trgovinu, proizvodnju, agencija za promet nekretnina, OIB 56467458276, Ulica grada Chicaga 18, 10000 Zagreb</izvorni_sadrzaj>
    <derivirana_varijabla naziv="DomainObject.Predmet.ProtustrankaIDrugiAdressOIB_1">Stečajna masa iza A.M.T. MODERNA društvo s ograničenom odgovornošću za trgovinu, proizvodnju, agencija za promet nekretnina, OIB 56467458276, Ulica grada Chicaga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DRUŽBA ZA UPRAVLJANJE TERJATEV BANK d.d.</item>
      <item>Stečajna masa iza A.M.T. MODERNA društvo s ograničenom odgovornošću za trgovinu, proizvodnju, agencija za promet nekretnina</item>
      <item>BUTERIN&amp;POSAVEC odvjetničko društvo, društvo s ograničenom odgovornošću</item>
      <item>BUTERIN&amp;POSAVEC odvjetničko društvo, društvo s ograničenom odgovornošću</item>
      <item>Marijana Sabljić</item>
    </izvorni_sadrzaj>
    <derivirana_varijabla naziv="DomainObject.Predmet.SudioniciListNaziv_1">
      <item>DRUŽBA ZA UPRAVLJANJE TERJATEV BANK d.d.</item>
      <item>Stečajna masa iza A.M.T. MODERNA društvo s ograničenom odgovornošću za trgovinu, proizvodnju, agencija za promet nekretnina</item>
      <item>BUTERIN&amp;POSAVEC odvjetničko društvo, društvo s ograničenom odgovornošću</item>
      <item>BUTERIN&amp;POSAVEC odvjetničko društvo, društvo s ograničenom odgovornošću</item>
      <item>Marijana Sabljić</item>
    </derivirana_varijabla>
  </DomainObject.Predmet.SudioniciListNaziv>
  <DomainObject.Predmet.SudioniciListAdressOIB>
    <izvorni_sadrzaj>
      <item>DRUŽBA ZA UPRAVLJANJE TERJATEV BANK d.d., OIB 35965662412, Davčna ulica 1,1000 Ljubljana</item>
      <item>Stečajna masa iza A.M.T. MODERNA društvo s ograničenom odgovornošću za trgovinu, proizvodnju, agencija za promet nekretnina, OIB 56467458276, Ulica grada Chicaga 18,10000 Zagreb</item>
      <item>BUTERIN&amp;POSAVEC odvjetničko društvo, društvo s ograničenom odgovornošću, OIB 88443826619, Draškovićeva 82,10000 Zagreb</item>
      <item>BUTERIN&amp;POSAVEC odvjetničko društvo, društvo s ograničenom odgovornošću, OIB 88443826619, Draškovićeva 82,10000 Zagreb</item>
      <item>Marijana Sabljić, OIB 67071032106, Ulica Grada Chicaga 18,10000 Zagreb</item>
    </izvorni_sadrzaj>
    <derivirana_varijabla naziv="DomainObject.Predmet.SudioniciListAdressOIB_1">
      <item>DRUŽBA ZA UPRAVLJANJE TERJATEV BANK d.d., OIB 35965662412, Davčna ulica 1,1000 Ljubljana</item>
      <item>Stečajna masa iza A.M.T. MODERNA društvo s ograničenom odgovornošću za trgovinu, proizvodnju, agencija za promet nekretnina, OIB 56467458276, Ulica grada Chicaga 18,10000 Zagreb</item>
      <item>BUTERIN&amp;POSAVEC odvjetničko društvo, društvo s ograničenom odgovornošću, OIB 88443826619, Draškovićeva 82,10000 Zagreb</item>
      <item>BUTERIN&amp;POSAVEC odvjetničko društvo, društvo s ograničenom odgovornošću, OIB 88443826619, Draškovićeva 82,10000 Zagreb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35965662412</item>
      <item>, OIB 56467458276</item>
      <item>, OIB 88443826619</item>
      <item>, OIB 88443826619</item>
      <item>, OIB 67071032106</item>
    </izvorni_sadrzaj>
    <derivirana_varijabla naziv="DomainObject.Predmet.SudioniciListNazivOIB_1">
      <item>, OIB 35965662412</item>
      <item>, OIB 56467458276</item>
      <item>, OIB 88443826619</item>
      <item>, OIB 88443826619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St-799/2019-45</izvorni_sadrzaj>
    <derivirana_varijabla naziv="DomainObject.PredzadnjaOdlukaIzPredmeta.Oznaka_1">St-799/2019-45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B1AE0-0C86-4F9D-8653-531B8DF1A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1480</properties:Characters>
  <properties:Lines>61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2019-07-16T09:39:00Z</dcterms:created>
  <dc:creator>Monika Grbac</dc:creator>
  <cp:lastModifiedBy>Monika Grbac</cp:lastModifiedBy>
  <cp:lastPrinted>2019-06-27T12:12:00Z</cp:lastPrinted>
  <dcterms:modified xmlns:xsi="http://www.w3.org/2001/XMLSchema-instance" xsi:type="dcterms:W3CDTF">2019-07-16T09:43:00Z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St-799/2019-46 / Odluka - Rješenje - utvrđene i osporene tražbine (st-799-19 AMT MODERNA.docx)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