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ec48" w14:paraId="ca5ec48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BE6BA9">
        <w:t>240</w:t>
      </w:r>
      <w:r w:rsidR="001713C7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BE6BA9">
        <w:t xml:space="preserve">A. I. M. NATURA </w:t>
      </w:r>
      <w:r w:rsidR="00BE6BA9" w:rsidRPr="00C715B9">
        <w:t xml:space="preserve"> d.o.o. sa sjedištem u </w:t>
      </w:r>
      <w:r w:rsidR="00BE6BA9">
        <w:t>Stankovci</w:t>
      </w:r>
      <w:r w:rsidR="00BE6BA9" w:rsidRPr="00C715B9">
        <w:t xml:space="preserve">, </w:t>
      </w:r>
      <w:r w:rsidR="00BE6BA9">
        <w:t>Stankovci bb</w:t>
      </w:r>
      <w:r w:rsidR="00BE6BA9" w:rsidRPr="00C715B9">
        <w:t xml:space="preserve">, OIB: </w:t>
      </w:r>
      <w:r w:rsidR="00BE6BA9">
        <w:t>64057026795</w:t>
      </w:r>
      <w:r>
        <w:t xml:space="preserve">, zastupanom po </w:t>
      </w:r>
      <w:r w:rsidR="00BE6BA9">
        <w:t xml:space="preserve">članu </w:t>
      </w:r>
      <w:r w:rsidR="00BE6BA9" w:rsidRPr="00C715B9">
        <w:t xml:space="preserve">uprave </w:t>
      </w:r>
      <w:r w:rsidR="00BE6BA9">
        <w:t xml:space="preserve">Branku Moriću iz </w:t>
      </w:r>
      <w:r w:rsidR="00677F0E">
        <w:t>Zagreba, Ulica Adama Mandrovića 3 B,</w:t>
      </w:r>
      <w:r>
        <w:t xml:space="preserve">  </w:t>
      </w:r>
      <w:r w:rsidR="00BE6BA9">
        <w:t>24</w:t>
      </w:r>
      <w:r w:rsidR="00226979">
        <w:t>. svibnja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67650" w:rsidRPr="001713C7">
        <w:rPr>
          <w:b/>
        </w:rPr>
        <w:t xml:space="preserve">8. lipnja 2017. u </w:t>
      </w:r>
      <w:r w:rsidR="00BE6BA9">
        <w:rPr>
          <w:b/>
        </w:rPr>
        <w:t>9,20</w:t>
      </w:r>
      <w:r>
        <w:t xml:space="preserve"> sati u zgradi ovog suda, sudnica broj </w:t>
      </w:r>
      <w:r w:rsidR="00226979">
        <w:t>26.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BE6BA9">
        <w:t xml:space="preserve">Branko Morić iz </w:t>
      </w:r>
      <w:r w:rsidR="00677F0E">
        <w:t>Zagreba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BE6BA9" w:rsidRPr="00DB0F84">
        <w:t>Branko Morić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BE6BA9">
        <w:t>24</w:t>
      </w:r>
      <w:r w:rsidR="00226979">
        <w:t>. svibnja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BE6BA9">
        <w:t>Branko Morić</w:t>
      </w:r>
      <w:r w:rsidR="00A576FE">
        <w:t xml:space="preserve"> na adresu </w:t>
      </w:r>
      <w:r w:rsidR="00677F0E">
        <w:t>Ulica Adama Mandrovića 3 B</w:t>
      </w:r>
      <w:r w:rsidR="00BB572E">
        <w:t>,</w:t>
      </w:r>
      <w:r w:rsidR="00A576FE">
        <w:t xml:space="preserve"> </w:t>
      </w:r>
      <w:r w:rsidR="00677F0E">
        <w:t xml:space="preserve">Zagreb, </w:t>
      </w:r>
      <w:r w:rsidR="00A576FE">
        <w:t>neposredno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0414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77F0E">
      <w:t>240</w:t>
    </w:r>
    <w:r w:rsidR="006A4863">
      <w:t>/</w:t>
    </w:r>
    <w:r w:rsidR="007B450B">
      <w:t>20</w:t>
    </w:r>
    <w:r w:rsidR="006A4863">
      <w:t>17-</w:t>
    </w:r>
    <w:r w:rsidR="001713C7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BE6BA9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4142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4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4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I. M. NATURA društvo s ograničenom odgovornošću za trgovinu</izvorni_sadrzaj>
    <derivirana_varijabla naziv="DomainObject.Predmet.ProtustrankaFormated_1">  A. I. M. NATURA društvo s ograničenom odgovornošću za trgovinu</derivirana_varijabla>
  </DomainObject.Predmet.ProtustrankaFormated>
  <DomainObject.Predmet.ProtustrankaFormatedOIB>
    <izvorni_sadrzaj>  A. I. M. NATURA društvo s ograničenom odgovornošću za trgovinu, OIB 64057026795</izvorni_sadrzaj>
    <derivirana_varijabla naziv="DomainObject.Predmet.ProtustrankaFormatedOIB_1">  A. I. M. NATURA društvo s ograničenom odgovornošću za trgovinu, OIB 64057026795</derivirana_varijabla>
  </DomainObject.Predmet.ProtustrankaFormatedOIB>
  <DomainObject.Predmet.ProtustrankaFormatedWithAdress>
    <izvorni_sadrzaj> A. I. M. NATURA društvo s ograničenom odgovornošću za trgovinu, Stankovci/bb, 23422 Stankovci</izvorni_sadrzaj>
    <derivirana_varijabla naziv="DomainObject.Predmet.ProtustrankaFormatedWithAdress_1"> A. I. M. NATURA društvo s ograničenom odgovornošću za trgovinu, Stankovci/bb, 23422 Stankovci</derivirana_varijabla>
  </DomainObject.Predmet.ProtustrankaFormatedWithAdress>
  <DomainObject.Predmet.ProtustrankaFormatedWithAdressOIB>
    <izvorni_sadrzaj> A. I. M. NATURA društvo s ograničenom odgovornošću za trgovinu, OIB 64057026795, Stankovci/bb, 23422 Stankovci</izvorni_sadrzaj>
    <derivirana_varijabla naziv="DomainObject.Predmet.ProtustrankaFormatedWithAdressOIB_1"> A. I. M. NATURA društvo s ograničenom odgovornošću za trgovinu, OIB 64057026795, Stankovci/bb, 23422 Stankovci</derivirana_varijabla>
  </DomainObject.Predmet.ProtustrankaFormatedWithAdressOIB>
  <DomainObject.Predmet.ProtustrankaWithAdress>
    <izvorni_sadrzaj>A. I. M. NATURA društvo s ograničenom odgovornošću za trgovinu Stankovci/bb, 23422 Stankovci</izvorni_sadrzaj>
    <derivirana_varijabla naziv="DomainObject.Predmet.ProtustrankaWithAdress_1">A. I. M. NATURA društvo s ograničenom odgovornošću za trgovinu Stankovci/bb, 23422 Stankovci</derivirana_varijabla>
  </DomainObject.Predmet.ProtustrankaWithAdress>
  <DomainObject.Predmet.ProtustrankaWithAdressOIB>
    <izvorni_sadrzaj>A. I. M. NATURA društvo s ograničenom odgovornošću za trgovinu, OIB 64057026795, Stankovci/bb, 23422 Stankovci</izvorni_sadrzaj>
    <derivirana_varijabla naziv="DomainObject.Predmet.ProtustrankaWithAdressOIB_1">A. I. M. NATURA društvo s ograničenom odgovornošću za trgovinu, OIB 64057026795, Stankovci/bb, 23422 Stankovci</derivirana_varijabla>
  </DomainObject.Predmet.ProtustrankaWithAdressOIB>
  <DomainObject.Predmet.ProtustrankaNazivFormated>
    <izvorni_sadrzaj>A. I. M. NATURA društvo s ograničenom odgovornošću za trgovinu</izvorni_sadrzaj>
    <derivirana_varijabla naziv="DomainObject.Predmet.ProtustrankaNazivFormated_1">A. I. M. NATURA društvo s ograničenom odgovornošću za trgovinu</derivirana_varijabla>
  </DomainObject.Predmet.ProtustrankaNazivFormated>
  <DomainObject.Predmet.ProtustrankaNazivFormatedOIB>
    <izvorni_sadrzaj>A. I. M. NATURA društvo s ograničenom odgovornošću za trgovinu, OIB 64057026795</izvorni_sadrzaj>
    <derivirana_varijabla naziv="DomainObject.Predmet.ProtustrankaNazivFormatedOIB_1">A. I. M. NATURA društvo s ograničenom odgovornošću za trgovinu, OIB 64057026795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 I. M. NATURA društvo s ograničenom odgovornošću za trgovinu</item>
    </izvorni_sadrzaj>
    <derivirana_varijabla naziv="DomainObject.Predmet.ProtuStrankaListFormated_1">
      <item>A. I. M. NATURA društvo s ograničenom odgovornošću za trgovinu</item>
    </derivirana_varijabla>
  </DomainObject.Predmet.ProtuStrankaListFormated>
  <DomainObject.Predmet.ProtuStrankaListFormatedOIB>
    <izvorni_sadrzaj>
      <item>A. I. M. NATURA društvo s ograničenom odgovornošću za trgovinu, OIB 64057026795</item>
    </izvorni_sadrzaj>
    <derivirana_varijabla naziv="DomainObject.Predmet.ProtuStrankaListFormatedOIB_1">
      <item>A. I. M. NATURA društvo s ograničenom odgovornošću za trgovinu, OIB 64057026795</item>
    </derivirana_varijabla>
  </DomainObject.Predmet.ProtuStrankaListFormatedOIB>
  <DomainObject.Predmet.ProtuStrankaListFormatedWithAdress>
    <izvorni_sadrzaj>
      <item>A. I. M. NATURA društvo s ograničenom odgovornošću za trgovinu, Stankovci/bb, 23422 Stankovci</item>
    </izvorni_sadrzaj>
    <derivirana_varijabla naziv="DomainObject.Predmet.ProtuStrankaListFormatedWithAdress_1">
      <item>A. I. M. NATURA društvo s ograničenom odgovornošću za trgovinu, Stankovci/bb, 23422 Stankovci</item>
    </derivirana_varijabla>
  </DomainObject.Predmet.ProtuStrankaListFormatedWithAdress>
  <DomainObject.Predmet.ProtuStrankaListFormatedWithAdressOIB>
    <izvorni_sadrzaj>
      <item>A. I. M. NATURA društvo s ograničenom odgovornošću za trgovinu, OIB 64057026795, Stankovci/bb, 23422 Stankovci</item>
    </izvorni_sadrzaj>
    <derivirana_varijabla naziv="DomainObject.Predmet.ProtuStrankaListFormatedWithAdressOIB_1">
      <item>A. I. M. NATURA društvo s ograničenom odgovornošću za trgovinu, OIB 64057026795, Stankovci/bb, 23422 Stankovci</item>
    </derivirana_varijabla>
  </DomainObject.Predmet.ProtuStrankaListFormatedWithAdressOIB>
  <DomainObject.Predmet.ProtuStrankaListNazivFormated>
    <izvorni_sadrzaj>
      <item>A. I. M. NATURA društvo s ograničenom odgovornošću za trgovinu</item>
    </izvorni_sadrzaj>
    <derivirana_varijabla naziv="DomainObject.Predmet.ProtuStrankaListNazivFormated_1">
      <item>A. I. M. NATURA društvo s ograničenom odgovornošću za trgovinu</item>
    </derivirana_varijabla>
  </DomainObject.Predmet.ProtuStrankaListNazivFormated>
  <DomainObject.Predmet.ProtuStrankaListNazivFormatedOIB>
    <izvorni_sadrzaj>
      <item>A. I. M. NATURA društvo s ograničenom odgovornošću za trgovinu, OIB 64057026795</item>
    </izvorni_sadrzaj>
    <derivirana_varijabla naziv="DomainObject.Predmet.ProtuStrankaListNazivFormatedOIB_1">
      <item>A. I. M. NATURA društvo s ograničenom odgovornošću za trgovinu, OIB 64057026795</item>
    </derivirana_varijabla>
  </DomainObject.Predmet.ProtuStrankaListNazivFormatedOIB>
  <DomainObject.Predmet.OstaliListFormated>
    <izvorni_sadrzaj>
      <item>Branko Morić</item>
    </izvorni_sadrzaj>
    <derivirana_varijabla naziv="DomainObject.Predmet.OstaliListFormated_1">
      <item>Branko Morić</item>
    </derivirana_varijabla>
  </DomainObject.Predmet.OstaliListFormated>
  <DomainObject.Predmet.OstaliListFormatedOIB>
    <izvorni_sadrzaj>
      <item>Branko Morić, OIB 44361640757</item>
    </izvorni_sadrzaj>
    <derivirana_varijabla naziv="DomainObject.Predmet.OstaliListFormatedOIB_1">
      <item>Branko Morić, OIB 44361640757</item>
    </derivirana_varijabla>
  </DomainObject.Predmet.OstaliListFormatedOIB>
  <DomainObject.Predmet.OstaliListFormatedWithAdress>
    <izvorni_sadrzaj>
      <item>Branko Morić, Ulica Adama Mandrovića 3 B, 10000 Zagreb</item>
    </izvorni_sadrzaj>
    <derivirana_varijabla naziv="DomainObject.Predmet.OstaliListFormatedWithAdress_1">
      <item>Branko Morić, Ulica Adama Mandrovića 3 B, 10000 Zagreb</item>
    </derivirana_varijabla>
  </DomainObject.Predmet.OstaliListFormatedWithAdress>
  <DomainObject.Predmet.OstaliListFormatedWithAdressOIB>
    <izvorni_sadrzaj>
      <item>Branko Morić, OIB 44361640757, Ulica Adama Mandrovića 3 B, 10000 Zagreb</item>
    </izvorni_sadrzaj>
    <derivirana_varijabla naziv="DomainObject.Predmet.OstaliListFormatedWithAdressOIB_1">
      <item>Branko Morić, OIB 44361640757, Ulica Adama Mandrovića 3 B, 10000 Zagreb</item>
    </derivirana_varijabla>
  </DomainObject.Predmet.OstaliListFormatedWithAdressOIB>
  <DomainObject.Predmet.OstaliListNazivFormated>
    <izvorni_sadrzaj>
      <item>Branko Morić</item>
    </izvorni_sadrzaj>
    <derivirana_varijabla naziv="DomainObject.Predmet.OstaliListNazivFormated_1">
      <item>Branko Morić</item>
    </derivirana_varijabla>
  </DomainObject.Predmet.OstaliListNazivFormated>
  <DomainObject.Predmet.OstaliListNazivFormatedOIB>
    <izvorni_sadrzaj>
      <item>Branko Morić, OIB 44361640757</item>
    </izvorni_sadrzaj>
    <derivirana_varijabla naziv="DomainObject.Predmet.OstaliListNazivFormatedOIB_1">
      <item>Branko Morić, OIB 44361640757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 I. M. NATURA društvo s ograničenom odgovornošću za trgovinu</izvorni_sadrzaj>
    <derivirana_varijabla naziv="DomainObject.Predmet.ProtustrankaIDrugi_1">A. I. M. NATURA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A. I. M. NATURA društvo s ograničenom odgovornošću za trgovinu, OIB 64057026795, Stankovci/bb, 23422 Stankovci</izvorni_sadrzaj>
    <derivirana_varijabla naziv="DomainObject.Predmet.ProtustrankaIDrugiAdressOIB_1">A. I. M. NATURA društvo s ograničenom odgovornošću za trgovinu, OIB 64057026795, Stankovci/bb,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A. I. M. NATURA društvo s ograničenom odgovornošću za trgovinu</item>
      <item>Branko Morić</item>
    </izvorni_sadrzaj>
    <derivirana_varijabla naziv="DomainObject.Predmet.SudioniciListNaziv_1">
      <item>FINA</item>
      <item>A. I. M. NATURA društvo s ograničenom odgovornošću za trgovinu</item>
      <item>Branko Morić</item>
    </derivirana_varijabla>
  </DomainObject.Predmet.SudioniciListNaziv>
  <DomainObject.Predmet.SudioniciListAdressOIB>
    <izvorni_sadrzaj>
      <item>FINA, OIB 85821130368</item>
      <item>A. I. M. NATURA društvo s ograničenom odgovornošću za trgovinu, OIB 64057026795, Stankovci/bb,23422 Stankovci</item>
      <item>Branko Morić, OIB 44361640757, Ulica Adama Mandrovića 3 B,10000 Zagreb</item>
    </izvorni_sadrzaj>
    <derivirana_varijabla naziv="DomainObject.Predmet.SudioniciListAdressOIB_1">
      <item>FINA, OIB 85821130368</item>
      <item>A. I. M. NATURA društvo s ograničenom odgovornošću za trgovinu, OIB 64057026795, Stankovci/bb,23422 Stankovci</item>
      <item>Branko Morić, OIB 44361640757, Ulica Adama Mandrovića 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64057026795</item>
      <item>, OIB 44361640757</item>
    </izvorni_sadrzaj>
    <derivirana_varijabla naziv="DomainObject.Predmet.SudioniciListNazivOIB_1">
      <item>, OIB 85821130368</item>
      <item>, OIB 64057026795</item>
      <item>, OIB 44361640757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DC1A7-69D4-4770-A784-042B6B60C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1700</properties:Characters>
  <properties:Lines>61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2017-05-23T09:46:00Z</dcterms:created>
  <dc:creator>Administrator</dc:creator>
  <cp:lastModifiedBy>Nena Mužanović</cp:lastModifiedBy>
  <cp:lastPrinted>2017-05-24T11:26:00Z</cp:lastPrinted>
  <dcterms:modified xmlns:xsi="http://www.w3.org/2001/XMLSchema-instance" xsi:type="dcterms:W3CDTF">2017-05-24T11:38:00Z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