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3166f" w14:paraId="063166f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E90893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3557DD"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563A33">
        <w:rPr>
          <w:sz w:val="24"/>
        </w:rPr>
        <w:t xml:space="preserve">                   </w:t>
      </w:r>
      <w:r w:rsidR="00A30070" w:rsidRPr="00585F4E">
        <w:rPr>
          <w:sz w:val="24"/>
        </w:rPr>
        <w:t>Broj: St-</w:t>
      </w:r>
      <w:r w:rsidR="00563A33">
        <w:rPr>
          <w:sz w:val="24"/>
        </w:rPr>
        <w:t>567/2017-8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FB3F73" w:rsidR="00FB3F73" w:rsidRPr="00DD75D9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FB3F73">
        <w:rPr>
          <w:sz w:val="24"/>
        </w:rPr>
        <w:t xml:space="preserve">TRGOVAČKI SUD U OSIJEKU STALNA SLUŽBA U SLAVONSKOM BRODU, po stečajnom sucu Vesni Vukelić, povodom zahtjeva Financijske agencije Regionalni centar Osijek, </w:t>
      </w:r>
      <w:r w:rsidR="00E90893">
        <w:rPr>
          <w:sz w:val="24"/>
        </w:rPr>
        <w:t xml:space="preserve">Podružnica Slavonski Brod, </w:t>
      </w:r>
      <w:r w:rsidR="00FB3F73">
        <w:rPr>
          <w:sz w:val="24"/>
        </w:rPr>
        <w:t xml:space="preserve">za provedbu skraćenog stečajnog postupka po službenoj dužnosti nad </w:t>
      </w:r>
      <w:r w:rsidR="00FB3F73" w:rsidRPr="00B90518">
        <w:rPr>
          <w:sz w:val="24"/>
          <w:szCs w:val="24"/>
        </w:rPr>
        <w:t>dužnikom</w:t>
      </w:r>
      <w:r w:rsidR="00FB3F73">
        <w:rPr>
          <w:sz w:val="24"/>
          <w:szCs w:val="24"/>
        </w:rPr>
        <w:t xml:space="preserve"> </w:t>
      </w:r>
      <w:r w:rsidR="00563A33">
        <w:rPr>
          <w:sz w:val="24"/>
          <w:szCs w:val="24"/>
        </w:rPr>
        <w:t>PIJAKIS j.d.o.o. za ugostiteljstvo i usluge, Osječka 163, Slavonski Brod, OIB 94917100728</w:t>
      </w:r>
      <w:r w:rsidR="008E7FB0">
        <w:rPr>
          <w:sz w:val="24"/>
          <w:szCs w:val="24"/>
        </w:rPr>
        <w:t xml:space="preserve">, </w:t>
      </w:r>
      <w:r w:rsidR="00563A33">
        <w:rPr>
          <w:sz w:val="24"/>
          <w:szCs w:val="24"/>
        </w:rPr>
        <w:t>dana 27</w:t>
      </w:r>
      <w:r w:rsidR="00084BB9">
        <w:rPr>
          <w:sz w:val="24"/>
          <w:szCs w:val="24"/>
        </w:rPr>
        <w:t>.</w:t>
      </w:r>
      <w:r w:rsidR="00E90893">
        <w:rPr>
          <w:sz w:val="24"/>
          <w:szCs w:val="24"/>
        </w:rPr>
        <w:t>srpnja</w:t>
      </w:r>
      <w:r w:rsidR="00084BB9">
        <w:rPr>
          <w:sz w:val="24"/>
          <w:szCs w:val="24"/>
        </w:rPr>
        <w:t xml:space="preserve"> 2017.</w:t>
      </w:r>
      <w:r w:rsidR="00E90893">
        <w:rPr>
          <w:sz w:val="24"/>
          <w:szCs w:val="24"/>
        </w:rPr>
        <w:t>g.</w:t>
      </w:r>
    </w:p>
    <w:p w:rsidRDefault="00E90893" w:rsidP="00FB3F73" w:rsidR="00E90893">
      <w:pPr>
        <w:rPr>
          <w:sz w:val="24"/>
        </w:rPr>
      </w:pPr>
    </w:p>
    <w:p w:rsidRDefault="00FB3F73" w:rsidP="00FB3F73" w:rsidR="00FB3F73" w:rsidRPr="006F696C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FB3F73" w:rsidP="00FB3F73" w:rsidR="00FB3F73">
      <w:pPr>
        <w:ind w:firstLine="720"/>
        <w:jc w:val="both"/>
        <w:rPr>
          <w:sz w:val="24"/>
        </w:rPr>
      </w:pPr>
    </w:p>
    <w:p w:rsidRDefault="00FB3F73" w:rsidP="00FB3F73" w:rsidR="00A4702E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563A33">
        <w:rPr>
          <w:sz w:val="24"/>
        </w:rPr>
        <w:t xml:space="preserve">Otvara se </w:t>
      </w:r>
      <w:r>
        <w:rPr>
          <w:sz w:val="24"/>
        </w:rPr>
        <w:t xml:space="preserve">skraćeni </w:t>
      </w:r>
      <w:r w:rsidRPr="00457103">
        <w:rPr>
          <w:sz w:val="24"/>
        </w:rPr>
        <w:t>stečajni postupak nad dužnikom</w:t>
      </w:r>
      <w:r>
        <w:rPr>
          <w:sz w:val="24"/>
        </w:rPr>
        <w:t xml:space="preserve"> </w:t>
      </w:r>
      <w:r w:rsidR="00563A33">
        <w:rPr>
          <w:sz w:val="24"/>
          <w:szCs w:val="24"/>
        </w:rPr>
        <w:t>PIJAKIS j.d.o.o. za ugostiteljstvo i usluge, Osječka 163, Slavonski Brod, OIB 94917100728</w:t>
      </w:r>
      <w:r w:rsidR="00E90893">
        <w:rPr>
          <w:sz w:val="24"/>
          <w:szCs w:val="24"/>
        </w:rPr>
        <w:t>.</w:t>
      </w:r>
    </w:p>
    <w:p w:rsidRDefault="00E90893" w:rsidP="00FB3F73" w:rsidR="00E90893">
      <w:pPr>
        <w:ind w:left="720"/>
        <w:jc w:val="both"/>
        <w:rPr>
          <w:b/>
          <w:sz w:val="24"/>
        </w:rPr>
      </w:pPr>
    </w:p>
    <w:p w:rsidRDefault="00FB3F73" w:rsidP="00FB3F73" w:rsidR="00FB3F73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Pr="00457103">
        <w:rPr>
          <w:sz w:val="24"/>
        </w:rPr>
        <w:t>Za</w:t>
      </w:r>
      <w:r w:rsidR="00D043D6">
        <w:rPr>
          <w:sz w:val="24"/>
        </w:rPr>
        <w:t xml:space="preserve"> stečajnog</w:t>
      </w:r>
      <w:r>
        <w:rPr>
          <w:sz w:val="24"/>
        </w:rPr>
        <w:t xml:space="preserve"> </w:t>
      </w:r>
      <w:r w:rsidRPr="00B41871">
        <w:rPr>
          <w:sz w:val="24"/>
        </w:rPr>
        <w:t>upravitelja</w:t>
      </w:r>
      <w:r w:rsidRPr="00457103">
        <w:rPr>
          <w:sz w:val="24"/>
        </w:rPr>
        <w:t xml:space="preserve"> imenuje se </w:t>
      </w:r>
      <w:r w:rsidR="00D043D6">
        <w:rPr>
          <w:sz w:val="24"/>
        </w:rPr>
        <w:t>MIRJANA VIDUKA VARENINA, dipl.ekonomistica iz Osijeka, Dubrovačka 107, OIB 98866841784.</w:t>
      </w:r>
    </w:p>
    <w:p w:rsidRDefault="00FB3F73" w:rsidP="00FB3F73" w:rsidR="00FB3F73" w:rsidRPr="00D652B2">
      <w:pPr>
        <w:ind w:left="720"/>
        <w:jc w:val="both"/>
        <w:rPr>
          <w:sz w:val="24"/>
        </w:rPr>
      </w:pPr>
    </w:p>
    <w:p w:rsidRDefault="00FB3F73" w:rsidP="00FB3F73" w:rsidR="00A4702E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Zaključuje se skraćeni </w:t>
      </w:r>
      <w:r w:rsidRPr="0010363C">
        <w:rPr>
          <w:sz w:val="24"/>
        </w:rPr>
        <w:t>stečajni postupak na dužnikom</w:t>
      </w:r>
      <w:r>
        <w:rPr>
          <w:sz w:val="24"/>
        </w:rPr>
        <w:t xml:space="preserve"> </w:t>
      </w:r>
      <w:r w:rsidR="00563A33">
        <w:rPr>
          <w:sz w:val="24"/>
          <w:szCs w:val="24"/>
        </w:rPr>
        <w:t>PIJAKIS j.d.o.o. za ugostiteljstvo i usluge, Osječka 163, Slavonski Brod, OIB 94917100728</w:t>
      </w:r>
      <w:r w:rsidR="00E90893">
        <w:rPr>
          <w:sz w:val="24"/>
          <w:szCs w:val="24"/>
        </w:rPr>
        <w:t>.</w:t>
      </w:r>
    </w:p>
    <w:p w:rsidRDefault="00E90893" w:rsidP="00FB3F73" w:rsidR="00E90893" w:rsidRPr="0010363C">
      <w:pPr>
        <w:ind w:left="720"/>
        <w:jc w:val="both"/>
        <w:rPr>
          <w:sz w:val="24"/>
        </w:rPr>
      </w:pPr>
    </w:p>
    <w:p w:rsidRDefault="00FB3F73" w:rsidP="00FB3F73" w:rsidR="00FB3F73">
      <w:pPr>
        <w:ind w:left="720"/>
        <w:jc w:val="both"/>
        <w:rPr>
          <w:sz w:val="24"/>
        </w:rPr>
      </w:pPr>
      <w:r>
        <w:rPr>
          <w:sz w:val="24"/>
        </w:rPr>
        <w:t>4. Ovo rješenje se objavljuje na mrežnoj stanici e-Oglasna ploča sudova, a po pravomoćnosti dostavlja se sudskom registru radi brisanja dužnika, te FINI i poslovnoj banci radi zatvaranja računa.</w:t>
      </w:r>
    </w:p>
    <w:p w:rsidRDefault="00FB3F73" w:rsidP="00FB3F73" w:rsidR="00FB3F73">
      <w:pPr>
        <w:ind w:left="720"/>
        <w:jc w:val="both"/>
        <w:rPr>
          <w:sz w:val="24"/>
        </w:rPr>
      </w:pPr>
    </w:p>
    <w:p w:rsidRDefault="00FB3F73" w:rsidP="00FB3F73" w:rsidR="00FB3F73">
      <w:pPr>
        <w:ind w:left="720"/>
        <w:jc w:val="both"/>
        <w:rPr>
          <w:sz w:val="24"/>
        </w:rPr>
      </w:pPr>
      <w:r>
        <w:rPr>
          <w:sz w:val="24"/>
        </w:rPr>
        <w:t xml:space="preserve">5. </w:t>
      </w:r>
      <w:r w:rsidRPr="00B41871">
        <w:rPr>
          <w:sz w:val="24"/>
        </w:rPr>
        <w:t>Stečajni upravitelj</w:t>
      </w:r>
      <w:r>
        <w:rPr>
          <w:sz w:val="24"/>
        </w:rPr>
        <w:t xml:space="preserve"> je ovlašten i nakon zaključenja stečajnog postupka u ime i za račun stečajne mase, unovčiti imovinu dužnika, te prikupljenim sredstvima namiriti nastale troškove stečajnog postupka, a neiskorišteni iznos uplatiti u Fond za pokriće troškova stečajnog postupka.  </w:t>
      </w:r>
    </w:p>
    <w:p w:rsidRDefault="00FB3F73" w:rsidP="00563A33" w:rsidR="00FB3F73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563A33">
        <w:rPr>
          <w:sz w:val="24"/>
        </w:rPr>
        <w:t xml:space="preserve">                                              </w:t>
      </w:r>
    </w:p>
    <w:p w:rsidRDefault="00FB3F73" w:rsidP="00FB3F73" w:rsidR="00FB3F73">
      <w:pPr>
        <w:ind w:left="720"/>
        <w:jc w:val="both"/>
        <w:rPr>
          <w:sz w:val="24"/>
        </w:rPr>
      </w:pPr>
    </w:p>
    <w:p w:rsidRDefault="00FB3F73" w:rsidP="00FB3F73" w:rsidR="00FB3F73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</w:t>
      </w:r>
      <w:r w:rsidRPr="00B41871">
        <w:rPr>
          <w:sz w:val="24"/>
        </w:rPr>
        <w:t>stečajni upravitelj</w:t>
      </w:r>
      <w:r>
        <w:rPr>
          <w:sz w:val="24"/>
        </w:rPr>
        <w:t xml:space="preserve"> je dužan podnositi sudu pisana izvješća najmanje jedan puta u 3 mjeseca, a koja izvješća će se objaviti na mrežnoj stanici e-Oglasna ploča sudova.</w:t>
      </w:r>
    </w:p>
    <w:p w:rsidRDefault="00FB3F73" w:rsidP="00FB3F73" w:rsidR="00FB3F73">
      <w:pPr>
        <w:ind w:left="720"/>
        <w:jc w:val="both"/>
        <w:rPr>
          <w:sz w:val="24"/>
        </w:rPr>
      </w:pPr>
    </w:p>
    <w:p w:rsidRDefault="00FB3F73" w:rsidP="00FB3F73" w:rsidR="00FB3F73">
      <w:pPr>
        <w:ind w:left="720"/>
        <w:jc w:val="both"/>
        <w:rPr>
          <w:sz w:val="24"/>
        </w:rPr>
      </w:pPr>
      <w:r>
        <w:rPr>
          <w:sz w:val="24"/>
        </w:rPr>
        <w:t xml:space="preserve">6. Ako se naknadno pronađe kakva imovina, iz koje bi se mogli namiriti stečajni vjerovnici, sud će na prijedlog </w:t>
      </w:r>
      <w:r w:rsidRPr="00B41871">
        <w:rPr>
          <w:sz w:val="24"/>
        </w:rPr>
        <w:t>stečajnog upravitelja</w:t>
      </w:r>
      <w:r>
        <w:rPr>
          <w:sz w:val="24"/>
        </w:rPr>
        <w:t xml:space="preserve">, kojega od stečajnih vjerovnika ili po službenoj dužnosti odrediti nastavljanje postupka radi naknadne diobe, te će vjerovnici biti pozvani na prijavu svojih tražbina, u skladu s odredbama Stečajnog zakona o prijavama tražbina. </w:t>
      </w:r>
    </w:p>
    <w:p w:rsidRDefault="00563A33" w:rsidP="00563A33" w:rsidR="00FB3F73">
      <w:pPr>
        <w:ind w:left="720"/>
        <w:jc w:val="right"/>
        <w:rPr>
          <w:sz w:val="24"/>
        </w:rPr>
      </w:pPr>
      <w:r w:rsidRPr="00585F4E">
        <w:rPr>
          <w:sz w:val="24"/>
        </w:rPr>
        <w:lastRenderedPageBreak/>
        <w:t>Broj: St-</w:t>
      </w:r>
      <w:r>
        <w:rPr>
          <w:sz w:val="24"/>
        </w:rPr>
        <w:t>567/2017-8</w:t>
      </w:r>
    </w:p>
    <w:p w:rsidRDefault="00FB3F73" w:rsidP="00FB3F73" w:rsidR="00FB3F73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Pr="00456CAC">
        <w:rPr>
          <w:sz w:val="24"/>
        </w:rPr>
        <w:t>Obrazloženje</w:t>
      </w:r>
    </w:p>
    <w:p w:rsidRDefault="00FB3F73" w:rsidP="00FB3F73" w:rsidR="00FB3F73">
      <w:pPr>
        <w:jc w:val="center"/>
        <w:rPr>
          <w:sz w:val="24"/>
        </w:rPr>
      </w:pP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>FINA Regionalni centar Osijek</w:t>
      </w:r>
      <w:r w:rsidR="00E90893">
        <w:rPr>
          <w:sz w:val="24"/>
        </w:rPr>
        <w:t>, Podružnica Slav.Brod</w:t>
      </w:r>
      <w:r>
        <w:rPr>
          <w:sz w:val="24"/>
        </w:rPr>
        <w:t xml:space="preserve"> podnijela je ovom sudu zahtjev za provedbu skraćenoga stečajnog postupka temeljem odredbe  čl. 429 st. 1 Stečajnog zakona (NN br. 71/15, dalje SZ).</w:t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stečajnog postupka određene su  čl. 428 SZ-a, koji propisuje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>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>Iz tih razloga sud je temeljem čl. 430 SZ-a na mrežnoj stanici e-Oglasna ploča sudova objavio oglas kojim je pozvao vjerovnike najkasnije u roku 45 dana od objave oglasa predložiti otvaranje stečajnog postupka,  uz obavijest o ukupnom iznosu evidentiranog duga dužnika, a dužnik odnosno njegov zakonski zastupnik je pozvan u roku od 15 dana od dana objave oglasa podnijeti ovom sudu javnobilježnički ovjerovljeni prokazni popis imovine i obveza na propisanom obrascu.</w:t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 xml:space="preserve">Oglas  navedenog sadržaja  objavljen je na mrežnoj stanici e-Oglasna ploča sudova </w:t>
      </w:r>
      <w:r w:rsidR="00563A33">
        <w:rPr>
          <w:sz w:val="24"/>
        </w:rPr>
        <w:t>18.svibnja 2017</w:t>
      </w:r>
      <w:r w:rsidR="00E90893">
        <w:rPr>
          <w:sz w:val="24"/>
        </w:rPr>
        <w:t>.,</w:t>
      </w:r>
      <w:r>
        <w:rPr>
          <w:sz w:val="24"/>
        </w:rPr>
        <w:t xml:space="preserve"> a kako u roku određenim  oglasom, nije uplaćen traženi predujam, niti je zastupnik po zakonu dostavio popis imovine i obveza dužnika na propisanom obrascu, a niti jedan  vjerovnik nije podnio prijedlog za</w:t>
      </w:r>
      <w:r w:rsidR="00E90893">
        <w:rPr>
          <w:sz w:val="24"/>
        </w:rPr>
        <w:t xml:space="preserve"> otvaranje stečajnog postupka, </w:t>
      </w:r>
      <w:r>
        <w:rPr>
          <w:sz w:val="24"/>
        </w:rPr>
        <w:t>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  <w:r w:rsidR="00563A33">
        <w:rPr>
          <w:sz w:val="24"/>
        </w:rPr>
        <w:tab/>
      </w: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B3F73" w:rsidP="00FB3F73" w:rsidR="00FB3F73">
      <w:pPr>
        <w:ind w:firstLine="720"/>
        <w:jc w:val="both"/>
        <w:rPr>
          <w:sz w:val="24"/>
        </w:rPr>
      </w:pPr>
    </w:p>
    <w:p w:rsidRDefault="00FB3F73" w:rsidP="00084BB9" w:rsidR="00FB3F73">
      <w:pPr>
        <w:jc w:val="center"/>
        <w:rPr>
          <w:sz w:val="24"/>
        </w:rPr>
      </w:pPr>
      <w:r>
        <w:rPr>
          <w:sz w:val="24"/>
        </w:rPr>
        <w:t xml:space="preserve">U Slav.Brodu, </w:t>
      </w:r>
      <w:r w:rsidR="00084BB9">
        <w:rPr>
          <w:sz w:val="24"/>
        </w:rPr>
        <w:t>2</w:t>
      </w:r>
      <w:r w:rsidR="00563A33">
        <w:rPr>
          <w:sz w:val="24"/>
        </w:rPr>
        <w:t>7</w:t>
      </w:r>
      <w:r w:rsidR="00084BB9">
        <w:rPr>
          <w:sz w:val="24"/>
        </w:rPr>
        <w:t>.</w:t>
      </w:r>
      <w:r w:rsidR="006108D2">
        <w:rPr>
          <w:sz w:val="24"/>
        </w:rPr>
        <w:t>srpnja</w:t>
      </w:r>
      <w:r w:rsidR="00084BB9">
        <w:rPr>
          <w:sz w:val="24"/>
        </w:rPr>
        <w:t xml:space="preserve"> 2017.</w:t>
      </w:r>
      <w:r w:rsidR="006108D2">
        <w:rPr>
          <w:sz w:val="24"/>
        </w:rPr>
        <w:t>g.</w:t>
      </w: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FB3F73" w:rsidP="00FB3F73" w:rsidR="00FB3F7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Vesna Vukelić </w:t>
      </w: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b/>
        </w:rPr>
      </w:pPr>
      <w:r>
        <w:rPr>
          <w:b/>
        </w:rPr>
        <w:t>NAPUTAK O PRAVNOM LIJEKU:</w:t>
      </w:r>
    </w:p>
    <w:p w:rsidRDefault="00FB3F73" w:rsidP="00FB3F73" w:rsidR="00FB3F73">
      <w:r>
        <w:t xml:space="preserve">Na ovo rješenje vjerovnici i zastupnik po zakonu dužnika, te imenovani stečajni </w:t>
      </w:r>
    </w:p>
    <w:p w:rsidRDefault="00FB3F73" w:rsidP="00FB3F73" w:rsidR="00FB3F73">
      <w:r>
        <w:t xml:space="preserve">upravitelj, mogu uložiti žalbu u roku od 8 dana od isteka osmog dana po objavi </w:t>
      </w:r>
    </w:p>
    <w:p w:rsidRDefault="00FB3F73" w:rsidP="00FB3F73" w:rsidR="00FB3F73">
      <w:r>
        <w:t xml:space="preserve">ovog rješenja na mrežnoj stanici e-Oglasna ploča suda. Žalba se podnosi ovom </w:t>
      </w:r>
    </w:p>
    <w:p w:rsidRDefault="00FB3F73" w:rsidP="00FB3F73" w:rsidR="00FB3F73">
      <w:pPr>
        <w:rPr>
          <w:sz w:val="24"/>
        </w:rPr>
      </w:pPr>
      <w:r>
        <w:t>sudu u 3 primjerka, a o žalbi odlučuje Visoki trgovački sud RH u Zagrebu.</w:t>
      </w: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  <w:r>
        <w:rPr>
          <w:sz w:val="24"/>
        </w:rPr>
        <w:t>Dostaviti putem mrežne stanice e-Oglasna ploča</w:t>
      </w:r>
      <w:r w:rsidR="00084BB9">
        <w:rPr>
          <w:sz w:val="24"/>
        </w:rPr>
        <w:t xml:space="preserve"> suda:</w:t>
      </w:r>
    </w:p>
    <w:p w:rsidRDefault="00FB3F73" w:rsidP="00FB3F73" w:rsidR="00FB3F73" w:rsidRPr="00CD05AC">
      <w:pPr>
        <w:rPr>
          <w:b/>
          <w:sz w:val="24"/>
        </w:rPr>
      </w:pPr>
      <w:r>
        <w:rPr>
          <w:sz w:val="24"/>
        </w:rPr>
        <w:t>1.</w:t>
      </w:r>
      <w:r w:rsidRPr="00B41871">
        <w:rPr>
          <w:sz w:val="24"/>
        </w:rPr>
        <w:t>stečajnom upravitelju</w:t>
      </w:r>
    </w:p>
    <w:p w:rsidRDefault="00FB3F73" w:rsidP="00FB3F73" w:rsidR="00FB3F73">
      <w:pPr>
        <w:rPr>
          <w:sz w:val="24"/>
        </w:rPr>
      </w:pPr>
      <w:r>
        <w:rPr>
          <w:sz w:val="24"/>
        </w:rPr>
        <w:t>2. zastupniku po zakonu dužnika do otvaranja stečajnog postupka</w:t>
      </w:r>
    </w:p>
    <w:p w:rsidRDefault="00FB3F73" w:rsidP="00FB3F73" w:rsidR="00FB3F73">
      <w:pPr>
        <w:rPr>
          <w:sz w:val="24"/>
        </w:rPr>
      </w:pPr>
      <w:r>
        <w:rPr>
          <w:sz w:val="24"/>
        </w:rPr>
        <w:t>3. Porezna uprava</w:t>
      </w:r>
    </w:p>
    <w:p w:rsidRDefault="00FB3F73" w:rsidP="00FB3F73" w:rsidR="00FB3F73">
      <w:pPr>
        <w:rPr>
          <w:sz w:val="24"/>
        </w:rPr>
      </w:pPr>
      <w:r>
        <w:rPr>
          <w:sz w:val="24"/>
        </w:rPr>
        <w:t>4. ŽDO Građansko upravni odjel Slav.Brod</w:t>
      </w:r>
    </w:p>
    <w:p w:rsidRDefault="00FB3F73" w:rsidP="00FB3F73" w:rsidR="00FB3F73">
      <w:pPr>
        <w:rPr>
          <w:sz w:val="24"/>
        </w:rPr>
      </w:pPr>
      <w:r>
        <w:rPr>
          <w:sz w:val="24"/>
        </w:rPr>
        <w:t xml:space="preserve">5. predlagatelju </w:t>
      </w:r>
    </w:p>
    <w:p w:rsidRDefault="00E90893" w:rsidR="00A30070">
      <w:pPr>
        <w:rPr>
          <w:sz w:val="24"/>
        </w:rPr>
      </w:pPr>
      <w:r>
        <w:rPr>
          <w:sz w:val="24"/>
        </w:rPr>
        <w:t>6.</w:t>
      </w:r>
      <w:r w:rsidR="00FB3F73">
        <w:rPr>
          <w:sz w:val="24"/>
        </w:rPr>
        <w:t xml:space="preserve"> registru suda, po pravomoćnosti</w:t>
      </w:r>
    </w:p>
    <w:sectPr w:rsidSect="00563A33" w:rsidR="00A30070">
      <w:pgSz w:h="16838" w:w="11906"/>
      <w:pgMar w:gutter="0" w:footer="720" w:header="720" w:left="1417" w:bottom="1417" w:right="1417" w:top="426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16527"/>
    <w:rsid w:val="00023765"/>
    <w:rsid w:val="00026030"/>
    <w:rsid w:val="00027D7C"/>
    <w:rsid w:val="00030084"/>
    <w:rsid w:val="00031533"/>
    <w:rsid w:val="00031CF6"/>
    <w:rsid w:val="00032DB4"/>
    <w:rsid w:val="00035738"/>
    <w:rsid w:val="0003703F"/>
    <w:rsid w:val="000454F5"/>
    <w:rsid w:val="0004556B"/>
    <w:rsid w:val="00047129"/>
    <w:rsid w:val="000504CB"/>
    <w:rsid w:val="00051209"/>
    <w:rsid w:val="00051E23"/>
    <w:rsid w:val="00053028"/>
    <w:rsid w:val="000544E9"/>
    <w:rsid w:val="000619BE"/>
    <w:rsid w:val="000621A4"/>
    <w:rsid w:val="000735D9"/>
    <w:rsid w:val="00073BA5"/>
    <w:rsid w:val="00076249"/>
    <w:rsid w:val="00080223"/>
    <w:rsid w:val="00081C31"/>
    <w:rsid w:val="000837A1"/>
    <w:rsid w:val="00084BB9"/>
    <w:rsid w:val="00091504"/>
    <w:rsid w:val="00091B16"/>
    <w:rsid w:val="00095AAC"/>
    <w:rsid w:val="000B5AEE"/>
    <w:rsid w:val="000B61F0"/>
    <w:rsid w:val="000C58CA"/>
    <w:rsid w:val="000C6E64"/>
    <w:rsid w:val="000D0199"/>
    <w:rsid w:val="000D3772"/>
    <w:rsid w:val="000D415A"/>
    <w:rsid w:val="000D7776"/>
    <w:rsid w:val="000E04A4"/>
    <w:rsid w:val="000E3C48"/>
    <w:rsid w:val="000F1FB3"/>
    <w:rsid w:val="001014D2"/>
    <w:rsid w:val="001023AD"/>
    <w:rsid w:val="0010242A"/>
    <w:rsid w:val="00103526"/>
    <w:rsid w:val="0010363C"/>
    <w:rsid w:val="001126B3"/>
    <w:rsid w:val="00113D40"/>
    <w:rsid w:val="0012125D"/>
    <w:rsid w:val="00126A8D"/>
    <w:rsid w:val="00126D9D"/>
    <w:rsid w:val="0013114C"/>
    <w:rsid w:val="00132947"/>
    <w:rsid w:val="00133947"/>
    <w:rsid w:val="0013402B"/>
    <w:rsid w:val="0013613B"/>
    <w:rsid w:val="00136FD8"/>
    <w:rsid w:val="0014572E"/>
    <w:rsid w:val="00147C6A"/>
    <w:rsid w:val="00151FE0"/>
    <w:rsid w:val="001541BB"/>
    <w:rsid w:val="00163B0A"/>
    <w:rsid w:val="001667EB"/>
    <w:rsid w:val="00170DB8"/>
    <w:rsid w:val="001849E0"/>
    <w:rsid w:val="00185289"/>
    <w:rsid w:val="00186056"/>
    <w:rsid w:val="00193675"/>
    <w:rsid w:val="001A70C1"/>
    <w:rsid w:val="001A7242"/>
    <w:rsid w:val="001B3E79"/>
    <w:rsid w:val="001C3712"/>
    <w:rsid w:val="001C6494"/>
    <w:rsid w:val="001D7A70"/>
    <w:rsid w:val="001E660C"/>
    <w:rsid w:val="001F16FF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4B5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2199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780"/>
    <w:rsid w:val="00312DC0"/>
    <w:rsid w:val="00313908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1AFF"/>
    <w:rsid w:val="00366001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6141"/>
    <w:rsid w:val="003D7876"/>
    <w:rsid w:val="003E24E1"/>
    <w:rsid w:val="003E2D63"/>
    <w:rsid w:val="003E70D6"/>
    <w:rsid w:val="003F048C"/>
    <w:rsid w:val="003F094E"/>
    <w:rsid w:val="003F60D8"/>
    <w:rsid w:val="003F7B55"/>
    <w:rsid w:val="004027A2"/>
    <w:rsid w:val="0041478E"/>
    <w:rsid w:val="00421621"/>
    <w:rsid w:val="00444D86"/>
    <w:rsid w:val="00447AA6"/>
    <w:rsid w:val="0045403D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B5FAE"/>
    <w:rsid w:val="004C4B82"/>
    <w:rsid w:val="004C6E95"/>
    <w:rsid w:val="004D0932"/>
    <w:rsid w:val="004D335A"/>
    <w:rsid w:val="004D5E93"/>
    <w:rsid w:val="004D7363"/>
    <w:rsid w:val="004F7984"/>
    <w:rsid w:val="0050176B"/>
    <w:rsid w:val="00501B7F"/>
    <w:rsid w:val="0050309A"/>
    <w:rsid w:val="00506FE3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3A33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06B0"/>
    <w:rsid w:val="006011FE"/>
    <w:rsid w:val="006018DB"/>
    <w:rsid w:val="006108D2"/>
    <w:rsid w:val="0061592D"/>
    <w:rsid w:val="00620CDC"/>
    <w:rsid w:val="00621131"/>
    <w:rsid w:val="00621837"/>
    <w:rsid w:val="00622E6C"/>
    <w:rsid w:val="00632AB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0E36"/>
    <w:rsid w:val="006D2A87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374CB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3F61"/>
    <w:rsid w:val="008164E5"/>
    <w:rsid w:val="0081690F"/>
    <w:rsid w:val="008173D3"/>
    <w:rsid w:val="00817F8E"/>
    <w:rsid w:val="00830A2D"/>
    <w:rsid w:val="00831F60"/>
    <w:rsid w:val="00840686"/>
    <w:rsid w:val="00841BBA"/>
    <w:rsid w:val="00851B40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E6A6F"/>
    <w:rsid w:val="008E7FB0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1594"/>
    <w:rsid w:val="009D52EA"/>
    <w:rsid w:val="009E0FB4"/>
    <w:rsid w:val="00A01177"/>
    <w:rsid w:val="00A01994"/>
    <w:rsid w:val="00A04612"/>
    <w:rsid w:val="00A05FEF"/>
    <w:rsid w:val="00A121DF"/>
    <w:rsid w:val="00A144D4"/>
    <w:rsid w:val="00A163C6"/>
    <w:rsid w:val="00A165B2"/>
    <w:rsid w:val="00A25894"/>
    <w:rsid w:val="00A27D65"/>
    <w:rsid w:val="00A30070"/>
    <w:rsid w:val="00A3056C"/>
    <w:rsid w:val="00A33F85"/>
    <w:rsid w:val="00A34788"/>
    <w:rsid w:val="00A40CB8"/>
    <w:rsid w:val="00A411EE"/>
    <w:rsid w:val="00A4702E"/>
    <w:rsid w:val="00A50A0D"/>
    <w:rsid w:val="00A52715"/>
    <w:rsid w:val="00A6140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A207E"/>
    <w:rsid w:val="00AB159B"/>
    <w:rsid w:val="00AC1BAD"/>
    <w:rsid w:val="00AC3821"/>
    <w:rsid w:val="00AC5D04"/>
    <w:rsid w:val="00AC7A8C"/>
    <w:rsid w:val="00AC7F3F"/>
    <w:rsid w:val="00AD13B7"/>
    <w:rsid w:val="00AE0D28"/>
    <w:rsid w:val="00AF0B9A"/>
    <w:rsid w:val="00AF4F0E"/>
    <w:rsid w:val="00B03DF6"/>
    <w:rsid w:val="00B07B1C"/>
    <w:rsid w:val="00B159ED"/>
    <w:rsid w:val="00B17CF6"/>
    <w:rsid w:val="00B24AA5"/>
    <w:rsid w:val="00B24FE0"/>
    <w:rsid w:val="00B3396A"/>
    <w:rsid w:val="00B3399C"/>
    <w:rsid w:val="00B346E9"/>
    <w:rsid w:val="00B34FE5"/>
    <w:rsid w:val="00B35696"/>
    <w:rsid w:val="00B37D96"/>
    <w:rsid w:val="00B404D0"/>
    <w:rsid w:val="00B420C0"/>
    <w:rsid w:val="00B4258B"/>
    <w:rsid w:val="00B43FE3"/>
    <w:rsid w:val="00B479D5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BF0945"/>
    <w:rsid w:val="00BF30F8"/>
    <w:rsid w:val="00C03899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5221"/>
    <w:rsid w:val="00C96614"/>
    <w:rsid w:val="00C97E4D"/>
    <w:rsid w:val="00CA2666"/>
    <w:rsid w:val="00CA3724"/>
    <w:rsid w:val="00CA4AF3"/>
    <w:rsid w:val="00CB292F"/>
    <w:rsid w:val="00CB3AC2"/>
    <w:rsid w:val="00CD03F9"/>
    <w:rsid w:val="00CD133E"/>
    <w:rsid w:val="00CD1412"/>
    <w:rsid w:val="00CD3EE9"/>
    <w:rsid w:val="00CD5AF9"/>
    <w:rsid w:val="00CE05BE"/>
    <w:rsid w:val="00CE6639"/>
    <w:rsid w:val="00CF057C"/>
    <w:rsid w:val="00CF0EB9"/>
    <w:rsid w:val="00CF122F"/>
    <w:rsid w:val="00CF4670"/>
    <w:rsid w:val="00CF5CD5"/>
    <w:rsid w:val="00D043D6"/>
    <w:rsid w:val="00D11BD9"/>
    <w:rsid w:val="00D13BCE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468D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1BF1"/>
    <w:rsid w:val="00E24C72"/>
    <w:rsid w:val="00E27AA1"/>
    <w:rsid w:val="00E42172"/>
    <w:rsid w:val="00E4221B"/>
    <w:rsid w:val="00E60EE6"/>
    <w:rsid w:val="00E611ED"/>
    <w:rsid w:val="00E63A36"/>
    <w:rsid w:val="00E6487F"/>
    <w:rsid w:val="00E64E7D"/>
    <w:rsid w:val="00E67C4D"/>
    <w:rsid w:val="00E74500"/>
    <w:rsid w:val="00E90893"/>
    <w:rsid w:val="00E970B2"/>
    <w:rsid w:val="00EA142C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2895"/>
    <w:rsid w:val="00F32B65"/>
    <w:rsid w:val="00F46889"/>
    <w:rsid w:val="00F52937"/>
    <w:rsid w:val="00F57D11"/>
    <w:rsid w:val="00F6189C"/>
    <w:rsid w:val="00F66462"/>
    <w:rsid w:val="00F66C0C"/>
    <w:rsid w:val="00F71433"/>
    <w:rsid w:val="00F8349D"/>
    <w:rsid w:val="00F858DD"/>
    <w:rsid w:val="00F872AE"/>
    <w:rsid w:val="00F92909"/>
    <w:rsid w:val="00FA13AB"/>
    <w:rsid w:val="00FA1D77"/>
    <w:rsid w:val="00FA4EA5"/>
    <w:rsid w:val="00FB10F7"/>
    <w:rsid w:val="00FB394A"/>
    <w:rsid w:val="00FB3F73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74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4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74C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74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74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74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4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74C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74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74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78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9909.46</izvorni_sadrzaj>
    <derivirana_varijabla naziv="DomainObject.Predmet.InicijalnaVrijednost_1">9909.46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St-567/2017</izvorni_sadrzaj>
    <derivirana_varijabla naziv="DomainObject.Predmet.OznakaBroj_1">St-567/2017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ČL.429. st.1  SZ</izvorni_sadrzaj>
    <derivirana_varijabla naziv="DomainObject.Predmet.PrimjedbaSuca_1">ČL.429. st.1  SZ</derivirana_varijabla>
  </DomainObject.Predmet.PrimjedbaSuca>
  <DomainObject.Predmet.ProtustrankaFormated>
    <izvorni_sadrzaj>  PIJAKIS j.d.o.o. za ugostiteljstvo i usluge</izvorni_sadrzaj>
    <derivirana_varijabla naziv="DomainObject.Predmet.ProtustrankaFormated_1">  PIJAKIS j.d.o.o. za ugostiteljstvo i usluge</derivirana_varijabla>
  </DomainObject.Predmet.ProtustrankaFormated>
  <DomainObject.Predmet.ProtustrankaFormatedOIB>
    <izvorni_sadrzaj>  PIJAKIS j.d.o.o. za ugostiteljstvo i usluge, OIB 94917100728</izvorni_sadrzaj>
    <derivirana_varijabla naziv="DomainObject.Predmet.ProtustrankaFormatedOIB_1">  PIJAKIS j.d.o.o. za ugostiteljstvo i usluge, OIB 94917100728</derivirana_varijabla>
  </DomainObject.Predmet.ProtustrankaFormatedOIB>
  <DomainObject.Predmet.ProtustrankaFormatedWithAdress>
    <izvorni_sadrzaj> PIJAKIS j.d.o.o. za ugostiteljstvo i usluge, Osječka 163, 35000 Slavonski Brod</izvorni_sadrzaj>
    <derivirana_varijabla naziv="DomainObject.Predmet.ProtustrankaFormatedWithAdress_1"> PIJAKIS j.d.o.o. za ugostiteljstvo i usluge, Osječka 163, 35000 Slavonski Brod</derivirana_varijabla>
  </DomainObject.Predmet.ProtustrankaFormatedWithAdress>
  <DomainObject.Predmet.ProtustrankaFormatedWithAdressOIB>
    <izvorni_sadrzaj> PIJAKIS j.d.o.o. za ugostiteljstvo i usluge, OIB 94917100728, Osječka 163, 35000 Slavonski Brod</izvorni_sadrzaj>
    <derivirana_varijabla naziv="DomainObject.Predmet.ProtustrankaFormatedWithAdressOIB_1"> PIJAKIS j.d.o.o. za ugostiteljstvo i usluge, OIB 94917100728, Osječka 163, 35000 Slavonski Brod</derivirana_varijabla>
  </DomainObject.Predmet.ProtustrankaFormatedWithAdressOIB>
  <DomainObject.Predmet.ProtustrankaWithAdress>
    <izvorni_sadrzaj>PIJAKIS j.d.o.o. za ugostiteljstvo i usluge Osječka 163, 35000 Slavonski Brod</izvorni_sadrzaj>
    <derivirana_varijabla naziv="DomainObject.Predmet.ProtustrankaWithAdress_1">PIJAKIS j.d.o.o. za ugostiteljstvo i usluge Osječka 163, 35000 Slavonski Brod</derivirana_varijabla>
  </DomainObject.Predmet.ProtustrankaWithAdress>
  <DomainObject.Predmet.ProtustrankaWithAdressOIB>
    <izvorni_sadrzaj>PIJAKIS j.d.o.o. za ugostiteljstvo i usluge, OIB 94917100728, Osječka 163, 35000 Slavonski Brod</izvorni_sadrzaj>
    <derivirana_varijabla naziv="DomainObject.Predmet.ProtustrankaWithAdressOIB_1">PIJAKIS j.d.o.o. za ugostiteljstvo i usluge, OIB 94917100728, Osječka 163, 35000 Slavonski Brod</derivirana_varijabla>
  </DomainObject.Predmet.ProtustrankaWithAdressOIB>
  <DomainObject.Predmet.ProtustrankaNazivFormated>
    <izvorni_sadrzaj>PIJAKIS j.d.o.o. za ugostiteljstvo i usluge</izvorni_sadrzaj>
    <derivirana_varijabla naziv="DomainObject.Predmet.ProtustrankaNazivFormated_1">PIJAKIS j.d.o.o. za ugostiteljstvo i usluge</derivirana_varijabla>
  </DomainObject.Predmet.ProtustrankaNazivFormated>
  <DomainObject.Predmet.ProtustrankaNazivFormatedOIB>
    <izvorni_sadrzaj>PIJAKIS j.d.o.o. za ugostiteljstvo i usluge, OIB 94917100728</izvorni_sadrzaj>
    <derivirana_varijabla naziv="DomainObject.Predmet.ProtustrankaNazivFormatedOIB_1">PIJAKIS j.d.o.o. za ugostiteljstvo i usluge, OIB 94917100728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PIJAKIS j.d.o.o. za ugostiteljstvo i usluge</item>
    </izvorni_sadrzaj>
    <derivirana_varijabla naziv="DomainObject.Predmet.ProtuStrankaListFormated_1">
      <item>PIJAKIS j.d.o.o. za ugostiteljstvo i usluge</item>
    </derivirana_varijabla>
  </DomainObject.Predmet.ProtuStrankaListFormated>
  <DomainObject.Predmet.ProtuStrankaListFormatedOIB>
    <izvorni_sadrzaj>
      <item>PIJAKIS j.d.o.o. za ugostiteljstvo i usluge, OIB 94917100728</item>
    </izvorni_sadrzaj>
    <derivirana_varijabla naziv="DomainObject.Predmet.ProtuStrankaListFormatedOIB_1">
      <item>PIJAKIS j.d.o.o. za ugostiteljstvo i usluge, OIB 94917100728</item>
    </derivirana_varijabla>
  </DomainObject.Predmet.ProtuStrankaListFormatedOIB>
  <DomainObject.Predmet.ProtuStrankaListFormatedWithAdress>
    <izvorni_sadrzaj>
      <item>PIJAKIS j.d.o.o. za ugostiteljstvo i usluge, Osječka 163, 35000 Slavonski Brod</item>
    </izvorni_sadrzaj>
    <derivirana_varijabla naziv="DomainObject.Predmet.ProtuStrankaListFormatedWithAdress_1">
      <item>PIJAKIS j.d.o.o. za ugostiteljstvo i usluge, Osječka 163, 35000 Slavonski Brod</item>
    </derivirana_varijabla>
  </DomainObject.Predmet.ProtuStrankaListFormatedWithAdress>
  <DomainObject.Predmet.ProtuStrankaListFormatedWithAdressOIB>
    <izvorni_sadrzaj>
      <item>PIJAKIS j.d.o.o. za ugostiteljstvo i usluge, OIB 94917100728, Osječka 163, 35000 Slavonski Brod</item>
    </izvorni_sadrzaj>
    <derivirana_varijabla naziv="DomainObject.Predmet.ProtuStrankaListFormatedWithAdressOIB_1">
      <item>PIJAKIS j.d.o.o. za ugostiteljstvo i usluge, OIB 94917100728, Osječka 163, 35000 Slavonski Brod</item>
    </derivirana_varijabla>
  </DomainObject.Predmet.ProtuStrankaListFormatedWithAdressOIB>
  <DomainObject.Predmet.ProtuStrankaListNazivFormated>
    <izvorni_sadrzaj>
      <item>PIJAKIS j.d.o.o. za ugostiteljstvo i usluge</item>
    </izvorni_sadrzaj>
    <derivirana_varijabla naziv="DomainObject.Predmet.ProtuStrankaListNazivFormated_1">
      <item>PIJAKIS j.d.o.o. za ugostiteljstvo i usluge</item>
    </derivirana_varijabla>
  </DomainObject.Predmet.ProtuStrankaListNazivFormated>
  <DomainObject.Predmet.ProtuStrankaListNazivFormatedOIB>
    <izvorni_sadrzaj>
      <item>PIJAKIS j.d.o.o. za ugostiteljstvo i usluge, OIB 94917100728</item>
    </izvorni_sadrzaj>
    <derivirana_varijabla naziv="DomainObject.Predmet.ProtuStrankaListNazivFormatedOIB_1">
      <item>PIJAKIS j.d.o.o. za ugostiteljstvo i usluge, OIB 94917100728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PIJAKIS j.d.o.o. za ugostiteljstvo i usluge</izvorni_sadrzaj>
    <derivirana_varijabla naziv="DomainObject.Predmet.ProtustrankaIDrugi_1">PIJAKIS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PIJAKIS j.d.o.o. za ugostiteljstvo i usluge, OIB 94917100728, Osječka 163, 35000 Slavonski Brod</izvorni_sadrzaj>
    <derivirana_varijabla naziv="DomainObject.Predmet.ProtustrankaIDrugiAdressOIB_1">PIJAKIS j.d.o.o. za ugostiteljstvo i usluge, OIB 94917100728, Osječka 163,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PIJAKIS j.d.o.o. za ugostiteljstvo i usluge</item>
    </izvorni_sadrzaj>
    <derivirana_varijabla naziv="DomainObject.Predmet.SudioniciListNaziv_1">
      <item>Financijska agencija</item>
      <item>PIJAKIS j.d.o.o. za ugostiteljstvo i usluge</item>
    </derivirana_varijabla>
  </DomainObject.Predmet.SudioniciListNaziv>
  <DomainObject.Predmet.SudioniciListAdressOIB>
    <izvorni_sadrzaj>
      <item>Financijska agencija, OIB 85821130368, Ulica grada Vukovara 70,10000 Zagreb</item>
      <item>PIJAKIS j.d.o.o. za ugostiteljstvo i usluge, OIB 94917100728, Osječka 163,35000 Slavonski Brod</item>
    </izvorni_sadrzaj>
    <derivirana_varijabla naziv="DomainObject.Predmet.SudioniciListAdressOIB_1">
      <item>Financijska agencija, OIB 85821130368, Ulica grada Vukovara 70,10000 Zagreb</item>
      <item>PIJAKIS j.d.o.o. za ugostiteljstvo i usluge, OIB 94917100728, Osječka 163,35000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94917100728</item>
    </izvorni_sadrzaj>
    <derivirana_varijabla naziv="DomainObject.Predmet.SudioniciListNazivOIB_1">
      <item>, OIB 85821130368</item>
      <item>, OIB 94917100728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830</properties:Words>
  <properties:Characters>4663</properties:Characters>
  <properties:Lines>106</properties:Lines>
  <properties:Paragraphs>41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2017-07-21T06:33:00Z</dcterms:created>
  <dc:creator>Trgovacki sud</dc:creator>
  <cp:lastModifiedBy>wsadmin</cp:lastModifiedBy>
  <cp:lastPrinted>2017-07-24T11:42:00Z</cp:lastPrinted>
  <dcterms:modified xmlns:xsi="http://www.w3.org/2001/XMLSchema-instance" xsi:type="dcterms:W3CDTF">2017-07-27T12:04:00Z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