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90bc" w14:paraId="63390b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790E7D">
        <w:t>St-2618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903185">
        <w:t>VETERINARSKA AMBULANTA PEROKOVIĆ d.o.o., Antuna Branka Šimića 19, Zagreb, (OIB:66464236787)</w:t>
      </w:r>
    </w:p>
    <w:p w:rsidRDefault="00903185" w:rsidP="00903185" w:rsidR="00903185">
      <w:pPr>
        <w:pStyle w:val="Odlomakpopisa"/>
        <w:ind w:left="1428"/>
      </w:pPr>
      <w:r>
        <w:t xml:space="preserve"> 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14F63">
        <w:t>7</w:t>
      </w:r>
      <w:r w:rsidR="00903185">
        <w:t>66.490,46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3185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0313D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St-2618/2015</izvorni_sadrzaj>
    <derivirana_varijabla naziv="DomainObject.Predmet.OznakaBroj_1">St-2618/2015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PEROKOVIĆ d.o.o. zastupanog po punomoćniku Luka Peroković</izvorni_sadrzaj>
    <derivirana_varijabla naziv="DomainObject.Predmet.ProtustrankaFormated_1">  VETERINARSKA AMBULANTA PEROKOVIĆ d.o.o. zastupanog po punomoćniku Luka Peroković</derivirana_varijabla>
  </DomainObject.Predmet.ProtustrankaFormated>
  <DomainObject.Predmet.ProtustrankaFormatedOIB>
    <izvorni_sadrzaj>  VETERINARSKA AMBULANTA PEROKOVIĆ d.o.o., OIB 66464236787 zastupanog po punomoćniku Luka Peroković</izvorni_sadrzaj>
    <derivirana_varijabla naziv="DomainObject.Predmet.ProtustrankaFormatedOIB_1">  VETERINARSKA AMBULANTA PEROKOVIĆ d.o.o., OIB 66464236787 zastupanog po punomoćniku Luka Peroković</derivirana_varijabla>
  </DomainObject.Predmet.ProtustrankaFormatedOIB>
  <DomainObject.Predmet.ProtustrankaFormatedWithAdress>
    <izvorni_sadrzaj> VETERINARSKA AMBULANTA PEROKOVIĆ d.o.o., Antuna Branka Šimića 19, 10000 Zagreb zastupanog po punomoćniku Luka Peroković</izvorni_sadrzaj>
    <derivirana_varijabla naziv="DomainObject.Predmet.ProtustrankaFormatedWithAdress_1"> VETERINARSKA AMBULANTA PEROKOVIĆ d.o.o., Antuna Branka Šimića 19, 10000 Zagreb zastupanog po punomoćniku Luka Peroković</derivirana_varijabla>
  </DomainObject.Predmet.ProtustrankaFormatedWithAdress>
  <DomainObject.Predmet.ProtustrankaFormatedWithAdressOIB>
    <izvorni_sadrzaj> VETERINARSKA AMBULANTA PEROKOVIĆ d.o.o., OIB 66464236787, Antuna Branka Šimića 19, 10000 Zagreb zastupanog po punomoćniku Luka Peroković</izvorni_sadrzaj>
    <derivirana_varijabla naziv="DomainObject.Predmet.ProtustrankaFormatedWithAdressOIB_1"> VETERINARSKA AMBULANTA PEROKOVIĆ d.o.o., OIB 66464236787, Antuna Branka Šimića 19, 10000 Zagreb zastupanog po punomoćniku Luka Peroković</derivirana_varijabla>
  </DomainObject.Predmet.ProtustrankaFormatedWithAdressOIB>
  <DomainObject.Predmet.ProtustrankaWithAdress>
    <izvorni_sadrzaj>VETERINARSKA AMBULANTA PEROKOVIĆ d.o.o. Antuna Branka Šimića 19, 10000 Zagreb</izvorni_sadrzaj>
    <derivirana_varijabla naziv="DomainObject.Predmet.ProtustrankaWithAdress_1">VETERINARSKA AMBULANTA PEROKOVIĆ d.o.o. Antuna Branka Šimića 19, 10000 Zagreb</derivirana_varijabla>
  </DomainObject.Predmet.ProtustrankaWithAdress>
  <DomainObject.Predmet.ProtustrankaWithAdressOIB>
    <izvorni_sadrzaj>VETERINARSKA AMBULANTA PEROKOVIĆ d.o.o., OIB 66464236787, Antuna Branka Šimića 19, 10000 Zagreb</izvorni_sadrzaj>
    <derivirana_varijabla naziv="DomainObject.Predmet.ProtustrankaWithAdressOIB_1">VETERINARSKA AMBULANTA PEROKOVIĆ d.o.o., OIB 66464236787, Antuna Branka Šimića 19, 10000 Zagreb</derivirana_varijabla>
  </DomainObject.Predmet.ProtustrankaWithAdressOIB>
  <DomainObject.Predmet.ProtustrankaNazivFormated>
    <izvorni_sadrzaj>VETERINARSKA AMBULANTA PEROKOVIĆ d.o.o.</izvorni_sadrzaj>
    <derivirana_varijabla naziv="DomainObject.Predmet.ProtustrankaNazivFormated_1">VETERINARSKA AMBULANTA PEROKOVIĆ d.o.o.</derivirana_varijabla>
  </DomainObject.Predmet.ProtustrankaNazivFormated>
  <DomainObject.Predmet.ProtustrankaNazivFormatedOIB>
    <izvorni_sadrzaj>VETERINARSKA AMBULANTA PEROKOVIĆ d.o.o., OIB 66464236787</izvorni_sadrzaj>
    <derivirana_varijabla naziv="DomainObject.Predmet.ProtustrankaNazivFormatedOIB_1">VETERINARSKA AMBULANTA PEROKOVIĆ d.o.o., OIB 66464236787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PEROKOVIĆ d.o.o. zastupanog po punomoćniku Luka Peroković</item>
    </izvorni_sadrzaj>
    <derivirana_varijabla naziv="DomainObject.Predmet.ProtuStrankaListFormated_1">
      <item>VETERINARSKA AMBULANTA PEROKOVIĆ d.o.o. zastupanog po punomoćniku Luka Peroković</item>
    </derivirana_varijabla>
  </DomainObject.Predmet.ProtuStrankaListFormated>
  <DomainObject.Predmet.ProtuStrankaListFormatedOIB>
    <izvorni_sadrzaj>
      <item>VETERINARSKA AMBULANTA PEROKOVIĆ d.o.o., OIB 66464236787 zastupanog po punomoćniku Luka Peroković</item>
    </izvorni_sadrzaj>
    <derivirana_varijabla naziv="DomainObject.Predmet.ProtuStrankaListFormatedOIB_1">
      <item>VETERINARSKA AMBULANTA PEROKOVIĆ d.o.o., OIB 66464236787 zastupanog po punomoćniku Luka Peroković</item>
    </derivirana_varijabla>
  </DomainObject.Predmet.ProtuStrankaListFormatedOIB>
  <DomainObject.Predmet.ProtuStrankaListFormatedWithAdress>
    <izvorni_sadrzaj>
      <item>VETERINARSKA AMBULANTA PEROKOVIĆ d.o.o., Antuna Branka Šimića 19, 10000 Zagreb zastupanog po punomoćniku Luka Peroković</item>
    </izvorni_sadrzaj>
    <derivirana_varijabla naziv="DomainObject.Predmet.ProtuStrankaListFormatedWithAdress_1">
      <item>VETERINARSKA AMBULANTA PEROKOVIĆ d.o.o., Antuna Branka Šimića 19, 10000 Zagreb zastupanog po punomoćniku Luka Peroković</item>
    </derivirana_varijabla>
  </DomainObject.Predmet.ProtuStrankaListFormatedWithAdress>
  <DomainObject.Predmet.ProtuStrankaListFormatedWithAdressOIB>
    <izvorni_sadrzaj>
      <item>VETERINARSKA AMBULANTA PEROKOVIĆ d.o.o., OIB 66464236787, Antuna Branka Šimića 19, 10000 Zagreb zastupanog po punomoćniku Luka Peroković</item>
    </izvorni_sadrzaj>
    <derivirana_varijabla naziv="DomainObject.Predmet.ProtuStrankaListFormatedWithAdressOIB_1">
      <item>VETERINARSKA AMBULANTA PEROKOVIĆ d.o.o., OIB 66464236787, Antuna Branka Šimića 19, 10000 Zagreb zastupanog po punomoćniku Luka Peroković</item>
    </derivirana_varijabla>
  </DomainObject.Predmet.ProtuStrankaListFormatedWithAdressOIB>
  <DomainObject.Predmet.ProtuStrankaListNazivFormated>
    <izvorni_sadrzaj>
      <item>VETERINARSKA AMBULANTA PEROKOVIĆ d.o.o.</item>
    </izvorni_sadrzaj>
    <derivirana_varijabla naziv="DomainObject.Predmet.ProtuStrankaListNazivFormated_1">
      <item>VETERINARSKA AMBULANTA PEROKOVIĆ d.o.o.</item>
    </derivirana_varijabla>
  </DomainObject.Predmet.ProtuStrankaListNazivFormated>
  <DomainObject.Predmet.ProtuStrankaListNazivFormatedOIB>
    <izvorni_sadrzaj>
      <item>VETERINARSKA AMBULANTA PEROKOVIĆ d.o.o., OIB 66464236787</item>
    </izvorni_sadrzaj>
    <derivirana_varijabla naziv="DomainObject.Predmet.ProtuStrankaListNazivFormatedOIB_1">
      <item>VETERINARSKA AMBULANTA PEROKOVIĆ d.o.o., OIB 66464236787</item>
    </derivirana_varijabla>
  </DomainObject.Predmet.ProtuStrankaListNazivFormatedOIB>
  <DomainObject.Predmet.OstaliListFormated>
    <izvorni_sadrzaj>
      <item>Luka Peroković punomoćnik sudionika u postupku VETERINARSKA AMBULANTA PEROKOVIĆ d.o.o.</item>
    </izvorni_sadrzaj>
    <derivirana_varijabla naziv="DomainObject.Predmet.OstaliListFormated_1">
      <item>Luka Peroković punomoćnik sudionika u postupku VETERINARSKA AMBULANTA PEROKOVIĆ d.o.o.</item>
    </derivirana_varijabla>
  </DomainObject.Predmet.OstaliListFormated>
  <DomainObject.Predmet.OstaliListFormatedOIB>
    <izvorni_sadrzaj>
      <item>Luka Peroković, OIB 16525587357 punomoćnik sudionika u postupku VETERINARSKA AMBULANTA PEROKOVIĆ d.o.o.</item>
    </izvorni_sadrzaj>
    <derivirana_varijabla naziv="DomainObject.Predmet.OstaliListFormatedOIB_1">
      <item>Luka Peroković, OIB 16525587357 punomoćnik sudionika u postupku VETERINARSKA AMBULANTA PEROKOVIĆ d.o.o.</item>
    </derivirana_varijabla>
  </DomainObject.Predmet.OstaliListFormatedOIB>
  <DomainObject.Predmet.OstaliListFormatedWithAdress>
    <izvorni_sadrzaj>
      <item>Luka Peroković, Antuna Branka Šimića 19, 10000 Zagreb punomoćnik sudionika u postupku VETERINARSKA AMBULANTA PEROKOVIĆ d.o.o.</item>
    </izvorni_sadrzaj>
    <derivirana_varijabla naziv="DomainObject.Predmet.OstaliListFormatedWithAdress_1">
      <item>Luka Peroković, Antuna Branka Šimića 19, 10000 Zagreb punomoćnik sudionika u postupku VETERINARSKA AMBULANTA PEROKOVIĆ d.o.o.</item>
    </derivirana_varijabla>
  </DomainObject.Predmet.OstaliListFormatedWithAdress>
  <DomainObject.Predmet.OstaliListFormatedWithAdressOIB>
    <izvorni_sadrzaj>
      <item>Luka Peroković, OIB 16525587357, Antuna Branka Šimića 19, 10000 Zagreb punomoćnik sudionika u postupku VETERINARSKA AMBULANTA PEROKOVIĆ d.o.o.</item>
    </izvorni_sadrzaj>
    <derivirana_varijabla naziv="DomainObject.Predmet.OstaliListFormatedWithAdressOIB_1">
      <item>Luka Peroković, OIB 16525587357, Antuna Branka Šimića 19, 10000 Zagreb punomoćnik sudionika u postupku VETERINARSKA AMBULANTA PEROKOVIĆ d.o.o.</item>
    </derivirana_varijabla>
  </DomainObject.Predmet.OstaliListFormatedWithAdressOIB>
  <DomainObject.Predmet.OstaliListNazivFormated>
    <izvorni_sadrzaj>
      <item>Luka Peroković</item>
    </izvorni_sadrzaj>
    <derivirana_varijabla naziv="DomainObject.Predmet.OstaliListNazivFormated_1">
      <item>Luka Peroković</item>
    </derivirana_varijabla>
  </DomainObject.Predmet.OstaliListNazivFormated>
  <DomainObject.Predmet.OstaliListNazivFormatedOIB>
    <izvorni_sadrzaj>
      <item>Luka Peroković, OIB 16525587357</item>
    </izvorni_sadrzaj>
    <derivirana_varijabla naziv="DomainObject.Predmet.OstaliListNazivFormatedOIB_1">
      <item>Luka Peroković, OIB 16525587357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PEROKOVIĆ d.o.o.</izvorni_sadrzaj>
    <derivirana_varijabla naziv="DomainObject.Predmet.ProtustrankaIDrugi_1">VETERINARSKA AMBULANTA PEROKOVIĆ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VETERINARSKA AMBULANTA PEROKOVIĆ d.o.o., OIB 66464236787, Antuna Branka Šimića 19, 10000 Zagreb</izvorni_sadrzaj>
    <derivirana_varijabla naziv="DomainObject.Predmet.ProtustrankaIDrugiAdressOIB_1">VETERINARSKA AMBULANTA PEROKOVIĆ d.o.o., OIB 66464236787, Antuna Branka Šimića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PEROKOVIĆ d.o.o.</item>
      <item>Luka Peroković</item>
    </izvorni_sadrzaj>
    <derivirana_varijabla naziv="DomainObject.Predmet.SudioniciListNaziv_1">
      <item>FINA Regionalni centar Zagreb</item>
      <item>VETERINARSKA AMBULANTA PEROKOVIĆ d.o.o.</item>
      <item>Luka Peroković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VETERINARSKA AMBULANTA PEROKOVIĆ d.o.o., OIB 66464236787, Antuna Branka Šimića 19,10000 Zagreb</item>
      <item>Luka Peroković, OIB 16525587357, Antuna Branka Šimića 19,10000 Zagreb</item>
    </izvorni_sadrzaj>
    <derivirana_varijabla naziv="DomainObject.Predmet.SudioniciListAdressOIB_1">
      <item>FINA Regionalni centar Zagreb, OIB 85821130368, Trg svibanjskih žrtava  1995. 1,10000 Zagreb</item>
      <item>VETERINARSKA AMBULANTA PEROKOVIĆ d.o.o., OIB 66464236787, Antuna Branka Šimića 19,10000 Zagreb</item>
      <item>Luka Peroković, OIB 16525587357, Antuna Branka Šimića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66464236787</item>
      <item>, OIB 16525587357</item>
    </izvorni_sadrzaj>
    <derivirana_varijabla naziv="DomainObject.Predmet.SudioniciListNazivOIB_1">
      <item>, OIB 85821130368</item>
      <item>, OIB 66464236787</item>
      <item>, OIB 16525587357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1337</properties:Characters>
  <properties:Lines>45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2015-11-16T12:32:00Z</cp:lastPrinted>
  <dcterms:modified xmlns:xsi="http://www.w3.org/2001/XMLSchema-instance" xsi:type="dcterms:W3CDTF">2015-11-16T12:36:00Z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