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ce12" w14:paraId="f9bce12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7431A9">
        <w:t>4379/16-13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7431A9" w:rsidRPr="00B23002">
        <w:t>JANKO BOS d.o.o., OIB: 32005276251</w:t>
      </w:r>
      <w:r w:rsidR="007431A9" w:rsidRPr="00B23002">
        <w:rPr>
          <w:lang w:val="pt-BR"/>
        </w:rPr>
        <w:t>, Gradna 89 B, Gradna</w:t>
      </w:r>
      <w:r>
        <w:rPr>
          <w:lang w:val="pt-BR"/>
        </w:rPr>
        <w:t xml:space="preserve">, </w:t>
      </w:r>
      <w:r w:rsidR="00A1588E">
        <w:t>4.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431A9" w:rsidRPr="00B23002">
        <w:t>JANKO BOS d.o.o., OIB: 32005276251</w:t>
      </w:r>
      <w:r w:rsidR="007431A9" w:rsidRPr="00B23002">
        <w:rPr>
          <w:lang w:val="pt-BR"/>
        </w:rPr>
        <w:t>, Gradna 89 B, Gradna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7431A9">
        <w:t>4379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7431A9" w:rsidRPr="00B23002">
        <w:t>JANKO BOS d.o.o., OIB: 32005276251</w:t>
      </w:r>
      <w:r w:rsidR="007431A9" w:rsidRPr="00B23002">
        <w:rPr>
          <w:lang w:val="pt-BR"/>
        </w:rPr>
        <w:t>, Gradna 89 B, Gradna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7431A9" w:rsidP="007431A9" w:rsidR="007431A9" w:rsidRPr="00B23002">
      <w:pPr>
        <w:ind w:firstLine="709"/>
        <w:jc w:val="both"/>
        <w:rPr>
          <w:lang w:val="en-GB"/>
        </w:rPr>
      </w:pPr>
      <w:r w:rsidRPr="00B2300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260 dana, u ukupnom iznosu od 34.416,31 kn, kao i da dužnik ima 1 zaposlenog. </w:t>
      </w:r>
      <w:r w:rsidRPr="00B2300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AD7E27" w:rsidR="00AD7E27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AD7E27">
        <w:t>31. kolovoza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A1588E">
        <w:t>3. listopada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</w:t>
      </w:r>
      <w:r w:rsidR="005356ED">
        <w:lastRenderedPageBreak/>
        <w:t>predlagateljeve 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 xml:space="preserve">Porezna uprava, </w:t>
      </w:r>
      <w:r w:rsidR="007431A9">
        <w:t>Područni ured Središnja Hrvatska, Ispostava Samobor od 3. srpnja 2017. (list 6 spisa) kojim obavještava sud da je uvidom u Informacijski sustav Porezne uprave utvrđeno da u ispostavi Samobor nisu evidentirani podaci o porezu na promet nekretnina kao i o porezu na cestovna motorna vozila.</w:t>
      </w:r>
    </w:p>
    <w:p w:rsidRDefault="00DF2988" w:rsidP="00DF2988" w:rsidR="00DF2988" w:rsidRPr="0002701E">
      <w:pPr>
        <w:jc w:val="both"/>
      </w:pPr>
      <w:r>
        <w:tab/>
        <w:t xml:space="preserve">Sud je uvidom u Zajednički informacijski sustav zemljišnih knjiga i katastra od </w:t>
      </w:r>
      <w:r w:rsidR="00A1588E">
        <w:t>3. listopada</w:t>
      </w:r>
      <w:r>
        <w:t xml:space="preserve"> </w:t>
      </w:r>
      <w:r w:rsidRPr="0002701E">
        <w:t xml:space="preserve">2017. </w:t>
      </w:r>
      <w:r w:rsidR="005E4941">
        <w:t>(list 2</w:t>
      </w:r>
      <w:r w:rsidR="007431A9">
        <w:t>0</w:t>
      </w:r>
      <w:r w:rsidRPr="0002701E">
        <w:t xml:space="preserve"> spisa) utvrdio da dužnik nije </w:t>
      </w:r>
      <w:r w:rsidR="0001278B" w:rsidRPr="0002701E">
        <w:t>vlasnik</w:t>
      </w:r>
      <w:r w:rsidRPr="0002701E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7431A9">
        <w:t>30. lipnja</w:t>
      </w:r>
      <w:r w:rsidR="0001278B">
        <w:t xml:space="preserve"> 2017. (list </w:t>
      </w:r>
      <w:r w:rsidR="007431A9">
        <w:t>7</w:t>
      </w:r>
      <w:r w:rsidR="0001278B">
        <w:t xml:space="preserve"> spisa) utvrđeno je da je dužnik na dan </w:t>
      </w:r>
      <w:r w:rsidR="007431A9">
        <w:t>29. lipnja</w:t>
      </w:r>
      <w:r w:rsidR="0001278B">
        <w:t xml:space="preserve"> 2017. u Očevidniku redoslijeda osnova za plaćanje imao neizvršene osnove za plaćanje u neprekinutom razdoblju od </w:t>
      </w:r>
      <w:r w:rsidR="007431A9">
        <w:t>927</w:t>
      </w:r>
      <w:r w:rsidR="0001278B">
        <w:t xml:space="preserve"> dana u ukupnom iznosu od </w:t>
      </w:r>
      <w:r w:rsidR="007431A9">
        <w:t>39.281,09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1588E">
        <w:t>4.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5E2298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5E2298" w:rsidP="00C359B6" w:rsidR="005E2298">
      <w:pPr>
        <w:pStyle w:val="Bezproreda"/>
        <w:ind w:left="4956"/>
        <w:jc w:val="right"/>
      </w:pPr>
      <w:r>
        <w:t>Za točnost otpravka - ovlašteni službenik</w:t>
      </w:r>
    </w:p>
    <w:p w:rsidRDefault="005E2298" w:rsidP="00C359B6" w:rsidR="005E2298">
      <w:pPr>
        <w:pStyle w:val="Bezproreda"/>
        <w:ind w:left="4956"/>
        <w:jc w:val="right"/>
      </w:pPr>
      <w:r>
        <w:t>Karmela Dolenc</w:t>
      </w:r>
    </w:p>
    <w:p w:rsidRDefault="005E2298" w:rsidP="00065B42" w:rsidR="005E2298"/>
    <w:sectPr w:rsidSect="001B2E63" w:rsidR="005E22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E229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431A9">
          <w:rPr>
            <w:sz w:val="24"/>
          </w:rPr>
          <w:t>4379</w:t>
        </w:r>
        <w:r w:rsidR="00DF2988">
          <w:rPr>
            <w:sz w:val="24"/>
          </w:rPr>
          <w:t>/16-</w:t>
        </w:r>
        <w:r w:rsidR="005C109B">
          <w:rPr>
            <w:sz w:val="24"/>
          </w:rPr>
          <w:t>1</w:t>
        </w:r>
        <w:r w:rsidR="007431A9">
          <w:rPr>
            <w:sz w:val="24"/>
          </w:rPr>
          <w:t>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C109B"/>
    <w:rsid w:val="005E2298"/>
    <w:rsid w:val="005E4941"/>
    <w:rsid w:val="0062522C"/>
    <w:rsid w:val="00652C5D"/>
    <w:rsid w:val="00662884"/>
    <w:rsid w:val="006850B7"/>
    <w:rsid w:val="00704DD0"/>
    <w:rsid w:val="007150E9"/>
    <w:rsid w:val="007431A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E229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E229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4379</izvorni_sadrzaj>
    <derivirana_varijabla naziv="DomainObject.Predmet.Broj_1">4379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St-4379/2016</izvorni_sadrzaj>
    <derivirana_varijabla naziv="DomainObject.Predmet.OznakaBroj_1">St-4379/2016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 BOS d.o.o. zastupanog po punomoćniku Marko Kordić; Tomislav Kordić</izvorni_sadrzaj>
    <derivirana_varijabla naziv="DomainObject.Predmet.ProtustrankaFormated_1">  JANKO BOS d.o.o. zastupanog po punomoćniku Marko Kordić; Tomislav Kordić</derivirana_varijabla>
  </DomainObject.Predmet.ProtustrankaFormated>
  <DomainObject.Predmet.ProtustrankaFormatedOIB>
    <izvorni_sadrzaj>  JANKO BOS d.o.o., OIB 32005276251 zastupanog po punomoćniku Marko Kordić; Tomislav Kordić</izvorni_sadrzaj>
    <derivirana_varijabla naziv="DomainObject.Predmet.ProtustrankaFormatedOIB_1">  JANKO BOS d.o.o., OIB 32005276251 zastupanog po punomoćniku Marko Kordić; Tomislav Kordić</derivirana_varijabla>
  </DomainObject.Predmet.ProtustrankaFormatedOIB>
  <DomainObject.Predmet.ProtustrankaFormatedWithAdress>
    <izvorni_sadrzaj> JANKO BOS d.o.o., Gradna 89 B, 10430 Gradna zastupanog po punomoćniku Marko Kordić; Tomislav Kordić</izvorni_sadrzaj>
    <derivirana_varijabla naziv="DomainObject.Predmet.ProtustrankaFormatedWithAdress_1"> JANKO BOS d.o.o., Gradna 89 B, 10430 Gradna zastupanog po punomoćniku Marko Kordić; Tomislav Kordić</derivirana_varijabla>
  </DomainObject.Predmet.ProtustrankaFormatedWithAdress>
  <DomainObject.Predmet.ProtustrankaFormatedWithAdressOIB>
    <izvorni_sadrzaj> JANKO BOS d.o.o., OIB 32005276251, Gradna 89 B, 10430 Gradna zastupanog po punomoćniku Marko Kordić; Tomislav Kordić</izvorni_sadrzaj>
    <derivirana_varijabla naziv="DomainObject.Predmet.ProtustrankaFormatedWithAdressOIB_1"> JANKO BOS d.o.o., OIB 32005276251, Gradna 89 B, 10430 Gradna zastupanog po punomoćniku Marko Kordić; Tomislav Kordić</derivirana_varijabla>
  </DomainObject.Predmet.ProtustrankaFormatedWithAdressOIB>
  <DomainObject.Predmet.ProtustrankaWithAdress>
    <izvorni_sadrzaj>JANKO BOS d.o.o. Gradna 89 B, 10430 Gradna</izvorni_sadrzaj>
    <derivirana_varijabla naziv="DomainObject.Predmet.ProtustrankaWithAdress_1">JANKO BOS d.o.o. Gradna 89 B, 10430 Gradna</derivirana_varijabla>
  </DomainObject.Predmet.ProtustrankaWithAdress>
  <DomainObject.Predmet.ProtustrankaWithAdressOIB>
    <izvorni_sadrzaj>JANKO BOS d.o.o., OIB 32005276251, Gradna 89 B, 10430 Gradna</izvorni_sadrzaj>
    <derivirana_varijabla naziv="DomainObject.Predmet.ProtustrankaWithAdressOIB_1">JANKO BOS d.o.o., OIB 32005276251, Gradna 89 B, 10430 Gradna</derivirana_varijabla>
  </DomainObject.Predmet.ProtustrankaWithAdressOIB>
  <DomainObject.Predmet.ProtustrankaNazivFormated>
    <izvorni_sadrzaj>JANKO BOS d.o.o.</izvorni_sadrzaj>
    <derivirana_varijabla naziv="DomainObject.Predmet.ProtustrankaNazivFormated_1">JANKO BOS d.o.o.</derivirana_varijabla>
  </DomainObject.Predmet.ProtustrankaNazivFormated>
  <DomainObject.Predmet.ProtustrankaNazivFormatedOIB>
    <izvorni_sadrzaj>JANKO BOS d.o.o., OIB 32005276251</izvorni_sadrzaj>
    <derivirana_varijabla naziv="DomainObject.Predmet.ProtustrankaNazivFormatedOIB_1">JANKO BOS d.o.o., OIB 32005276251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Kordić</izvorni_sadrzaj>
    <derivirana_varijabla naziv="DomainObject.Predmet.StrankaFormated_1">  FINA Regionalni centar Zagreb; Tomislav Kordić</derivirana_varijabla>
  </DomainObject.Predmet.StrankaFormated>
  <DomainObject.Predmet.StrankaFormatedOIB>
    <izvorni_sadrzaj>  FINA Regionalni centar Zagreb, OIB 85821130368; Tomislav Kordić, OIB 26819084820</izvorni_sadrzaj>
    <derivirana_varijabla naziv="DomainObject.Predmet.StrankaFormatedOIB_1">  FINA Regionalni centar Zagreb, OIB 85821130368; Tomislav Kordić, OIB 26819084820</derivirana_varijabla>
  </DomainObject.Predmet.StrankaFormatedOIB>
  <DomainObject.Predmet.StrankaFormatedWithAdress>
    <izvorni_sadrzaj> FINA Regionalni centar Zagreb, Trg svibanjskih žrtava 1995. br. 1, 10000 Zagreb; Tomislav Kordić, Gradna 89 B, 10430 Gradna</izvorni_sadrzaj>
    <derivirana_varijabla naziv="DomainObject.Predmet.StrankaFormatedWithAdress_1"> FINA Regionalni centar Zagreb, Trg svibanjskih žrtava 1995. br. 1, 10000 Zagreb; Tomislav Kordić, Gradna 89 B, 10430 Gradna</derivirana_varijabla>
  </DomainObject.Predmet.StrankaFormatedWithAdress>
  <DomainObject.Predmet.StrankaFormatedWithAdressOIB>
    <izvorni_sadrzaj> FINA Regionalni centar Zagreb, OIB 85821130368, Trg svibanjskih žrtava 1995. br. 1, 10000 Zagreb; Tomislav Kordić, OIB 26819084820, Gradna 89 B, 10430 Gradna</izvorni_sadrzaj>
    <derivirana_varijabla naziv="DomainObject.Predmet.StrankaFormatedWithAdressOIB_1"> FINA Regionalni centar Zagreb, OIB 85821130368, Trg svibanjskih žrtava 1995. br. 1, 10000 Zagreb; Tomislav Kordić, OIB 26819084820, Gradna 89 B, 10430 Gradna</derivirana_varijabla>
  </DomainObject.Predmet.StrankaFormatedWithAdressOIB>
  <DomainObject.Predmet.StrankaWithAdress>
    <izvorni_sadrzaj>FINA Regionalni centar Zagreb Trg svibanjskih žrtava 1995. br. 1,10000 Zagreb,Tomislav Kordić Gradna 89 B,10430 Gradna</izvorni_sadrzaj>
    <derivirana_varijabla naziv="DomainObject.Predmet.StrankaWithAdress_1">FINA Regionalni centar Zagreb Trg svibanjskih žrtava 1995. br. 1,10000 Zagreb,Tomislav Kordić Gradna 89 B,10430 Gradna</derivirana_varijabla>
  </DomainObject.Predmet.StrankaWithAdress>
  <DomainObject.Predmet.StrankaWithAdressOIB>
    <izvorni_sadrzaj>FINA Regionalni centar Zagreb, OIB 85821130368, Trg svibanjskih žrtava 1995. br. 1,10000 Zagreb,Tomislav Kordić, OIB 26819084820, Gradna 89 B,10430 Gradna</izvorni_sadrzaj>
    <derivirana_varijabla naziv="DomainObject.Predmet.StrankaWithAdressOIB_1">FINA Regionalni centar Zagreb, OIB 85821130368, Trg svibanjskih žrtava 1995. br. 1,10000 Zagreb,Tomislav Kordić, OIB 26819084820, Gradna 89 B,10430 Gradna</derivirana_varijabla>
  </DomainObject.Predmet.StrankaWithAdressOIB>
  <DomainObject.Predmet.StrankaNazivFormated>
    <izvorni_sadrzaj>FINA Regionalni centar Zagreb,Tomislav Kordić</izvorni_sadrzaj>
    <derivirana_varijabla naziv="DomainObject.Predmet.StrankaNazivFormated_1">FINA Regionalni centar Zagreb,Tomislav Kordić</derivirana_varijabla>
  </DomainObject.Predmet.StrankaNazivFormated>
  <DomainObject.Predmet.StrankaNazivFormatedOIB>
    <izvorni_sadrzaj>FINA Regionalni centar Zagreb, OIB 85821130368,Tomislav Kordić, OIB 26819084820</izvorni_sadrzaj>
    <derivirana_varijabla naziv="DomainObject.Predmet.StrankaNazivFormatedOIB_1">FINA Regionalni centar Zagreb, OIB 85821130368,Tomislav Kordić, OIB 26819084820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Tomislav Kordić</item>
    </izvorni_sadrzaj>
    <derivirana_varijabla naziv="DomainObject.Predmet.StrankaListFormated_1">
      <item>FINA Regionalni centar Zagreb</item>
      <item>Tomislav Kordić</item>
    </derivirana_varijabla>
  </DomainObject.Predmet.StrankaListFormated>
  <DomainObject.Predmet.StrankaListFormatedOIB>
    <izvorni_sadrzaj>
      <item>FINA Regionalni centar Zagreb, OIB 85821130368</item>
      <item>Tomislav Kordić, OIB 26819084820</item>
    </izvorni_sadrzaj>
    <derivirana_varijabla naziv="DomainObject.Predmet.StrankaListFormatedOIB_1">
      <item>FINA Regionalni centar Zagreb, OIB 85821130368</item>
      <item>Tomislav Kordić, OIB 26819084820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Kordić, Gradna 89 B, 10430 Gradna</item>
    </izvorni_sadrzaj>
    <derivirana_varijabla naziv="DomainObject.Predmet.StrankaListFormatedWithAdress_1">
      <item>FINA Regionalni centar Zagreb, Trg svibanjskih žrtava 1995. br. 1, 10000 Zagreb</item>
      <item>Tomislav Kordić, Gradna 89 B, 10430 Gradna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Kordić, OIB 26819084820, Gradna 89 B, 10430 Gradna</item>
    </izvorni_sadrzaj>
    <derivirana_varijabla naziv="DomainObject.Predmet.StrankaListFormatedWithAdressOIB_1">
      <item>FINA Regionalni centar Zagreb, OIB 85821130368, Trg svibanjskih žrtava 1995. br. 1, 10000 Zagreb</item>
      <item>Tomislav Kordić, OIB 26819084820, Gradna 89 B, 10430 Gradna</item>
    </derivirana_varijabla>
  </DomainObject.Predmet.StrankaListFormatedWithAdressOIB>
  <DomainObject.Predmet.StrankaListNazivFormated>
    <izvorni_sadrzaj>
      <item>FINA Regionalni centar Zagreb</item>
      <item>Tomislav Kordić</item>
    </izvorni_sadrzaj>
    <derivirana_varijabla naziv="DomainObject.Predmet.StrankaListNazivFormated_1">
      <item>FINA Regionalni centar Zagreb</item>
      <item>Tomislav Kordić</item>
    </derivirana_varijabla>
  </DomainObject.Predmet.StrankaListNazivFormated>
  <DomainObject.Predmet.StrankaListNazivFormatedOIB>
    <izvorni_sadrzaj>
      <item>FINA Regionalni centar Zagreb, OIB 85821130368</item>
      <item>Tomislav Kordić, OIB 26819084820</item>
    </izvorni_sadrzaj>
    <derivirana_varijabla naziv="DomainObject.Predmet.StrankaListNazivFormatedOIB_1">
      <item>FINA Regionalni centar Zagreb, OIB 85821130368</item>
      <item>Tomislav Kordić, OIB 26819084820</item>
    </derivirana_varijabla>
  </DomainObject.Predmet.StrankaListNazivFormatedOIB>
  <DomainObject.Predmet.ProtuStrankaListFormated>
    <izvorni_sadrzaj>
      <item>JANKO BOS d.o.o. zastupanog po punomoćniku Marko Kordić; Tomislav Kordić</item>
    </izvorni_sadrzaj>
    <derivirana_varijabla naziv="DomainObject.Predmet.ProtuStrankaListFormated_1">
      <item>JANKO BOS d.o.o. zastupanog po punomoćniku Marko Kordić; Tomislav Kordić</item>
    </derivirana_varijabla>
  </DomainObject.Predmet.ProtuStrankaListFormated>
  <DomainObject.Predmet.ProtuStrankaListFormatedOIB>
    <izvorni_sadrzaj>
      <item>JANKO BOS d.o.o., OIB 32005276251 zastupanog po punomoćniku Marko Kordić; Tomislav Kordić</item>
    </izvorni_sadrzaj>
    <derivirana_varijabla naziv="DomainObject.Predmet.ProtuStrankaListFormatedOIB_1">
      <item>JANKO BOS d.o.o., OIB 32005276251 zastupanog po punomoćniku Marko Kordić; Tomislav Kordić</item>
    </derivirana_varijabla>
  </DomainObject.Predmet.ProtuStrankaListFormatedOIB>
  <DomainObject.Predmet.ProtuStrankaListFormatedWithAdress>
    <izvorni_sadrzaj>
      <item>JANKO BOS d.o.o., Gradna 89 B, 10430 Gradna zastupanog po punomoćniku Marko Kordić; Tomislav Kordić</item>
    </izvorni_sadrzaj>
    <derivirana_varijabla naziv="DomainObject.Predmet.ProtuStrankaListFormatedWithAdress_1">
      <item>JANKO BOS d.o.o., Gradna 89 B, 10430 Gradna zastupanog po punomoćniku Marko Kordić; Tomislav Kordić</item>
    </derivirana_varijabla>
  </DomainObject.Predmet.ProtuStrankaListFormatedWithAdress>
  <DomainObject.Predmet.ProtuStrankaListFormatedWithAdressOIB>
    <izvorni_sadrzaj>
      <item>JANKO BOS d.o.o., OIB 32005276251, Gradna 89 B, 10430 Gradna zastupanog po punomoćniku Marko Kordić; Tomislav Kordić</item>
    </izvorni_sadrzaj>
    <derivirana_varijabla naziv="DomainObject.Predmet.ProtuStrankaListFormatedWithAdressOIB_1">
      <item>JANKO BOS d.o.o., OIB 32005276251, Gradna 89 B, 10430 Gradna zastupanog po punomoćniku Marko Kordić; Tomislav Kordić</item>
    </derivirana_varijabla>
  </DomainObject.Predmet.ProtuStrankaListFormatedWithAdressOIB>
  <DomainObject.Predmet.ProtuStrankaListNazivFormated>
    <izvorni_sadrzaj>
      <item>JANKO BOS d.o.o.</item>
    </izvorni_sadrzaj>
    <derivirana_varijabla naziv="DomainObject.Predmet.ProtuStrankaListNazivFormated_1">
      <item>JANKO BOS d.o.o.</item>
    </derivirana_varijabla>
  </DomainObject.Predmet.ProtuStrankaListNazivFormated>
  <DomainObject.Predmet.ProtuStrankaListNazivFormatedOIB>
    <izvorni_sadrzaj>
      <item>JANKO BOS d.o.o., OIB 32005276251</item>
    </izvorni_sadrzaj>
    <derivirana_varijabla naziv="DomainObject.Predmet.ProtuStrankaListNazivFormatedOIB_1">
      <item>JANKO BOS d.o.o., OIB 32005276251</item>
    </derivirana_varijabla>
  </DomainObject.Predmet.ProtuStrankaListNazivFormatedOIB>
  <DomainObject.Predmet.OstaliListFormated>
    <izvorni_sadrzaj>
      <item>Marko Kordić punomoćnik sudionika u postupku JANKO BOS d.o.o.</item>
      <item>Tomislav Kordić punomoćnik sudionika u postupku JANKO BOS d.o.o.</item>
    </izvorni_sadrzaj>
    <derivirana_varijabla naziv="DomainObject.Predmet.OstaliListFormated_1">
      <item>Marko Kordić punomoćnik sudionika u postupku JANKO BOS d.o.o.</item>
      <item>Tomislav Kordić punomoćnik sudionika u postupku JANKO BOS d.o.o.</item>
    </derivirana_varijabla>
  </DomainObject.Predmet.OstaliListFormated>
  <DomainObject.Predmet.OstaliListFormatedOIB>
    <izvorni_sadrzaj>
      <item>Marko Kordić, OIB 83130752216 punomoćnik sudionika u postupku JANKO BOS d.o.o.</item>
      <item>Tomislav Kordić, OIB 26819084820 punomoćnik sudionika u postupku JANKO BOS d.o.o.</item>
    </izvorni_sadrzaj>
    <derivirana_varijabla naziv="DomainObject.Predmet.OstaliListFormatedOIB_1">
      <item>Marko Kordić, OIB 83130752216 punomoćnik sudionika u postupku JANKO BOS d.o.o.</item>
      <item>Tomislav Kordić, OIB 26819084820 punomoćnik sudionika u postupku JANKO BOS d.o.o.</item>
    </derivirana_varijabla>
  </DomainObject.Predmet.OstaliListFormatedOIB>
  <DomainObject.Predmet.OstaliListFormatedWithAdress>
    <izvorni_sadrzaj>
      <item>Marko Kordić, Gradna 89 B, 10430 Gradna punomoćnik sudionika u postupku JANKO BOS d.o.o.</item>
      <item>Tomislav Kordić, Gradna 89 B, 10430 Gradna punomoćnik sudionika u postupku JANKO BOS d.o.o.</item>
    </izvorni_sadrzaj>
    <derivirana_varijabla naziv="DomainObject.Predmet.OstaliListFormatedWithAdress_1">
      <item>Marko Kordić, Gradna 89 B, 10430 Gradna punomoćnik sudionika u postupku JANKO BOS d.o.o.</item>
      <item>Tomislav Kordić, Gradna 89 B, 10430 Gradna punomoćnik sudionika u postupku JANKO BOS d.o.o.</item>
    </derivirana_varijabla>
  </DomainObject.Predmet.OstaliListFormatedWithAdress>
  <DomainObject.Predmet.OstaliListFormatedWithAdressOIB>
    <izvorni_sadrzaj>
      <item>Marko Kordić, OIB 83130752216, Gradna 89 B, 10430 Gradna punomoćnik sudionika u postupku JANKO BOS d.o.o.</item>
      <item>Tomislav Kordić, OIB 26819084820, Gradna 89 B, 10430 Gradna punomoćnik sudionika u postupku JANKO BOS d.o.o.</item>
    </izvorni_sadrzaj>
    <derivirana_varijabla naziv="DomainObject.Predmet.OstaliListFormatedWithAdressOIB_1">
      <item>Marko Kordić, OIB 83130752216, Gradna 89 B, 10430 Gradna punomoćnik sudionika u postupku JANKO BOS d.o.o.</item>
      <item>Tomislav Kordić, OIB 26819084820, Gradna 89 B, 10430 Gradna punomoćnik sudionika u postupku JANKO BOS d.o.o.</item>
    </derivirana_varijabla>
  </DomainObject.Predmet.OstaliListFormatedWithAdressOIB>
  <DomainObject.Predmet.OstaliListNazivFormated>
    <izvorni_sadrzaj>
      <item>Marko Kordić</item>
      <item>Tomislav Kordić</item>
    </izvorni_sadrzaj>
    <derivirana_varijabla naziv="DomainObject.Predmet.OstaliListNazivFormated_1">
      <item>Marko Kordić</item>
      <item>Tomislav Kordić</item>
    </derivirana_varijabla>
  </DomainObject.Predmet.OstaliListNazivFormated>
  <DomainObject.Predmet.OstaliListNazivFormatedOIB>
    <izvorni_sadrzaj>
      <item>Marko Kordić, OIB 83130752216</item>
      <item>Tomislav Kordić, OIB 26819084820</item>
    </izvorni_sadrzaj>
    <derivirana_varijabla naziv="DomainObject.Predmet.OstaliListNazivFormatedOIB_1">
      <item>Marko Kordić, OIB 83130752216</item>
      <item>Tomislav Kordić, OIB 26819084820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JANKO BOS d.o.o.</izvorni_sadrzaj>
    <derivirana_varijabla naziv="DomainObject.Predmet.ProtustrankaIDrugi_1">JANKO BOS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JANKO BOS d.o.o., OIB 32005276251, Gradna 89 B, 10430 Gradna</izvorni_sadrzaj>
    <derivirana_varijabla naziv="DomainObject.Predmet.ProtustrankaIDrugiAdressOIB_1">JANKO BOS d.o.o., OIB 32005276251, Gradna 89 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JANKO BOS d.o.o.</item>
      <item>Marko Kordić</item>
      <item>Tomislav Kordić</item>
      <item>Tomislav Kordić</item>
    </izvorni_sadrzaj>
    <derivirana_varijabla naziv="DomainObject.Predmet.SudioniciListNaziv_1">
      <item>FINA Regionalni centar Zagreb</item>
      <item>JANKO BOS d.o.o.</item>
      <item>Marko Kordić</item>
      <item>Tomislav Kordić</item>
      <item>Tomislav Kordić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JANKO BOS d.o.o., OIB 32005276251, Gradna 89 B,10430 Gradna</item>
      <item>Marko Kordić, OIB 83130752216, Gradna 89 B,10430 Gradna</item>
      <item>Tomislav Kordić, OIB 26819084820, Gradna 89 B,10430 Gradna</item>
      <item>Tomislav Kordić, OIB 26819084820, Gradna 89 B,10430 Gradna</item>
    </izvorni_sadrzaj>
    <derivirana_varijabla naziv="DomainObject.Predmet.SudioniciListAdressOIB_1">
      <item>FINA Regionalni centar Zagreb, OIB 85821130368, Trg svibanjskih žrtava 1995. br. 1,10000 Zagreb</item>
      <item>JANKO BOS d.o.o., OIB 32005276251, Gradna 89 B,10430 Gradna</item>
      <item>Marko Kordić, OIB 83130752216, Gradna 89 B,10430 Gradna</item>
      <item>Tomislav Kordić, OIB 26819084820, Gradna 89 B,10430 Gradna</item>
      <item>Tomislav Kordić, OIB 26819084820, Gradna 89 B,10430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32005276251</item>
      <item>, OIB 83130752216</item>
      <item>, OIB 26819084820</item>
      <item>, OIB 26819084820</item>
    </izvorni_sadrzaj>
    <derivirana_varijabla naziv="DomainObject.Predmet.SudioniciListNazivOIB_1">
      <item>, OIB 85821130368</item>
      <item>, OIB 32005276251</item>
      <item>, OIB 83130752216</item>
      <item>, OIB 26819084820</item>
      <item>, OIB 26819084820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B8BF3-6236-4D49-9C39-D3A82F69A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4216</properties:Characters>
  <properties:Lines>85</properties:Lines>
  <properties:Paragraphs>27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2017-10-04T08:24:00Z</cp:lastPrinted>
  <dcterms:modified xmlns:xsi="http://www.w3.org/2001/XMLSchema-instance" xsi:type="dcterms:W3CDTF">2017-10-04T08:24:00Z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