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a54e" w14:paraId="e7fa54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0C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40CE7" w:rsidR="00240CE7" w:rsidRPr="00240CE7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240CE7" w:rsidRPr="00240CE7">
        <w:rPr>
          <w:rFonts w:cs="Times New Roman" w:eastAsia="Times New Roman"/>
          <w:lang w:eastAsia="hr-HR"/>
        </w:rPr>
        <w:t>Poslovni broj: 3 St-217/2016-8</w:t>
      </w:r>
    </w:p>
    <w:p w:rsidRDefault="00240CE7" w:rsidP="00240CE7" w:rsidR="00240CE7" w:rsidRPr="00240CE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40CE7" w:rsidP="00240CE7" w:rsidR="00240CE7" w:rsidRPr="00240CE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40CE7" w:rsidP="00240CE7" w:rsidR="00240CE7" w:rsidRPr="00240CE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40CE7" w:rsidP="00240CE7" w:rsidR="00240CE7" w:rsidRPr="00240CE7">
      <w:pPr>
        <w:spacing w:after="0"/>
        <w:ind w:firstLine="708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REPUBLIKA HRVATSKA</w:t>
      </w:r>
    </w:p>
    <w:p w:rsidRDefault="00240CE7" w:rsidP="00240CE7" w:rsidR="00240CE7" w:rsidRPr="00240CE7">
      <w:pPr>
        <w:spacing w:after="0"/>
        <w:ind w:firstLine="708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TRGOVAČKI SUD U ZADRU</w:t>
      </w:r>
    </w:p>
    <w:p w:rsidRDefault="00240CE7" w:rsidP="00240CE7" w:rsidR="00240CE7" w:rsidRPr="00240CE7">
      <w:pPr>
        <w:spacing w:after="0"/>
        <w:ind w:firstLine="708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Zadar, Dr. Franje Tuđmana 35.</w:t>
      </w:r>
    </w:p>
    <w:p w:rsidRDefault="00240CE7" w:rsidP="00240CE7" w:rsidR="00240CE7" w:rsidRPr="00240CE7">
      <w:pPr>
        <w:spacing w:after="0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ab/>
        <w:t>R E PU B L I K A   H R V A T S K A</w:t>
      </w:r>
      <w:r w:rsidRPr="00240CE7">
        <w:rPr>
          <w:rFonts w:cs="Times New Roman" w:eastAsia="Times New Roman"/>
          <w:lang w:eastAsia="hr-HR"/>
        </w:rPr>
        <w:tab/>
      </w:r>
    </w:p>
    <w:p w:rsidRDefault="00240CE7" w:rsidP="00240CE7" w:rsidR="00240CE7" w:rsidRPr="00240C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center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 xml:space="preserve">Z A K LJ U Č A K </w:t>
      </w:r>
    </w:p>
    <w:p w:rsidRDefault="00240CE7" w:rsidP="00240CE7" w:rsidR="00240CE7" w:rsidRPr="00240C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ab/>
        <w:t xml:space="preserve">Trgovački sud u Zadru, OIB </w:t>
      </w:r>
      <w:r w:rsidRPr="00240CE7">
        <w:rPr>
          <w:rFonts w:cs="Times New Roman" w:eastAsia="Times New Roman"/>
          <w:szCs w:val="20"/>
          <w:lang w:eastAsia="hr-HR"/>
        </w:rPr>
        <w:t xml:space="preserve">39670464653, </w:t>
      </w:r>
      <w:r w:rsidRPr="00240CE7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KRISTIJAN TRANS d.o.o., </w:t>
      </w:r>
      <w:proofErr w:type="spellStart"/>
      <w:r w:rsidRPr="00240CE7">
        <w:rPr>
          <w:rFonts w:cs="Times New Roman" w:eastAsia="Times New Roman"/>
          <w:lang w:eastAsia="hr-HR"/>
        </w:rPr>
        <w:t>Posedarje</w:t>
      </w:r>
      <w:proofErr w:type="spellEnd"/>
      <w:r w:rsidRPr="00240CE7">
        <w:rPr>
          <w:rFonts w:cs="Times New Roman" w:eastAsia="Times New Roman"/>
          <w:lang w:eastAsia="hr-HR"/>
        </w:rPr>
        <w:t xml:space="preserve">, Bruna Bušića 36, OIB: 66015060011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40CE7">
          <w:rPr>
            <w:rFonts w:cs="Times New Roman" w:eastAsia="Times New Roman"/>
            <w:lang w:eastAsia="hr-HR"/>
          </w:rPr>
          <w:t>11. st</w:t>
        </w:r>
      </w:smartTag>
      <w:r w:rsidRPr="00240CE7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center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 xml:space="preserve">z a k </w:t>
      </w:r>
      <w:proofErr w:type="spellStart"/>
      <w:r w:rsidRPr="00240CE7">
        <w:rPr>
          <w:rFonts w:cs="Times New Roman" w:eastAsia="Times New Roman"/>
          <w:lang w:eastAsia="hr-HR"/>
        </w:rPr>
        <w:t>lj</w:t>
      </w:r>
      <w:proofErr w:type="spellEnd"/>
      <w:r w:rsidRPr="00240CE7">
        <w:rPr>
          <w:rFonts w:cs="Times New Roman" w:eastAsia="Times New Roman"/>
          <w:lang w:eastAsia="hr-HR"/>
        </w:rPr>
        <w:t xml:space="preserve"> u č i o  j e</w:t>
      </w: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240CE7">
        <w:rPr>
          <w:rFonts w:cs="Times New Roman" w:eastAsia="Times New Roman"/>
          <w:lang w:eastAsia="hr-HR"/>
        </w:rPr>
        <w:t>otpravka</w:t>
      </w:r>
      <w:proofErr w:type="spellEnd"/>
      <w:r w:rsidRPr="00240CE7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15.243,71 kn koje je u Očevidniku redoslijeda osnova za plaćanje evidentirano na dan 1. rujna 2015. </w:t>
      </w:r>
    </w:p>
    <w:p w:rsidRDefault="00240CE7" w:rsidP="00240CE7" w:rsidR="00240CE7" w:rsidRPr="00240C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center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U Zadru 30. lipnja 2016.</w:t>
      </w:r>
    </w:p>
    <w:p w:rsidRDefault="00240CE7" w:rsidP="00240CE7" w:rsidR="00240CE7" w:rsidRPr="00240CE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40CE7" w:rsidP="00240CE7" w:rsidR="00240CE7" w:rsidRPr="00240CE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Tina Grgas</w:t>
      </w:r>
    </w:p>
    <w:p w:rsidRDefault="00240CE7" w:rsidP="00240CE7" w:rsidR="00240CE7" w:rsidRPr="00240CE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right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 xml:space="preserve"> </w:t>
      </w: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UPUTA O PRAVNOM LIJEKU</w:t>
      </w:r>
    </w:p>
    <w:p w:rsidRDefault="00240CE7" w:rsidP="00240CE7" w:rsidR="00240CE7" w:rsidRPr="00240CE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Protiv ovog zaključka nije dopuštena žalba.</w:t>
      </w: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0CE7" w:rsidP="00240CE7" w:rsidR="00240CE7" w:rsidRPr="00240CE7">
      <w:pPr>
        <w:spacing w:after="0"/>
        <w:jc w:val="both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DNA:</w:t>
      </w:r>
    </w:p>
    <w:p w:rsidRDefault="00240CE7" w:rsidP="00240CE7" w:rsidR="00240CE7" w:rsidRPr="00240CE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FINA, Regionalni centar Split, Podružnica Zadar</w:t>
      </w:r>
    </w:p>
    <w:p w:rsidRDefault="00240CE7" w:rsidP="00240CE7" w:rsidR="00240CE7" w:rsidRPr="00240CE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40CE7">
        <w:rPr>
          <w:rFonts w:cs="Times New Roman" w:eastAsia="Times New Roman"/>
          <w:lang w:eastAsia="hr-HR"/>
        </w:rPr>
        <w:t>e-Oglasna ploča</w:t>
      </w:r>
    </w:p>
    <w:p w:rsidRDefault="00240CE7" w:rsidP="00240CE7" w:rsidR="00240CE7" w:rsidRPr="00240CE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40CE7" w:rsidP="00240CE7" w:rsidR="00240CE7" w:rsidRPr="00240CE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CE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49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St-217/2016-6</izvorni_sadrzaj>
    <derivirana_varijabla naziv="DomainObject.Oznaka_1">St-217/2016-6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TRANS d.o.o. za prijevoz i trgovinu</izvorni_sadrzaj>
    <derivirana_varijabla naziv="DomainObject.Predmet.ProtustrankaFormated_1">  KRISTIJAN TRANS d.o.o. za prijevoz i trgovinu</derivirana_varijabla>
  </DomainObject.Predmet.ProtustrankaFormated>
  <DomainObject.Predmet.ProtustrankaFormatedOIB>
    <izvorni_sadrzaj>  KRISTIJAN TRANS d.o.o. za prijevoz i trgovinu, OIB 66015060011</izvorni_sadrzaj>
    <derivirana_varijabla naziv="DomainObject.Predmet.ProtustrankaFormatedOIB_1">  KRISTIJAN TRANS d.o.o. za prijevoz i trgovinu, OIB 66015060011</derivirana_varijabla>
  </DomainObject.Predmet.ProtustrankaFormatedOIB>
  <DomainObject.Predmet.ProtustrankaFormatedWithAdress>
    <izvorni_sadrzaj> KRISTIJAN TRANS d.o.o. za prijevoz i trgovinu, Bruna Bušića 36, 23242 Posedarje</izvorni_sadrzaj>
    <derivirana_varijabla naziv="DomainObject.Predmet.ProtustrankaFormatedWithAdress_1"> KRISTIJAN TRANS d.o.o. za prijevoz i trgovinu, Bruna Bušića 36, 23242 Posedarje</derivirana_varijabla>
  </DomainObject.Predmet.ProtustrankaFormatedWithAdress>
  <DomainObject.Predmet.ProtustrankaFormatedWithAdressOIB>
    <izvorni_sadrzaj> KRISTIJAN TRANS d.o.o. za prijevoz i trgovinu, OIB 66015060011, Bruna Bušića 36, 23242 Posedarje</izvorni_sadrzaj>
    <derivirana_varijabla naziv="DomainObject.Predmet.ProtustrankaFormatedWithAdressOIB_1"> KRISTIJAN TRANS d.o.o. za prijevoz i trgovinu, OIB 66015060011, Bruna Bušića 36, 23242 Posedarje</derivirana_varijabla>
  </DomainObject.Predmet.ProtustrankaFormatedWithAdressOIB>
  <DomainObject.Predmet.ProtustrankaWithAdress>
    <izvorni_sadrzaj>KRISTIJAN TRANS d.o.o. za prijevoz i trgovinu Bruna Bušića 36, 23242 Posedarje</izvorni_sadrzaj>
    <derivirana_varijabla naziv="DomainObject.Predmet.ProtustrankaWithAdress_1">KRISTIJAN TRANS d.o.o. za prijevoz i trgovinu Bruna Bušića 36, 23242 Posedarje</derivirana_varijabla>
  </DomainObject.Predmet.ProtustrankaWithAdress>
  <DomainObject.Predmet.ProtustrankaWithAdressOIB>
    <izvorni_sadrzaj>KRISTIJAN TRANS d.o.o. za prijevoz i trgovinu, OIB 66015060011, Bruna Bušića 36, 23242 Posedarje</izvorni_sadrzaj>
    <derivirana_varijabla naziv="DomainObject.Predmet.ProtustrankaWithAdressOIB_1">KRISTIJAN TRANS d.o.o. za prijevoz i trgovinu, OIB 66015060011, Bruna Bušića 36, 23242 Posedarje</derivirana_varijabla>
  </DomainObject.Predmet.ProtustrankaWithAdressOIB>
  <DomainObject.Predmet.ProtustrankaNazivFormated>
    <izvorni_sadrzaj>KRISTIJAN TRANS d.o.o. za prijevoz i trgovinu</izvorni_sadrzaj>
    <derivirana_varijabla naziv="DomainObject.Predmet.ProtustrankaNazivFormated_1">KRISTIJAN TRANS d.o.o. za prijevoz i trgovinu</derivirana_varijabla>
  </DomainObject.Predmet.ProtustrankaNazivFormated>
  <DomainObject.Predmet.ProtustrankaNazivFormatedOIB>
    <izvorni_sadrzaj>KRISTIJAN TRANS d.o.o. za prijevoz i trgovinu, OIB 66015060011</izvorni_sadrzaj>
    <derivirana_varijabla naziv="DomainObject.Predmet.ProtustrankaNazivFormatedOIB_1">KRISTIJAN TRANS d.o.o. za prijevoz i trgovinu, OIB 66015060011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15243071.00</izvorni_sadrzaj>
    <derivirana_varijabla naziv="DomainObject.Predmet.TrenutnaVrijednost_1">15243071.00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KRISTIJAN TRANS d.o.o. za prijevoz i trgovinu</item>
    </izvorni_sadrzaj>
    <derivirana_varijabla naziv="DomainObject.Predmet.ProtuStrankaListFormated_1">
      <item>KRISTIJAN TRANS d.o.o. za prijevoz i trgovinu</item>
    </derivirana_varijabla>
  </DomainObject.Predmet.ProtuStrankaListFormated>
  <DomainObject.Predmet.ProtuStrankaListFormatedOIB>
    <izvorni_sadrzaj>
      <item>KRISTIJAN TRANS d.o.o. za prijevoz i trgovinu, OIB 66015060011</item>
    </izvorni_sadrzaj>
    <derivirana_varijabla naziv="DomainObject.Predmet.ProtuStrankaListFormatedOIB_1">
      <item>KRISTIJAN TRANS d.o.o. za prijevoz i trgovinu, OIB 66015060011</item>
    </derivirana_varijabla>
  </DomainObject.Predmet.ProtuStrankaListFormatedOIB>
  <DomainObject.Predmet.ProtuStrankaListFormatedWithAdress>
    <izvorni_sadrzaj>
      <item>KRISTIJAN TRANS d.o.o. za prijevoz i trgovinu, Bruna Bušića 36, 23242 Posedarje</item>
    </izvorni_sadrzaj>
    <derivirana_varijabla naziv="DomainObject.Predmet.ProtuStrankaListFormatedWithAdress_1">
      <item>KRISTIJAN TRANS d.o.o. za prijevoz i trgovinu, Bruna Bušića 36, 23242 Posedarje</item>
    </derivirana_varijabla>
  </DomainObject.Predmet.ProtuStrankaListFormatedWithAdress>
  <DomainObject.Predmet.ProtuStrankaListFormatedWithAdressOIB>
    <izvorni_sadrzaj>
      <item>KRISTIJAN TRANS d.o.o. za prijevoz i trgovinu, OIB 66015060011, Bruna Bušića 36, 23242 Posedarje</item>
    </izvorni_sadrzaj>
    <derivirana_varijabla naziv="DomainObject.Predmet.ProtuStrankaListFormatedWithAdressOIB_1">
      <item>KRISTIJAN TRANS d.o.o. za prijevoz i trgovinu, OIB 66015060011, Bruna Bušića 36, 23242 Posedarje</item>
    </derivirana_varijabla>
  </DomainObject.Predmet.ProtuStrankaListFormatedWithAdressOIB>
  <DomainObject.Predmet.ProtuStrankaListNazivFormated>
    <izvorni_sadrzaj>
      <item>KRISTIJAN TRANS d.o.o. za prijevoz i trgovinu</item>
    </izvorni_sadrzaj>
    <derivirana_varijabla naziv="DomainObject.Predmet.ProtuStrankaListNazivFormated_1">
      <item>KRISTIJAN TRANS d.o.o. za prijevoz i trgovinu</item>
    </derivirana_varijabla>
  </DomainObject.Predmet.ProtuStrankaListNazivFormated>
  <DomainObject.Predmet.ProtuStrankaListNazivFormatedOIB>
    <izvorni_sadrzaj>
      <item>KRISTIJAN TRANS d.o.o. za prijevoz i trgovinu, OIB 66015060011</item>
    </izvorni_sadrzaj>
    <derivirana_varijabla naziv="DomainObject.Predmet.ProtuStrankaListNazivFormatedOIB_1">
      <item>KRISTIJAN TRANS d.o.o. za prijevoz i trgovinu, OIB 66015060011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St-217/2016-6</izvorni_sadrzaj>
    <derivirana_varijabla naziv="DomainObject.PoslovniBrojDokumenta_1">St-217/2016-6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KRISTIJAN TRANS d.o.o. za prijevoz i trgovinu</izvorni_sadrzaj>
    <derivirana_varijabla naziv="DomainObject.Predmet.ProtustrankaIDrugi_1">KRISTIJAN TRANS d.o.o.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KRISTIJAN TRANS d.o.o. za prijevoz i trgovinu, OIB 66015060011, Bruna Bušića 36, 23242 Posedarje</izvorni_sadrzaj>
    <derivirana_varijabla naziv="DomainObject.Predmet.ProtustrankaIDrugiAdressOIB_1">KRISTIJAN TRANS d.o.o. za prijevoz i trgovinu, OIB 66015060011, Bruna Bušića 36,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KRISTIJAN TRANS d.o.o. za prijevoz i trgovinu</item>
    </izvorni_sadrzaj>
    <derivirana_varijabla naziv="DomainObject.Predmet.SudioniciListNaziv_1">
      <item>Financijska agencija</item>
      <item>KRISTIJAN TRANS d.o.o. za prijevoz i trgovinu</item>
    </derivirana_varijabla>
  </DomainObject.Predmet.SudioniciListNaziv>
  <DomainObject.Predmet.SudioniciListAdressOIB>
    <izvorni_sadrzaj>
      <item>Financijska agencija, OIB 85821130368, Ivana Danila 4,23000 Zadar</item>
      <item>KRISTIJAN TRANS d.o.o. za prijevoz i trgovinu, OIB 66015060011, Bruna Bušića 36,23242 Posedarje</item>
    </izvorni_sadrzaj>
    <derivirana_varijabla naziv="DomainObject.Predmet.SudioniciListAdressOIB_1">
      <item>Financijska agencija, OIB 85821130368, Ivana Danila 4,23000 Zadar</item>
      <item>KRISTIJAN TRANS d.o.o. za prijevoz i trgovinu, OIB 66015060011, Bruna Bušića 36,23242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4B95E-CB43-4ABD-B68B-965911D28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