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67548" w14:paraId="c467548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AA129B">
        <w:t>1437/16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AA129B">
        <w:t xml:space="preserve">LASER SUSTAV d.o.o., Zagreb, Badalićeva 26, OIB: 69976611871, </w:t>
      </w:r>
      <w:r w:rsidR="001E386C">
        <w:t>4. siječnja 2017.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AA129B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DA55C0">
        <w:t xml:space="preserve">skraćeni </w:t>
      </w:r>
      <w:r w:rsidRPr="00AF1EFD">
        <w:t xml:space="preserve">stečajni postupak nad dužnikom </w:t>
      </w:r>
      <w:r w:rsidR="00AA129B" w:rsidRPr="00AA129B">
        <w:t>LASER SUSTAV d.o.o., Zagreb, Badalićeva 26, OIB: 69976611871</w:t>
      </w:r>
      <w:r w:rsidR="00476A28">
        <w:t>.</w:t>
      </w:r>
      <w:r w:rsidRPr="00AF1EFD">
        <w:t xml:space="preserve"> </w:t>
      </w:r>
      <w:r w:rsidR="00DA55C0">
        <w:t>Skraćeni s</w:t>
      </w:r>
      <w:r w:rsidRPr="00AF1EFD">
        <w:t xml:space="preserve">tečajni postupak je otvoren </w:t>
      </w:r>
      <w:r w:rsidR="001E386C">
        <w:t>4. siječnja 2017.</w:t>
      </w:r>
      <w:r w:rsidRPr="00AF1EFD">
        <w:t xml:space="preserve"> u </w:t>
      </w:r>
      <w:r w:rsidR="001E386C">
        <w:t>12,</w:t>
      </w:r>
      <w:r w:rsidR="00AA129B">
        <w:t>45</w:t>
      </w:r>
      <w:r w:rsidRPr="00AF1EFD">
        <w:t xml:space="preserve"> sati, kad je ovo rješenje o otvaranju</w:t>
      </w:r>
      <w:r w:rsidR="00AA129B">
        <w:t xml:space="preserve"> skraćenog</w:t>
      </w:r>
      <w:r w:rsidRPr="00AF1EFD">
        <w:t xml:space="preserve">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AA129B">
        <w:t>Siniša Rajnović, Virovitica, Milanovac, Sv. Trojstva 87, OIB: 86217384445</w:t>
      </w:r>
      <w:r w:rsidR="0078191E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AA129B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DA55C0">
        <w:t xml:space="preserve">skraćeni </w:t>
      </w:r>
      <w:r w:rsidRPr="00AF1EFD">
        <w:t>stečajni postupak na</w:t>
      </w:r>
      <w:r w:rsidR="001E386C">
        <w:t xml:space="preserve">d dužnikom </w:t>
      </w:r>
      <w:r w:rsidR="00AA129B" w:rsidRPr="00AA129B">
        <w:t>LASER SUSTAV d.o.o., Zagreb, Badalićeva 26, OIB: 69976611871</w:t>
      </w:r>
      <w:r w:rsidR="00CB670D">
        <w:t>,</w:t>
      </w:r>
      <w:r w:rsidR="004B7DCF">
        <w:t xml:space="preserve">  </w:t>
      </w:r>
      <w:r w:rsidR="0078191E">
        <w:t xml:space="preserve">s danom </w:t>
      </w:r>
      <w:r w:rsidR="001E386C">
        <w:t>4. siječnja 2017.</w:t>
      </w:r>
    </w:p>
    <w:p w:rsidRDefault="00060133" w:rsidP="00060133" w:rsidR="00060133" w:rsidRPr="00AF1EFD">
      <w:pPr>
        <w:jc w:val="both"/>
      </w:pPr>
    </w:p>
    <w:p w:rsidRDefault="00195338" w:rsidP="00AA129B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AA129B" w:rsidRPr="00AA129B">
        <w:t>LASER SUSTAV d.o.o., Zagreb, Badalićeva 26, OIB: 69976611871</w:t>
      </w:r>
      <w:r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AA129B" w:rsidRPr="00AA129B">
        <w:t>LASER SUSTAV d.o.o., Zagreb, Badalićeva 26, OIB: 69976611871</w:t>
      </w:r>
      <w:r w:rsidR="00195338">
        <w:t>, dana</w:t>
      </w:r>
      <w:r w:rsidR="0078191E">
        <w:t xml:space="preserve"> </w:t>
      </w:r>
      <w:r w:rsidR="00AA129B">
        <w:t>12. veljače 2016.</w:t>
      </w:r>
      <w:r w:rsidR="00195338">
        <w:t xml:space="preserve">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lastRenderedPageBreak/>
        <w:t xml:space="preserve">Oglasom od </w:t>
      </w:r>
      <w:r w:rsidR="00AA129B">
        <w:t>22. veljače 2016</w:t>
      </w:r>
      <w:r w:rsidR="0078191E">
        <w:t>.</w:t>
      </w:r>
      <w:r>
        <w:t xml:space="preserve">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DA55C0" w:rsidP="00D5399D" w:rsidR="00AA129B">
      <w:pPr>
        <w:ind w:firstLine="708"/>
        <w:jc w:val="both"/>
      </w:pPr>
      <w:r>
        <w:t>Osoba</w:t>
      </w:r>
      <w:r w:rsidR="00195338">
        <w:t xml:space="preserve"> ovlašten</w:t>
      </w:r>
      <w:r>
        <w:t>a</w:t>
      </w:r>
      <w:r w:rsidR="00195338">
        <w:t xml:space="preserve"> za zastupanje dužnika po zakonu</w:t>
      </w:r>
      <w:r>
        <w:t xml:space="preserve"> je dostavila prokazni popis imovine </w:t>
      </w:r>
      <w:r w:rsidR="00AA129B">
        <w:t>19. travnja</w:t>
      </w:r>
      <w:r w:rsidR="0078191E">
        <w:t xml:space="preserve"> 2016.</w:t>
      </w:r>
      <w:r>
        <w:t xml:space="preserve"> iz kojeg proizlazi da</w:t>
      </w:r>
      <w:r w:rsidR="00AA129B">
        <w:t xml:space="preserve"> društvo nema imovine, samo je u tijeku spor za potraživanje u vrijednosti od 2.040.000,00 kn, a s kojim zahtjevom je dužnik nepravomoćno odbijen. </w:t>
      </w:r>
    </w:p>
    <w:p w:rsidRDefault="00AA129B" w:rsidP="00D5399D" w:rsidR="00AA129B">
      <w:pPr>
        <w:ind w:firstLine="708"/>
        <w:jc w:val="both"/>
      </w:pPr>
    </w:p>
    <w:p w:rsidRDefault="00AA129B" w:rsidP="00D5399D" w:rsidR="00AA129B">
      <w:pPr>
        <w:ind w:firstLine="708"/>
        <w:jc w:val="both"/>
      </w:pPr>
      <w:r>
        <w:t>Prema tome sud zaključuje da imovina društva nije dovoljna niti za namirenje troškova postupka.</w:t>
      </w:r>
    </w:p>
    <w:p w:rsidRDefault="00DA55C0" w:rsidP="00D5399D" w:rsidR="0078191E">
      <w:pPr>
        <w:ind w:firstLine="708"/>
        <w:jc w:val="both"/>
      </w:pPr>
      <w:r>
        <w:t xml:space="preserve"> </w:t>
      </w: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823194">
        <w:t>4. siječnja 2017.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984644" w:rsidRPr="00AF1EFD">
        <w:t>Jadranka Mađeruh</w:t>
      </w:r>
      <w:r w:rsidR="00A40812">
        <w:t>,v.r.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8327B4" w:rsidR="008327B4">
      <w:pPr>
        <w:jc w:val="right"/>
      </w:pPr>
      <w:r>
        <w:t>Za točnost otpravka-ovlašteni službenik:</w:t>
      </w:r>
    </w:p>
    <w:p w:rsidRDefault="008327B4" w:rsidP="00465DEA" w:rsidR="008327B4" w:rsidRPr="00AF1EFD">
      <w:pPr>
        <w:ind w:firstLine="708" w:left="4248"/>
        <w:jc w:val="center"/>
      </w:pPr>
      <w:r>
        <w:t>Draženka Prpić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1576" w:rsidR="00141576">
      <w:r>
        <w:separator/>
      </w:r>
    </w:p>
  </w:endnote>
  <w:endnote w:id="0" w:type="continuationSeparator">
    <w:p w:rsidRDefault="00141576" w:rsidR="001415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1576" w:rsidR="00141576">
      <w:r>
        <w:separator/>
      </w:r>
    </w:p>
  </w:footnote>
  <w:footnote w:id="0" w:type="continuationSeparator">
    <w:p w:rsidRDefault="00141576" w:rsidR="001415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17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78191E">
      <w:t>5860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29D5"/>
    <w:rsid w:val="00141576"/>
    <w:rsid w:val="00174993"/>
    <w:rsid w:val="00191009"/>
    <w:rsid w:val="00195338"/>
    <w:rsid w:val="001A044D"/>
    <w:rsid w:val="001C02F6"/>
    <w:rsid w:val="001D564F"/>
    <w:rsid w:val="001E386C"/>
    <w:rsid w:val="00233CF9"/>
    <w:rsid w:val="00293964"/>
    <w:rsid w:val="002944F5"/>
    <w:rsid w:val="002B5B9E"/>
    <w:rsid w:val="002B6E67"/>
    <w:rsid w:val="002C5A29"/>
    <w:rsid w:val="002D6432"/>
    <w:rsid w:val="003905DD"/>
    <w:rsid w:val="003C7AF3"/>
    <w:rsid w:val="003D6CFA"/>
    <w:rsid w:val="00407FE0"/>
    <w:rsid w:val="00420E01"/>
    <w:rsid w:val="0043031F"/>
    <w:rsid w:val="0044721B"/>
    <w:rsid w:val="00465DEA"/>
    <w:rsid w:val="00476A28"/>
    <w:rsid w:val="004A1BE7"/>
    <w:rsid w:val="004B7DCF"/>
    <w:rsid w:val="004D63AB"/>
    <w:rsid w:val="004F17CA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44C2C"/>
    <w:rsid w:val="0078191E"/>
    <w:rsid w:val="007861DF"/>
    <w:rsid w:val="007A550F"/>
    <w:rsid w:val="007D7A92"/>
    <w:rsid w:val="00823194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129B"/>
    <w:rsid w:val="00AA7637"/>
    <w:rsid w:val="00AD6DDA"/>
    <w:rsid w:val="00AF1EFD"/>
    <w:rsid w:val="00AF6F8E"/>
    <w:rsid w:val="00AF7F9B"/>
    <w:rsid w:val="00B721A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A55C0"/>
    <w:rsid w:val="00DE04E4"/>
    <w:rsid w:val="00DE6E22"/>
    <w:rsid w:val="00E57778"/>
    <w:rsid w:val="00EE61A0"/>
    <w:rsid w:val="00F10CB7"/>
    <w:rsid w:val="00F22E0A"/>
    <w:rsid w:val="00F26277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17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7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7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7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7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17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7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7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7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7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1437</izvorni_sadrzaj>
    <derivirana_varijabla naziv="DomainObject.Predmet.Broj_1">1437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St-1437/2016</izvorni_sadrzaj>
    <derivirana_varijabla naziv="DomainObject.Predmet.OznakaBroj_1">St-1437/2016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LASER SUSTAV d.o.o. zastupanog po punomoćniku Branimir Kodarić</izvorni_sadrzaj>
    <derivirana_varijabla naziv="DomainObject.Predmet.ProtustrankaFormated_1">  LASER SUSTAV d.o.o. zastupanog po punomoćniku Branimir Kodarić</derivirana_varijabla>
  </DomainObject.Predmet.ProtustrankaFormated>
  <DomainObject.Predmet.ProtustrankaFormatedOIB>
    <izvorni_sadrzaj>  LASER SUSTAV d.o.o., OIB 69976611871 zastupanog po punomoćniku Branimir Kodarić</izvorni_sadrzaj>
    <derivirana_varijabla naziv="DomainObject.Predmet.ProtustrankaFormatedOIB_1">  LASER SUSTAV d.o.o., OIB 69976611871 zastupanog po punomoćniku Branimir Kodarić</derivirana_varijabla>
  </DomainObject.Predmet.ProtustrankaFormatedOIB>
  <DomainObject.Predmet.ProtustrankaFormatedWithAdress>
    <izvorni_sadrzaj> LASER SUSTAV d.o.o., Badalićeva 26, 10000 Zagreb zastupanog po punomoćniku Branimir Kodarić</izvorni_sadrzaj>
    <derivirana_varijabla naziv="DomainObject.Predmet.ProtustrankaFormatedWithAdress_1"> LASER SUSTAV d.o.o., Badalićeva 26, 10000 Zagreb zastupanog po punomoćniku Branimir Kodarić</derivirana_varijabla>
  </DomainObject.Predmet.ProtustrankaFormatedWithAdress>
  <DomainObject.Predmet.ProtustrankaFormatedWithAdressOIB>
    <izvorni_sadrzaj> LASER SUSTAV d.o.o., OIB 69976611871, Badalićeva 26, 10000 Zagreb zastupanog po punomoćniku Branimir Kodarić</izvorni_sadrzaj>
    <derivirana_varijabla naziv="DomainObject.Predmet.ProtustrankaFormatedWithAdressOIB_1"> LASER SUSTAV d.o.o., OIB 69976611871, Badalićeva 26, 10000 Zagreb zastupanog po punomoćniku Branimir Kodarić</derivirana_varijabla>
  </DomainObject.Predmet.ProtustrankaFormatedWithAdressOIB>
  <DomainObject.Predmet.ProtustrankaWithAdress>
    <izvorni_sadrzaj>LASER SUSTAV d.o.o. Badalićeva 26, 10000 Zagreb</izvorni_sadrzaj>
    <derivirana_varijabla naziv="DomainObject.Predmet.ProtustrankaWithAdress_1">LASER SUSTAV d.o.o. Badalićeva 26, 10000 Zagreb</derivirana_varijabla>
  </DomainObject.Predmet.ProtustrankaWithAdress>
  <DomainObject.Predmet.ProtustrankaWithAdressOIB>
    <izvorni_sadrzaj>LASER SUSTAV d.o.o., OIB 69976611871, Badalićeva 26, 10000 Zagreb</izvorni_sadrzaj>
    <derivirana_varijabla naziv="DomainObject.Predmet.ProtustrankaWithAdressOIB_1">LASER SUSTAV d.o.o., OIB 69976611871, Badalićeva 26, 10000 Zagreb</derivirana_varijabla>
  </DomainObject.Predmet.ProtustrankaWithAdressOIB>
  <DomainObject.Predmet.ProtustrankaNazivFormated>
    <izvorni_sadrzaj>LASER SUSTAV d.o.o.</izvorni_sadrzaj>
    <derivirana_varijabla naziv="DomainObject.Predmet.ProtustrankaNazivFormated_1">LASER SUSTAV d.o.o.</derivirana_varijabla>
  </DomainObject.Predmet.ProtustrankaNazivFormated>
  <DomainObject.Predmet.ProtustrankaNazivFormatedOIB>
    <izvorni_sadrzaj>LASER SUSTAV d.o.o., OIB 69976611871</izvorni_sadrzaj>
    <derivirana_varijabla naziv="DomainObject.Predmet.ProtustrankaNazivFormatedOIB_1">LASER SUSTAV d.o.o., OIB 69976611871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LASER SUSTAV d.o.o. zastupanog po punomoćniku Branimir Kodarić</item>
    </izvorni_sadrzaj>
    <derivirana_varijabla naziv="DomainObject.Predmet.ProtuStrankaListFormated_1">
      <item>LASER SUSTAV d.o.o. zastupanog po punomoćniku Branimir Kodarić</item>
    </derivirana_varijabla>
  </DomainObject.Predmet.ProtuStrankaListFormated>
  <DomainObject.Predmet.ProtuStrankaListFormatedOIB>
    <izvorni_sadrzaj>
      <item>LASER SUSTAV d.o.o., OIB 69976611871 zastupanog po punomoćniku Branimir Kodarić</item>
    </izvorni_sadrzaj>
    <derivirana_varijabla naziv="DomainObject.Predmet.ProtuStrankaListFormatedOIB_1">
      <item>LASER SUSTAV d.o.o., OIB 69976611871 zastupanog po punomoćniku Branimir Kodarić</item>
    </derivirana_varijabla>
  </DomainObject.Predmet.ProtuStrankaListFormatedOIB>
  <DomainObject.Predmet.ProtuStrankaListFormatedWithAdress>
    <izvorni_sadrzaj>
      <item>LASER SUSTAV d.o.o., Badalićeva 26, 10000 Zagreb zastupanog po punomoćniku Branimir Kodarić</item>
    </izvorni_sadrzaj>
    <derivirana_varijabla naziv="DomainObject.Predmet.ProtuStrankaListFormatedWithAdress_1">
      <item>LASER SUSTAV d.o.o., Badalićeva 26, 10000 Zagreb zastupanog po punomoćniku Branimir Kodarić</item>
    </derivirana_varijabla>
  </DomainObject.Predmet.ProtuStrankaListFormatedWithAdress>
  <DomainObject.Predmet.ProtuStrankaListFormatedWithAdressOIB>
    <izvorni_sadrzaj>
      <item>LASER SUSTAV d.o.o., OIB 69976611871, Badalićeva 26, 10000 Zagreb zastupanog po punomoćniku Branimir Kodarić</item>
    </izvorni_sadrzaj>
    <derivirana_varijabla naziv="DomainObject.Predmet.ProtuStrankaListFormatedWithAdressOIB_1">
      <item>LASER SUSTAV d.o.o., OIB 69976611871, Badalićeva 26, 10000 Zagreb zastupanog po punomoćniku Branimir Kodarić</item>
    </derivirana_varijabla>
  </DomainObject.Predmet.ProtuStrankaListFormatedWithAdressOIB>
  <DomainObject.Predmet.ProtuStrankaListNazivFormated>
    <izvorni_sadrzaj>
      <item>LASER SUSTAV d.o.o.</item>
    </izvorni_sadrzaj>
    <derivirana_varijabla naziv="DomainObject.Predmet.ProtuStrankaListNazivFormated_1">
      <item>LASER SUSTAV d.o.o.</item>
    </derivirana_varijabla>
  </DomainObject.Predmet.ProtuStrankaListNazivFormated>
  <DomainObject.Predmet.ProtuStrankaListNazivFormatedOIB>
    <izvorni_sadrzaj>
      <item>LASER SUSTAV d.o.o., OIB 69976611871</item>
    </izvorni_sadrzaj>
    <derivirana_varijabla naziv="DomainObject.Predmet.ProtuStrankaListNazivFormatedOIB_1">
      <item>LASER SUSTAV d.o.o., OIB 69976611871</item>
    </derivirana_varijabla>
  </DomainObject.Predmet.ProtuStrankaListNazivFormatedOIB>
  <DomainObject.Predmet.OstaliListFormated>
    <izvorni_sadrzaj>
      <item>Branimir Kodarić punomoćnik sudionika u postupku LASER SUSTAV d.o.o.</item>
    </izvorni_sadrzaj>
    <derivirana_varijabla naziv="DomainObject.Predmet.OstaliListFormated_1">
      <item>Branimir Kodarić punomoćnik sudionika u postupku LASER SUSTAV d.o.o.</item>
    </derivirana_varijabla>
  </DomainObject.Predmet.OstaliListFormated>
  <DomainObject.Predmet.OstaliListFormatedOIB>
    <izvorni_sadrzaj>
      <item>Branimir Kodarić, OIB 45998828896 punomoćnik sudionika u postupku LASER SUSTAV d.o.o.</item>
    </izvorni_sadrzaj>
    <derivirana_varijabla naziv="DomainObject.Predmet.OstaliListFormatedOIB_1">
      <item>Branimir Kodarić, OIB 45998828896 punomoćnik sudionika u postupku LASER SUSTAV d.o.o.</item>
    </derivirana_varijabla>
  </DomainObject.Predmet.OstaliListFormatedOIB>
  <DomainObject.Predmet.OstaliListFormatedWithAdress>
    <izvorni_sadrzaj>
      <item>Branimir Kodarić, Matije Divkovića 17, 10000 Zagreb punomoćnik sudionika u postupku LASER SUSTAV d.o.o.</item>
    </izvorni_sadrzaj>
    <derivirana_varijabla naziv="DomainObject.Predmet.OstaliListFormatedWithAdress_1">
      <item>Branimir Kodarić, Matije Divkovića 17, 10000 Zagreb punomoćnik sudionika u postupku LASER SUSTAV d.o.o.</item>
    </derivirana_varijabla>
  </DomainObject.Predmet.OstaliListFormatedWithAdress>
  <DomainObject.Predmet.OstaliListFormatedWithAdressOIB>
    <izvorni_sadrzaj>
      <item>Branimir Kodarić, OIB 45998828896, Matije Divkovića 17, 10000 Zagreb punomoćnik sudionika u postupku LASER SUSTAV d.o.o.</item>
    </izvorni_sadrzaj>
    <derivirana_varijabla naziv="DomainObject.Predmet.OstaliListFormatedWithAdressOIB_1">
      <item>Branimir Kodarić, OIB 45998828896, Matije Divkovića 17, 10000 Zagreb punomoćnik sudionika u postupku LASER SUSTAV d.o.o.</item>
    </derivirana_varijabla>
  </DomainObject.Predmet.OstaliListFormatedWithAdressOIB>
  <DomainObject.Predmet.OstaliListNazivFormated>
    <izvorni_sadrzaj>
      <item>Branimir Kodarić</item>
    </izvorni_sadrzaj>
    <derivirana_varijabla naziv="DomainObject.Predmet.OstaliListNazivFormated_1">
      <item>Branimir Kodarić</item>
    </derivirana_varijabla>
  </DomainObject.Predmet.OstaliListNazivFormated>
  <DomainObject.Predmet.OstaliListNazivFormatedOIB>
    <izvorni_sadrzaj>
      <item>Branimir Kodarić, OIB 45998828896</item>
    </izvorni_sadrzaj>
    <derivirana_varijabla naziv="DomainObject.Predmet.OstaliListNazivFormatedOIB_1">
      <item>Branimir Kodarić, OIB 45998828896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LASER SUSTAV d.o.o.</izvorni_sadrzaj>
    <derivirana_varijabla naziv="DomainObject.Predmet.ProtustrankaIDrugi_1">LASER SUSTAV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LASER SUSTAV d.o.o., OIB 69976611871, Badalićeva 26, 10000 Zagreb</izvorni_sadrzaj>
    <derivirana_varijabla naziv="DomainObject.Predmet.ProtustrankaIDrugiAdressOIB_1">LASER SUSTAV d.o.o., OIB 69976611871, Badalićeva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LASER SUSTAV d.o.o.</item>
      <item>Branimir Kodarić</item>
    </izvorni_sadrzaj>
    <derivirana_varijabla naziv="DomainObject.Predmet.SudioniciListNaziv_1">
      <item>FINA Regionalni centar Zagreb</item>
      <item>LASER SUSTAV d.o.o.</item>
      <item>Branimir Kodarić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LASER SUSTAV d.o.o., OIB 69976611871, Badalićeva 26,10000 Zagreb</item>
      <item>Branimir Kodarić, OIB 45998828896, Matije Divkovića 17,10000 Zagreb</item>
    </izvorni_sadrzaj>
    <derivirana_varijabla naziv="DomainObject.Predmet.SudioniciListAdressOIB_1">
      <item>FINA Regionalni centar Zagreb, OIB 85821130368, Trg svibanjskih žrtava 1995. br.1,10000 Zagreb</item>
      <item>LASER SUSTAV d.o.o., OIB 69976611871, Badalićeva 26,10000 Zagreb</item>
      <item>Branimir Kodarić, OIB 45998828896, Matije Divkovića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69976611871</item>
      <item>, OIB 45998828896</item>
    </izvorni_sadrzaj>
    <derivirana_varijabla naziv="DomainObject.Predmet.SudioniciListNazivOIB_1">
      <item>, OIB 85821130368</item>
      <item>, OIB 69976611871</item>
      <item>, OIB 45998828896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480</properties:Words>
  <properties:Characters>2640</properties:Characters>
  <properties:Lines>88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2017-01-04T08:57:00Z</dcterms:created>
  <dc:creator>Korisnik</dc:creator>
  <cp:lastModifiedBy>Draženka Prpić</cp:lastModifiedBy>
  <cp:lastPrinted>2017-01-04T09:01:00Z</cp:lastPrinted>
  <dcterms:modified xmlns:xsi="http://www.w3.org/2001/XMLSchema-instance" xsi:type="dcterms:W3CDTF">2017-01-04T09:01:00Z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