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c86c" w14:paraId="7ddc86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F61FA1">
        <w:rPr>
          <w:lang w:val="hr-HR"/>
        </w:rPr>
        <w:t>500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E5721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F61FA1">
        <w:t xml:space="preserve"> V M D CENTAR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F61FA1">
        <w:t>73040110316</w:t>
      </w:r>
      <w:r w:rsidR="00D07ECC">
        <w:t xml:space="preserve"> s</w:t>
      </w:r>
      <w:r w:rsidR="007A0FF6">
        <w:t>a s</w:t>
      </w:r>
      <w:r w:rsidR="00F61FA1">
        <w:t>jedištem u Augusta Šenoe 72, Šenkovec, 4</w:t>
      </w:r>
      <w:r w:rsidR="005E5721">
        <w:t>0</w:t>
      </w:r>
      <w:r w:rsidR="00F61FA1">
        <w:t>000 Čakovec</w:t>
      </w:r>
      <w:r w:rsidR="00247894">
        <w:t>,</w:t>
      </w:r>
      <w:r w:rsidR="00AD67CB">
        <w:t xml:space="preserve"> d</w:t>
      </w:r>
      <w:r w:rsidR="005E5721">
        <w:t>ana 10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F61FA1">
        <w:rPr>
          <w:lang w:val="hr-HR"/>
        </w:rPr>
        <w:t xml:space="preserve"> </w:t>
      </w:r>
      <w:r w:rsidR="00F61FA1">
        <w:t>V M D CENTAR d.o.o., OIB: 73040110316 sa sjedištem u Augusta Šenoe 72, Šenkovec, 40000 Čakovec</w:t>
      </w:r>
      <w:r>
        <w:t>,</w:t>
      </w:r>
      <w:r w:rsidR="002E00D7">
        <w:t xml:space="preserve"> </w:t>
      </w:r>
      <w:r w:rsidR="00B82432">
        <w:t>iznosi</w:t>
      </w:r>
      <w:r w:rsidR="00F61FA1">
        <w:t xml:space="preserve"> 313.612,72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F61FA1">
        <w:t xml:space="preserve"> Dalibor Močnik</w:t>
      </w:r>
      <w:r w:rsidR="00247894">
        <w:t>,</w:t>
      </w:r>
      <w:r w:rsidR="00F61FA1">
        <w:t xml:space="preserve"> iz Šenkovca, Augusta Šenoe 72, OIB: 89988575037</w:t>
      </w:r>
      <w:r w:rsidR="007E7FB2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612AF">
        <w:rPr>
          <w:lang w:val="hr-HR"/>
        </w:rPr>
        <w:t>Dana 30</w:t>
      </w:r>
      <w:r w:rsidR="00B82432">
        <w:rPr>
          <w:lang w:val="hr-HR"/>
        </w:rPr>
        <w:t>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F61FA1" w:rsidRPr="00F61FA1">
        <w:t xml:space="preserve"> </w:t>
      </w:r>
      <w:r w:rsidR="00F61FA1">
        <w:t>V M D CENTAR d.o.o., OIB: 73040110316 sa sjedištem u Augusta Šenoe 72, Šenkovec, 40000 Čakovec</w:t>
      </w:r>
      <w:r>
        <w:t>, navodeći da du</w:t>
      </w:r>
      <w:r w:rsidR="00F65D25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F61FA1">
        <w:t xml:space="preserve"> 313.612,72</w:t>
      </w:r>
      <w:r w:rsidR="005E5721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E5721">
        <w:rPr>
          <w:lang w:val="hr-HR"/>
        </w:rPr>
        <w:t>10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7238E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011" w:rsidP="007F64E0" w:rsidR="00BA7011">
      <w:r>
        <w:separator/>
      </w:r>
    </w:p>
  </w:endnote>
  <w:endnote w:id="0" w:type="continuationSeparator">
    <w:p w:rsidRDefault="00BA7011" w:rsidP="007F64E0" w:rsidR="00BA7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011" w:rsidP="007F64E0" w:rsidR="00BA7011">
      <w:r>
        <w:separator/>
      </w:r>
    </w:p>
  </w:footnote>
  <w:footnote w:id="0" w:type="continuationSeparator">
    <w:p w:rsidRDefault="00BA7011" w:rsidP="007F64E0" w:rsidR="00BA7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F61FA1">
      <w:rPr>
        <w:lang w:val="hr-HR"/>
      </w:rPr>
      <w:t>500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E5721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4395" w:rsidRPr="00594395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238E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E64B9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395"/>
    <w:rsid w:val="005945CA"/>
    <w:rsid w:val="005A3AE1"/>
    <w:rsid w:val="005B010B"/>
    <w:rsid w:val="005B2F25"/>
    <w:rsid w:val="005C0132"/>
    <w:rsid w:val="005C3D07"/>
    <w:rsid w:val="005C45AF"/>
    <w:rsid w:val="005D5424"/>
    <w:rsid w:val="005E5721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E7FB2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A7011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2A1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7A4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1FA1"/>
    <w:rsid w:val="00F6516D"/>
    <w:rsid w:val="00F65D25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4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4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 M D Centar d.o.o. za učenje stranih jezika i trgovinu</izvorni_sadrzaj>
    <derivirana_varijabla naziv="DomainObject.Predmet.ProtustrankaFormated_1">  V M D Centar d.o.o. za učenje stranih jezika i trgovinu</derivirana_varijabla>
  </DomainObject.Predmet.ProtustrankaFormated>
  <DomainObject.Predmet.ProtustrankaFormatedOIB>
    <izvorni_sadrzaj>  V M D Centar d.o.o. za učenje stranih jezika i trgovinu, OIB 73040110316</izvorni_sadrzaj>
    <derivirana_varijabla naziv="DomainObject.Predmet.ProtustrankaFormatedOIB_1">  V M D Centar d.o.o. za učenje stranih jezika i trgovinu, OIB 73040110316</derivirana_varijabla>
  </DomainObject.Predmet.ProtustrankaFormatedOIB>
  <DomainObject.Predmet.ProtustrankaFormatedWithAdress>
    <izvorni_sadrzaj> V M D Centar d.o.o. za učenje stranih jezika i trgovinu, Augusta Šenoe 72, 40000 Šenkovec</izvorni_sadrzaj>
    <derivirana_varijabla naziv="DomainObject.Predmet.ProtustrankaFormatedWithAdress_1"> V M D Centar d.o.o. za učenje stranih jezika i trgovinu, Augusta Šenoe 72, 40000 Šenkovec</derivirana_varijabla>
  </DomainObject.Predmet.ProtustrankaFormatedWithAdress>
  <DomainObject.Predmet.ProtustrankaFormatedWithAdressOIB>
    <izvorni_sadrzaj> V M D Centar d.o.o. za učenje stranih jezika i trgovinu, OIB 73040110316, Augusta Šenoe 72, 40000 Šenkovec</izvorni_sadrzaj>
    <derivirana_varijabla naziv="DomainObject.Predmet.ProtustrankaFormatedWithAdressOIB_1"> V M D Centar d.o.o. za učenje stranih jezika i trgovinu, OIB 73040110316, Augusta Šenoe 72, 40000 Šenkovec</derivirana_varijabla>
  </DomainObject.Predmet.ProtustrankaFormatedWithAdressOIB>
  <DomainObject.Predmet.ProtustrankaWithAdress>
    <izvorni_sadrzaj>V M D Centar d.o.o. za učenje stranih jezika i trgovinu Augusta Šenoe 72, 40000 Šenkovec</izvorni_sadrzaj>
    <derivirana_varijabla naziv="DomainObject.Predmet.ProtustrankaWithAdress_1">V M D Centar d.o.o. za učenje stranih jezika i trgovinu Augusta Šenoe 72, 40000 Šenkovec</derivirana_varijabla>
  </DomainObject.Predmet.ProtustrankaWithAdress>
  <DomainObject.Predmet.ProtustrankaWithAdressOIB>
    <izvorni_sadrzaj>V M D Centar d.o.o. za učenje stranih jezika i trgovinu, OIB 73040110316, Augusta Šenoe 72, 40000 Šenkovec</izvorni_sadrzaj>
    <derivirana_varijabla naziv="DomainObject.Predmet.ProtustrankaWithAdressOIB_1">V M D Centar d.o.o. za učenje stranih jezika i trgovinu, OIB 73040110316, Augusta Šenoe 72, 40000 Šenkovec</derivirana_varijabla>
  </DomainObject.Predmet.ProtustrankaWithAdressOIB>
  <DomainObject.Predmet.ProtustrankaNazivFormated>
    <izvorni_sadrzaj>V M D Centar d.o.o. za učenje stranih jezika i trgovinu</izvorni_sadrzaj>
    <derivirana_varijabla naziv="DomainObject.Predmet.ProtustrankaNazivFormated_1">V M D Centar d.o.o. za učenje stranih jezika i trgovinu</derivirana_varijabla>
  </DomainObject.Predmet.ProtustrankaNazivFormated>
  <DomainObject.Predmet.ProtustrankaNazivFormatedOIB>
    <izvorni_sadrzaj>V M D Centar d.o.o. za učenje stranih jezika i trgovinu, OIB 73040110316</izvorni_sadrzaj>
    <derivirana_varijabla naziv="DomainObject.Predmet.ProtustrankaNazivFormatedOIB_1">V M D Centar d.o.o. za učenje stranih jezika i trgovinu, OIB 73040110316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313612.72</izvorni_sadrzaj>
    <derivirana_varijabla naziv="DomainObject.Predmet.TrenutnaVrijednost_1">313612.72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 M D Centar d.o.o. za učenje stranih jezika i trgovinu</item>
    </izvorni_sadrzaj>
    <derivirana_varijabla naziv="DomainObject.Predmet.ProtuStrankaListFormated_1">
      <item>V M D Centar d.o.o. za učenje stranih jezika i trgovinu</item>
    </derivirana_varijabla>
  </DomainObject.Predmet.ProtuStrankaListFormated>
  <DomainObject.Predmet.ProtuStrankaListFormatedOIB>
    <izvorni_sadrzaj>
      <item>V M D Centar d.o.o. za učenje stranih jezika i trgovinu, OIB 73040110316</item>
    </izvorni_sadrzaj>
    <derivirana_varijabla naziv="DomainObject.Predmet.ProtuStrankaListFormatedOIB_1">
      <item>V M D Centar d.o.o. za učenje stranih jezika i trgovinu, OIB 73040110316</item>
    </derivirana_varijabla>
  </DomainObject.Predmet.ProtuStrankaListFormatedOIB>
  <DomainObject.Predmet.ProtuStrankaListFormatedWithAdress>
    <izvorni_sadrzaj>
      <item>V M D Centar d.o.o. za učenje stranih jezika i trgovinu, Augusta Šenoe 72, 40000 Šenkovec</item>
    </izvorni_sadrzaj>
    <derivirana_varijabla naziv="DomainObject.Predmet.ProtuStrankaListFormatedWithAdress_1">
      <item>V M D Centar d.o.o. za učenje stranih jezika i trgovinu, Augusta Šenoe 72, 40000 Šenkovec</item>
    </derivirana_varijabla>
  </DomainObject.Predmet.ProtuStrankaListFormatedWithAdress>
  <DomainObject.Predmet.ProtuStrankaListFormatedWithAdressOIB>
    <izvorni_sadrzaj>
      <item>V M D Centar d.o.o. za učenje stranih jezika i trgovinu, OIB 73040110316, Augusta Šenoe 72, 40000 Šenkovec</item>
    </izvorni_sadrzaj>
    <derivirana_varijabla naziv="DomainObject.Predmet.ProtuStrankaListFormatedWithAdressOIB_1">
      <item>V M D Centar d.o.o. za učenje stranih jezika i trgovinu, OIB 73040110316, Augusta Šenoe 72, 40000 Šenkovec</item>
    </derivirana_varijabla>
  </DomainObject.Predmet.ProtuStrankaListFormatedWithAdressOIB>
  <DomainObject.Predmet.ProtuStrankaListNazivFormated>
    <izvorni_sadrzaj>
      <item>V M D Centar d.o.o. za učenje stranih jezika i trgovinu</item>
    </izvorni_sadrzaj>
    <derivirana_varijabla naziv="DomainObject.Predmet.ProtuStrankaListNazivFormated_1">
      <item>V M D Centar d.o.o. za učenje stranih jezika i trgovinu</item>
    </derivirana_varijabla>
  </DomainObject.Predmet.ProtuStrankaListNazivFormated>
  <DomainObject.Predmet.ProtuStrankaListNazivFormatedOIB>
    <izvorni_sadrzaj>
      <item>V M D Centar d.o.o. za učenje stranih jezika i trgovinu, OIB 73040110316</item>
    </izvorni_sadrzaj>
    <derivirana_varijabla naziv="DomainObject.Predmet.ProtuStrankaListNazivFormatedOIB_1">
      <item>V M D Centar d.o.o. za učenje stranih jezika i trgovinu, OIB 73040110316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 M D Centar d.o.o. za učenje stranih jezika i trgovinu</izvorni_sadrzaj>
    <derivirana_varijabla naziv="DomainObject.Predmet.ProtustrankaIDrugi_1">V M D Centar d.o.o. za učenje stranih jezika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 M D Centar d.o.o. za učenje stranih jezika i trgovinu, OIB 73040110316, Augusta Šenoe 72, 40000 Šenkovec</izvorni_sadrzaj>
    <derivirana_varijabla naziv="DomainObject.Predmet.ProtustrankaIDrugiAdressOIB_1">V M D Centar d.o.o. za učenje stranih jezika i trgovinu, OIB 73040110316, Augusta Šenoe 72,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 M D Centar d.o.o. za učenje stranih jezika i trgovinu</item>
      <item>E-oglasna ploča</item>
      <item>Sudski registar, Trgovački sud u Varaždinu</item>
    </izvorni_sadrzaj>
    <derivirana_varijabla naziv="DomainObject.Predmet.SudioniciListNaziv_1">
      <item>Financijska agencija</item>
      <item>V M D Centar d.o.o. za učenje stranih jezika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 M D Centar d.o.o. za učenje stranih jezika i trgovinu, OIB 73040110316, Augusta Šenoe 72,40000 Šenkovec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 M D Centar d.o.o. za učenje stranih jezika i trgovinu, OIB 73040110316, Augusta Šenoe 72,40000 Šenkovec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73040110316</item>
      <item>, OIB null</item>
      <item>, OIB null</item>
    </izvorni_sadrzaj>
    <derivirana_varijabla naziv="DomainObject.Predmet.SudioniciListNazivOIB_1">
      <item>, OIB 85821130368</item>
      <item>, OIB 73040110316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476</properties:Words>
  <properties:Characters>2515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2015-11-10T08:50:00Z</dcterms:created>
  <dc:creator>user</dc:creator>
  <cp:lastModifiedBy>Maja Marčec</cp:lastModifiedBy>
  <cp:lastPrinted>2015-11-10T08:50:00Z</cp:lastPrinted>
  <dcterms:modified xmlns:xsi="http://www.w3.org/2001/XMLSchema-instance" xsi:type="dcterms:W3CDTF">2015-11-10T09:04:00Z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