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df41" w14:paraId="81bdf41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F5752F">
        <w:rPr>
          <w:szCs w:val="24"/>
        </w:rPr>
        <w:t>39</w:t>
      </w:r>
      <w:r w:rsidR="00B8373D">
        <w:rPr>
          <w:szCs w:val="24"/>
        </w:rPr>
        <w:t>/201</w:t>
      </w:r>
      <w:r w:rsidR="00F47A8D">
        <w:rPr>
          <w:szCs w:val="24"/>
        </w:rPr>
        <w:t>6</w:t>
      </w:r>
      <w:r w:rsidR="00B8373D">
        <w:rPr>
          <w:szCs w:val="24"/>
        </w:rPr>
        <w:t>-</w:t>
      </w:r>
      <w:r w:rsidR="00F5752F">
        <w:rPr>
          <w:szCs w:val="24"/>
        </w:rPr>
        <w:t>4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B334BF">
        <w:t xml:space="preserve">ika </w:t>
      </w:r>
      <w:r w:rsidR="009E569B">
        <w:t>KAL - VIN j.d.o.o</w:t>
      </w:r>
      <w:r w:rsidR="007B1EB3">
        <w:t>.</w:t>
      </w:r>
      <w:r w:rsidR="00117205">
        <w:t>,</w:t>
      </w:r>
      <w:r w:rsidR="009E569B">
        <w:t xml:space="preserve"> Križevci, Istarska ulica 37</w:t>
      </w:r>
      <w:r w:rsidR="000F77CF">
        <w:t>, OIB:</w:t>
      </w:r>
      <w:r w:rsidR="009E569B">
        <w:t xml:space="preserve"> 43621615670</w:t>
      </w:r>
      <w:r w:rsidR="00117205">
        <w:t>,</w:t>
      </w:r>
      <w:r w:rsidR="0072008E">
        <w:t xml:space="preserve"> </w:t>
      </w:r>
      <w:r w:rsidR="007D3B29">
        <w:t xml:space="preserve">dana </w:t>
      </w:r>
      <w:r w:rsidR="000538D5">
        <w:rPr>
          <w:szCs w:val="24"/>
        </w:rPr>
        <w:t>16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9E569B" w:rsidRPr="009E569B">
        <w:t xml:space="preserve"> </w:t>
      </w:r>
      <w:r w:rsidR="009E569B">
        <w:t>KAL - VIN j.d.o.o</w:t>
      </w:r>
      <w:r w:rsidR="007B1EB3">
        <w:t>.</w:t>
      </w:r>
      <w:r w:rsidR="009E569B">
        <w:t>, Križevci, Istarska ulica 37, OIB: 43621615670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0538D5">
        <w:rPr>
          <w:szCs w:val="24"/>
        </w:rPr>
        <w:t>16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B334BF">
        <w:rPr>
          <w:szCs w:val="24"/>
        </w:rPr>
        <w:t>14,0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AF4959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9E569B" w:rsidRPr="009E569B">
        <w:t xml:space="preserve"> </w:t>
      </w:r>
      <w:r w:rsidR="009E569B">
        <w:t>KAL - VIN j.d.o.o</w:t>
      </w:r>
      <w:r w:rsidR="007B1EB3">
        <w:t>.</w:t>
      </w:r>
      <w:r w:rsidR="00E23360">
        <w:t>, Križevci, Ista</w:t>
      </w:r>
      <w:r w:rsidR="009E569B">
        <w:t>rska ulica 37, OIB: 43621615670.</w:t>
      </w:r>
    </w:p>
    <w:p w:rsidRDefault="009E569B" w:rsidP="00CE3446" w:rsidR="009E569B">
      <w:pPr>
        <w:jc w:val="both"/>
      </w:pPr>
    </w:p>
    <w:p w:rsidRDefault="00DF4B3F" w:rsidP="00B334BF" w:rsidR="00F5752F" w:rsidRPr="00962A57">
      <w:pPr>
        <w:ind w:firstLine="708"/>
        <w:jc w:val="both"/>
      </w:pPr>
      <w:r w:rsidRPr="00962A57">
        <w:t>III Za stečajnog upravitelja imenuje se</w:t>
      </w:r>
      <w:r w:rsidR="00AE176B">
        <w:t xml:space="preserve"> </w:t>
      </w:r>
      <w:r w:rsidR="00F5752F">
        <w:t>Siniša Rajnović, Sv. Trojstva 87, Milanovac, Virovitica, OIB: 86217384445.</w:t>
      </w:r>
    </w:p>
    <w:p w:rsidRDefault="00F47A8D" w:rsidP="00F807F3" w:rsidR="00F47A8D">
      <w:pPr>
        <w:ind w:firstLine="708"/>
        <w:jc w:val="both"/>
      </w:pPr>
    </w:p>
    <w:p w:rsidRDefault="007A75CE" w:rsidP="00B334BF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</w:t>
      </w:r>
      <w:r w:rsidR="009E569B" w:rsidRPr="009E569B">
        <w:t xml:space="preserve"> </w:t>
      </w:r>
      <w:r w:rsidR="00B334BF">
        <w:t xml:space="preserve">dužnik </w:t>
      </w:r>
      <w:r w:rsidR="009E569B">
        <w:t>KAL - VIN j.d.o.o</w:t>
      </w:r>
      <w:r w:rsidR="007B1EB3">
        <w:t>.</w:t>
      </w:r>
      <w:r w:rsidR="009E569B">
        <w:t>, Križevci, Istarska ulica 37, OIB: 43621615670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17205">
        <w:rPr>
          <w:szCs w:val="24"/>
        </w:rPr>
        <w:t>12</w:t>
      </w:r>
      <w:r w:rsidR="00F47A8D">
        <w:rPr>
          <w:szCs w:val="24"/>
        </w:rPr>
        <w:t>. siječnja</w:t>
      </w:r>
      <w:r w:rsidR="00B8373D">
        <w:rPr>
          <w:szCs w:val="24"/>
        </w:rPr>
        <w:t xml:space="preserve"> 201</w:t>
      </w:r>
      <w:r w:rsidR="00F47A8D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0538D5">
        <w:rPr>
          <w:szCs w:val="24"/>
        </w:rPr>
        <w:t>16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F47A8D">
        <w:rPr>
          <w:szCs w:val="24"/>
        </w:rPr>
        <w:t>ožujka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F47A8D" w:rsidR="00352996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352996" w:rsidP="000723B1" w:rsidR="00352996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352996" w:rsidP="00964C7D" w:rsidR="007A75CE" w:rsidRPr="00964C7D">
      <w:pPr>
        <w:rPr>
          <w:szCs w:val="24"/>
        </w:rPr>
      </w:pPr>
      <w:r>
        <w:rPr>
          <w:szCs w:val="24"/>
        </w:rPr>
        <w:t xml:space="preserve">            </w:t>
      </w:r>
      <w:r w:rsidR="007A75CE" w:rsidRPr="00964C7D">
        <w:rPr>
          <w:szCs w:val="24"/>
        </w:rPr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9E569B">
        <w:t>KAL - VIN j.d.o.o</w:t>
      </w:r>
      <w:r w:rsidR="007B1EB3">
        <w:t>.</w:t>
      </w:r>
      <w:r w:rsidR="009E569B">
        <w:t>, Križevci, Istarska ulica 37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254B4A">
        <w:rPr>
          <w:szCs w:val="24"/>
        </w:rPr>
        <w:t xml:space="preserve">a Hrvatska, </w:t>
      </w:r>
      <w:r w:rsidR="009E569B">
        <w:rPr>
          <w:szCs w:val="24"/>
        </w:rPr>
        <w:t>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B334BF">
        <w:t>Siniša Rajnović, Sv. Trojstva 87, Milanovac, Virovitica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105993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B9" w:rsidP="007A75CE" w:rsidR="00C42AB9">
      <w:r>
        <w:separator/>
      </w:r>
    </w:p>
  </w:endnote>
  <w:endnote w:id="0" w:type="continuationSeparator">
    <w:p w:rsidRDefault="00C42AB9" w:rsidP="007A75CE" w:rsidR="00C42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B9" w:rsidP="007A75CE" w:rsidR="00C42AB9">
      <w:r>
        <w:separator/>
      </w:r>
    </w:p>
  </w:footnote>
  <w:footnote w:id="0" w:type="continuationSeparator">
    <w:p w:rsidRDefault="00C42AB9" w:rsidP="007A75CE" w:rsidR="00C42A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23360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F5752F">
      <w:t>39</w:t>
    </w:r>
    <w:r w:rsidR="00B8373D">
      <w:t>/201</w:t>
    </w:r>
    <w:r w:rsidR="00F47A8D">
      <w:t>6</w:t>
    </w:r>
    <w:r w:rsidR="00B8373D">
      <w:t>-</w:t>
    </w:r>
    <w:r w:rsidR="00F5752F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38D5"/>
    <w:rsid w:val="000571E3"/>
    <w:rsid w:val="00064E14"/>
    <w:rsid w:val="00066F97"/>
    <w:rsid w:val="000723B1"/>
    <w:rsid w:val="000B15A6"/>
    <w:rsid w:val="000B4A20"/>
    <w:rsid w:val="000E1119"/>
    <w:rsid w:val="000E225A"/>
    <w:rsid w:val="000F77CF"/>
    <w:rsid w:val="00105993"/>
    <w:rsid w:val="00117205"/>
    <w:rsid w:val="00126612"/>
    <w:rsid w:val="00182D43"/>
    <w:rsid w:val="001D7A01"/>
    <w:rsid w:val="001E69F5"/>
    <w:rsid w:val="00207089"/>
    <w:rsid w:val="00254B4A"/>
    <w:rsid w:val="00255595"/>
    <w:rsid w:val="0028731D"/>
    <w:rsid w:val="002A6059"/>
    <w:rsid w:val="002B657B"/>
    <w:rsid w:val="002D464C"/>
    <w:rsid w:val="00352996"/>
    <w:rsid w:val="00373154"/>
    <w:rsid w:val="003742C8"/>
    <w:rsid w:val="00375932"/>
    <w:rsid w:val="003770E9"/>
    <w:rsid w:val="0037785D"/>
    <w:rsid w:val="00385E66"/>
    <w:rsid w:val="003B5155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5647B"/>
    <w:rsid w:val="0068190F"/>
    <w:rsid w:val="00693CD2"/>
    <w:rsid w:val="006C0013"/>
    <w:rsid w:val="006C1AAA"/>
    <w:rsid w:val="006D4F7F"/>
    <w:rsid w:val="006F25A8"/>
    <w:rsid w:val="00704110"/>
    <w:rsid w:val="0072008E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B1EB3"/>
    <w:rsid w:val="007D2071"/>
    <w:rsid w:val="007D3B29"/>
    <w:rsid w:val="007F2D48"/>
    <w:rsid w:val="00807802"/>
    <w:rsid w:val="00830F43"/>
    <w:rsid w:val="008354B4"/>
    <w:rsid w:val="00836343"/>
    <w:rsid w:val="008472A3"/>
    <w:rsid w:val="00883F85"/>
    <w:rsid w:val="00897C06"/>
    <w:rsid w:val="008A024C"/>
    <w:rsid w:val="008A49F0"/>
    <w:rsid w:val="008D374C"/>
    <w:rsid w:val="00907951"/>
    <w:rsid w:val="00925951"/>
    <w:rsid w:val="00933038"/>
    <w:rsid w:val="00940790"/>
    <w:rsid w:val="00943931"/>
    <w:rsid w:val="009463BE"/>
    <w:rsid w:val="009600A4"/>
    <w:rsid w:val="00962A57"/>
    <w:rsid w:val="00963C9F"/>
    <w:rsid w:val="00964C7D"/>
    <w:rsid w:val="00965CA8"/>
    <w:rsid w:val="00976596"/>
    <w:rsid w:val="00980482"/>
    <w:rsid w:val="009A5985"/>
    <w:rsid w:val="009B1CCB"/>
    <w:rsid w:val="009D0C5B"/>
    <w:rsid w:val="009D3AB2"/>
    <w:rsid w:val="009E38BA"/>
    <w:rsid w:val="009E569B"/>
    <w:rsid w:val="009E6198"/>
    <w:rsid w:val="009F7651"/>
    <w:rsid w:val="00A51306"/>
    <w:rsid w:val="00A56BA2"/>
    <w:rsid w:val="00A87D55"/>
    <w:rsid w:val="00A92369"/>
    <w:rsid w:val="00AB5C89"/>
    <w:rsid w:val="00AC5AD3"/>
    <w:rsid w:val="00AE176B"/>
    <w:rsid w:val="00AE3548"/>
    <w:rsid w:val="00AF4959"/>
    <w:rsid w:val="00B334BF"/>
    <w:rsid w:val="00B34567"/>
    <w:rsid w:val="00B375FC"/>
    <w:rsid w:val="00B7038C"/>
    <w:rsid w:val="00B7280D"/>
    <w:rsid w:val="00B81C47"/>
    <w:rsid w:val="00B8373D"/>
    <w:rsid w:val="00BD362E"/>
    <w:rsid w:val="00BE6F91"/>
    <w:rsid w:val="00BF351A"/>
    <w:rsid w:val="00BF401D"/>
    <w:rsid w:val="00BF5CAE"/>
    <w:rsid w:val="00C06E09"/>
    <w:rsid w:val="00C102AA"/>
    <w:rsid w:val="00C21BCF"/>
    <w:rsid w:val="00C42684"/>
    <w:rsid w:val="00C42AB9"/>
    <w:rsid w:val="00C63D07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B5167"/>
    <w:rsid w:val="00DF005B"/>
    <w:rsid w:val="00DF4B3F"/>
    <w:rsid w:val="00E23360"/>
    <w:rsid w:val="00E40B4A"/>
    <w:rsid w:val="00E54D43"/>
    <w:rsid w:val="00E57E15"/>
    <w:rsid w:val="00EA5D61"/>
    <w:rsid w:val="00EB5764"/>
    <w:rsid w:val="00F0497A"/>
    <w:rsid w:val="00F2561D"/>
    <w:rsid w:val="00F25845"/>
    <w:rsid w:val="00F47A8D"/>
    <w:rsid w:val="00F50578"/>
    <w:rsid w:val="00F5752F"/>
    <w:rsid w:val="00F6594B"/>
    <w:rsid w:val="00F807F3"/>
    <w:rsid w:val="00F9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3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36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3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3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3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3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36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3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3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5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 - VIN jednostavno društvo s ograničenom odgovornošću za  trgovinu i proizvodnju</izvorni_sadrzaj>
    <derivirana_varijabla naziv="DomainObject.Predmet.ProtustrankaFormated_1">  KAL - VIN jednostavno društvo s ograničenom odgovornošću za  trgovinu i proizvodnju</derivirana_varijabla>
  </DomainObject.Predmet.ProtustrankaFormated>
  <DomainObject.Predmet.ProtustrankaFormatedOIB>
    <izvorni_sadrzaj>  KAL - VIN jednostavno društvo s ograničenom odgovornošću za  trgovinu i proizvodnju, OIB 43621615670</izvorni_sadrzaj>
    <derivirana_varijabla naziv="DomainObject.Predmet.ProtustrankaFormatedOIB_1">  KAL - VIN jednostavno društvo s ograničenom odgovornošću za  trgovinu i proizvodnju, OIB 43621615670</derivirana_varijabla>
  </DomainObject.Predmet.ProtustrankaFormatedOIB>
  <DomainObject.Predmet.ProtustrankaFormatedWithAdress>
    <izvorni_sadrzaj> KAL - VIN jednostavno društvo s ograničenom odgovornošću za  trgovinu i proizvodnju, Istarska ulica 37, 48260 Križevci</izvorni_sadrzaj>
    <derivirana_varijabla naziv="DomainObject.Predmet.ProtustrankaFormatedWithAdress_1"> KAL - VIN jednostavno društvo s ograničenom odgovornošću za  trgovinu i proizvodnju, Istarska ulica 37, 48260 Križevci</derivirana_varijabla>
  </DomainObject.Predmet.ProtustrankaFormatedWithAdress>
  <DomainObject.Predmet.ProtustrankaFormatedWithAdressOIB>
    <izvorni_sadrzaj> KAL - VIN jednostavno društvo s ograničenom odgovornošću za  trgovinu i proizvodnju, OIB 43621615670, Istarska ulica 37, 48260 Križevci</izvorni_sadrzaj>
    <derivirana_varijabla naziv="DomainObject.Predmet.ProtustrankaFormatedWithAdressOIB_1"> KAL - VIN jednostavno društvo s ograničenom odgovornošću za  trgovinu i proizvodnju, OIB 43621615670, Istarska ulica 37, 48260 Križevci</derivirana_varijabla>
  </DomainObject.Predmet.ProtustrankaFormatedWithAdressOIB>
  <DomainObject.Predmet.ProtustrankaWithAdress>
    <izvorni_sadrzaj>KAL - VIN jednostavno društvo s ograničenom odgovornošću za  trgovinu i proizvodnju Istarska ulica 37, 48260 Križevci</izvorni_sadrzaj>
    <derivirana_varijabla naziv="DomainObject.Predmet.ProtustrankaWithAdress_1">KAL - VIN jednostavno društvo s ograničenom odgovornošću za  trgovinu i proizvodnju Istarska ulica 37, 48260 Križevci</derivirana_varijabla>
  </DomainObject.Predmet.ProtustrankaWithAdress>
  <DomainObject.Predmet.ProtustrankaWithAdressOIB>
    <izvorni_sadrzaj>KAL - VIN jednostavno društvo s ograničenom odgovornošću za  trgovinu i proizvodnju, OIB 43621615670, Istarska ulica 37, 48260 Križevci</izvorni_sadrzaj>
    <derivirana_varijabla naziv="DomainObject.Predmet.ProtustrankaWithAdressOIB_1">KAL - VIN jednostavno društvo s ograničenom odgovornošću za  trgovinu i proizvodnju, OIB 43621615670, Istarska ulica 37, 48260 Križevci</derivirana_varijabla>
  </DomainObject.Predmet.ProtustrankaWithAdressOIB>
  <DomainObject.Predmet.ProtustrankaNazivFormated>
    <izvorni_sadrzaj>KAL - VIN jednostavno društvo s ograničenom odgovornošću za  trgovinu i proizvodnju</izvorni_sadrzaj>
    <derivirana_varijabla naziv="DomainObject.Predmet.ProtustrankaNazivFormated_1">KAL - VIN jednostavno društvo s ograničenom odgovornošću za  trgovinu i proizvodnju</derivirana_varijabla>
  </DomainObject.Predmet.ProtustrankaNazivFormated>
  <DomainObject.Predmet.ProtustrankaNazivFormatedOIB>
    <izvorni_sadrzaj>KAL - VIN jednostavno društvo s ograničenom odgovornošću za  trgovinu i proizvodnju, OIB 43621615670</izvorni_sadrzaj>
    <derivirana_varijabla naziv="DomainObject.Predmet.ProtustrankaNazivFormatedOIB_1">KAL - VIN jednostavno društvo s ograničenom odgovornošću za  trgovinu i proizvodnju, OIB 43621615670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89564.92</izvorni_sadrzaj>
    <derivirana_varijabla naziv="DomainObject.Predmet.TrenutnaVrijednost_1">89564.92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 - VIN jednostavno društvo s ograničenom odgovornošću za  trgovinu i proizvodnju</item>
    </izvorni_sadrzaj>
    <derivirana_varijabla naziv="DomainObject.Predmet.ProtuStrankaListFormated_1">
      <item>KAL - VIN jednostavno društvo s ograničenom odgovornošću za  trgovinu i proizvodnju</item>
    </derivirana_varijabla>
  </DomainObject.Predmet.ProtuStrankaListFormated>
  <DomainObject.Predmet.ProtuStrankaListFormatedOIB>
    <izvorni_sadrzaj>
      <item>KAL - VIN jednostavno društvo s ograničenom odgovornošću za  trgovinu i proizvodnju, OIB 43621615670</item>
    </izvorni_sadrzaj>
    <derivirana_varijabla naziv="DomainObject.Predmet.ProtuStrankaListFormatedOIB_1">
      <item>KAL - VIN jednostavno društvo s ograničenom odgovornošću za  trgovinu i proizvodnju, OIB 43621615670</item>
    </derivirana_varijabla>
  </DomainObject.Predmet.ProtuStrankaListFormatedOIB>
  <DomainObject.Predmet.ProtuStrankaListFormatedWithAdress>
    <izvorni_sadrzaj>
      <item>KAL - VIN jednostavno društvo s ograničenom odgovornošću za  trgovinu i proizvodnju, Istarska ulica 37, 48260 Križevci</item>
    </izvorni_sadrzaj>
    <derivirana_varijabla naziv="DomainObject.Predmet.ProtuStrankaListFormatedWithAdress_1">
      <item>KAL - VIN jednostavno društvo s ograničenom odgovornošću za  trgovinu i proizvodnju, Istarska ulica 37, 48260 Križevci</item>
    </derivirana_varijabla>
  </DomainObject.Predmet.ProtuStrankaListFormatedWithAdress>
  <DomainObject.Predmet.ProtuStrankaListFormatedWithAdressOIB>
    <izvorni_sadrzaj>
      <item>KAL - VIN jednostavno društvo s ograničenom odgovornošću za  trgovinu i proizvodnju, OIB 43621615670, Istarska ulica 37, 48260 Križevci</item>
    </izvorni_sadrzaj>
    <derivirana_varijabla naziv="DomainObject.Predmet.ProtuStrankaListFormatedWithAdressOIB_1">
      <item>KAL - VIN jednostavno društvo s ograničenom odgovornošću za  trgovinu i proizvodnju, OIB 43621615670, Istarska ulica 37, 48260 Križevci</item>
    </derivirana_varijabla>
  </DomainObject.Predmet.ProtuStrankaListFormatedWithAdressOIB>
  <DomainObject.Predmet.ProtuStrankaListNazivFormated>
    <izvorni_sadrzaj>
      <item>KAL - VIN jednostavno društvo s ograničenom odgovornošću za  trgovinu i proizvodnju</item>
    </izvorni_sadrzaj>
    <derivirana_varijabla naziv="DomainObject.Predmet.ProtuStrankaListNazivFormated_1">
      <item>KAL - VIN jednostavno društvo s ograničenom odgovornošću za  trgovinu i proizvodnju</item>
    </derivirana_varijabla>
  </DomainObject.Predmet.ProtuStrankaListNazivFormated>
  <DomainObject.Predmet.ProtuStrankaListNazivFormatedOIB>
    <izvorni_sadrzaj>
      <item>KAL - VIN jednostavno društvo s ograničenom odgovornošću za  trgovinu i proizvodnju, OIB 43621615670</item>
    </izvorni_sadrzaj>
    <derivirana_varijabla naziv="DomainObject.Predmet.ProtuStrankaListNazivFormatedOIB_1">
      <item>KAL - VIN jednostavno društvo s ograničenom odgovornošću za  trgovinu i proizvodnju, OIB 43621615670</item>
    </derivirana_varijabla>
  </DomainObject.Predmet.ProtuStrankaListNazivFormatedOIB>
  <DomainObject.Predmet.OstaliListFormated>
    <izvorni_sadrzaj>
      <item>Sudski registar</item>
      <item>Županijsko državno odvjetništvo u Varaždinu</item>
      <item>Porezna uprava, Područni ured Sjeverna Hrvatska, Koprivnica</item>
    </izvorni_sadrzaj>
    <derivirana_varijabla naziv="DomainObject.Predmet.OstaliListFormated_1">
      <item>Sudski registar</item>
      <item>Županijsko državno odvjetništvo u Varaždinu</item>
      <item>Porezna uprava, Područni ured Sjeverna Hrvatska, Koprivnica</item>
    </derivirana_varijabla>
  </DomainObject.Predmet.OstaliListFormated>
  <DomainObject.Predmet.OstaliListFormatedOIB>
    <izvorni_sadrzaj>
      <item>Sudski registar</item>
      <item>Županijsko državno odvjetništvo u Varaždinu</item>
      <item>Porezna uprava, Područni ured Sjeverna Hrvatska, Koprivnica</item>
    </izvorni_sadrzaj>
    <derivirana_varijabla naziv="DomainObject.Predmet.OstaliListFormatedOIB_1">
      <item>Sudski registar</item>
      <item>Županijsko državno odvjetništvo u Varaždinu</item>
      <item>Porezna uprava, Područni ured Sjeverna Hrvatska, Koprivnica</item>
    </derivirana_varijabla>
  </DomainObject.Predmet.OstaliListFormatedOIB>
  <DomainObject.Predmet.OstaliListFormatedWithAdress>
    <izvorni_sadrzaj>
      <item>Sudski registar</item>
      <item>Županijsko državno odvjetništvo u Varaždinu</item>
      <item>Porezna uprava, Područni ured Sjeverna Hrvatska, Koprivnica, Hrvatske državnosti 7, 48000 Koprivnica</item>
    </izvorni_sadrzaj>
    <derivirana_varijabla naziv="DomainObject.Predmet.OstaliListFormatedWithAdress_1">
      <item>Sudski registar</item>
      <item>Županijsko državno odvjetništvo u Varaždinu</item>
      <item>Porezna uprava, Područni ured Sjeverna Hrvatska, Koprivnica, Hrvatske državnosti 7, 48000 Koprivnica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Porezna uprava, Područni ured Sjeverna Hrvatska, Koprivnica, Hrvatske državnosti 7, 48000 Koprivnica</item>
    </izvorni_sadrzaj>
    <derivirana_varijabla naziv="DomainObject.Predmet.OstaliListFormatedWithAdressOIB_1">
      <item>Sudski registar</item>
      <item>Županijsko državno odvjetništvo u Varaždinu</item>
      <item>Porezna uprava, Područni ured Sjeverna Hrvatska, Koprivnica, Hrvatske državnosti 7, 48000 Koprivnica</item>
    </derivirana_varijabla>
  </DomainObject.Predmet.OstaliListFormatedWithAdressOIB>
  <DomainObject.Predmet.OstaliListNazivFormated>
    <izvorni_sadrzaj>
      <item>Sudski registar</item>
      <item>Županijsko državno odvjetništvo u Varaždinu</item>
      <item>Porezna uprava, Područni ured Sjeverna Hrvatska, Koprivnica</item>
    </izvorni_sadrzaj>
    <derivirana_varijabla naziv="DomainObject.Predmet.OstaliListNazivFormated_1">
      <item>Sudski registar</item>
      <item>Županijsko državno odvjetništvo u Varaždinu</item>
      <item>Porezna uprava, Područni ured Sjeverna Hrvatska, Koprivnica</item>
    </derivirana_varijabla>
  </DomainObject.Predmet.OstaliListNazivFormated>
  <DomainObject.Predmet.OstaliListNazivFormatedOIB>
    <izvorni_sadrzaj>
      <item>Sudski registar</item>
      <item>Županijsko državno odvjetništvo u Varaždinu</item>
      <item>Porezna uprava, Područni ured Sjeverna Hrvatska, Koprivnica</item>
    </izvorni_sadrzaj>
    <derivirana_varijabla naziv="DomainObject.Predmet.OstaliListNazivFormatedOIB_1">
      <item>Sudski registar</item>
      <item>Županijsko državno odvjetništvo u Varaždinu</item>
      <item>Porezna uprava, Područni ured Sjeverna Hrvatska,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 - VIN jednostavno društvo s ograničenom odgovornošću za  trgovinu i proizvodnju</izvorni_sadrzaj>
    <derivirana_varijabla naziv="DomainObject.Predmet.ProtustrankaIDrugi_1">KAL - VIN jednostavno društvo s ograničenom odgovornošću za  trgovinu i proizvodnju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KAL - VIN jednostavno društvo s ograničenom odgovornošću za  trgovinu i proizvodnju, OIB 43621615670, Istarska ulica 37, 48260 Križevci</izvorni_sadrzaj>
    <derivirana_varijabla naziv="DomainObject.Predmet.ProtustrankaIDrugiAdressOIB_1">KAL - VIN jednostavno društvo s ograničenom odgovornošću za  trgovinu i proizvodnju, OIB 43621615670, Istarska ulica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 - VIN jednostavno društvo s ograničenom odgovornošću za  trgovinu i proizvodnju</item>
      <item>Sudski registar</item>
      <item>Županijsko državno odvjetništvo u Varaždinu</item>
      <item>Porezna uprava, Područni ured Sjeverna Hrvatska, Koprivnica</item>
    </izvorni_sadrzaj>
    <derivirana_varijabla naziv="DomainObject.Predmet.SudioniciListNaziv_1">
      <item>Financijska agencija</item>
      <item>KAL - VIN jednostavno društvo s ograničenom odgovornošću za  trgovinu i proizvodnju</item>
      <item>Sudski registar</item>
      <item>Županijsko državno odvjetništvo u Varaždinu</item>
      <item>Porezna uprava, Područni ured Sjeverna Hrvatska, Koprivnica</item>
    </derivirana_varijabla>
  </DomainObject.Predmet.SudioniciListNaziv>
  <DomainObject.Predmet.SudioniciListAdressOIB>
    <izvorni_sadrzaj>
      <item>Financijska agencija, OIB 85821130368, A. Cesarca 2,42000 Varaždin</item>
      <item>KAL - VIN jednostavno društvo s ograničenom odgovornošću za  trgovinu i proizvodnju, OIB 43621615670, Istarska ulica 37,48260 Križevci</item>
      <item>Sudski registar</item>
      <item>Županijsko državno odvjetništvo u Varaždinu</item>
      <item>Porezna uprava, Područni ured Sjeverna Hrvatska, Koprivnica, Hrvatske državnosti 7,48000 Koprivnica</item>
    </izvorni_sadrzaj>
    <derivirana_varijabla naziv="DomainObject.Predmet.SudioniciListAdressOIB_1">
      <item>Financijska agencija, OIB 85821130368, A. Cesarca 2,42000 Varaždin</item>
      <item>KAL - VIN jednostavno društvo s ograničenom odgovornošću za  trgovinu i proizvodnju, OIB 43621615670, Istarska ulica 37,48260 Križevci</item>
      <item>Sudski registar</item>
      <item>Županijsko državno odvjetništvo u Varaždinu</item>
      <item>Porezna uprava, Područni ured Sjeverna Hrvatska,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43621615670</item>
      <item>, OIB null</item>
      <item>, OIB null</item>
      <item>, OIB null</item>
    </izvorni_sadrzaj>
    <derivirana_varijabla naziv="DomainObject.Predmet.SudioniciListNazivOIB_1">
      <item>, OIB 85821130368</item>
      <item>, OIB 43621615670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2659</properties:Characters>
  <properties:Lines>86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2016-03-14T11:39:00Z</dcterms:created>
  <dc:creator>Ljubica Makovec</dc:creator>
  <cp:lastModifiedBy>Maja Marčec</cp:lastModifiedBy>
  <cp:lastPrinted>2016-03-16T09:29:00Z</cp:lastPrinted>
  <dcterms:modified xmlns:xsi="http://www.w3.org/2001/XMLSchema-instance" xsi:type="dcterms:W3CDTF">2016-03-16T09:37:00Z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