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838d" w14:paraId="23e838d" w:rsidRDefault="003B59F2" w:rsidP="003B59F2" w:rsidR="003B59F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St-458/2015-5</w:t>
      </w:r>
    </w:p>
    <w:p w:rsidRDefault="003B59F2" w:rsidP="003B59F2" w:rsidR="003B59F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B59F2" w:rsidP="003B59F2" w:rsidR="003B59F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B59F2" w:rsidP="003B59F2" w:rsidR="003B59F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B59F2" w:rsidP="003B59F2" w:rsidR="003B59F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PUHAČKI ORKESTAR OPĆINE KOPRIVNIČKI IVANEC, OIB: 51896468940 sa sjedištem u Matije Gupca 12, Koprivnički Ivanec, dana 27. siječnja 2016. godine</w:t>
      </w:r>
    </w:p>
    <w:p w:rsidRDefault="003B59F2" w:rsidP="003B59F2" w:rsidR="003B59F2">
      <w:pPr>
        <w:jc w:val="both"/>
      </w:pPr>
    </w:p>
    <w:p w:rsidRDefault="003B59F2" w:rsidP="003B59F2" w:rsidR="003B59F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PUHAČKI ORKESTAR OPĆINE KOPRIVNIČKI IVANEC, OIB: 51896468940 sa sjedištem u Matije Gupca 12, Koprivnički Ivanec</w:t>
      </w:r>
      <w:r>
        <w:rPr>
          <w:szCs w:val="24"/>
        </w:rPr>
        <w:t>, s danom 27. siječnja 2016. u 14,00 sati.</w:t>
      </w:r>
    </w:p>
    <w:p w:rsidRDefault="003B59F2" w:rsidP="003B59F2" w:rsidR="003B59F2">
      <w:pPr>
        <w:jc w:val="both"/>
        <w:rPr>
          <w:szCs w:val="24"/>
        </w:rPr>
      </w:pPr>
    </w:p>
    <w:p w:rsidRDefault="003B59F2" w:rsidP="003B59F2" w:rsidR="003B59F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PUHAČKI ORKESTAR OPĆINE KOPRIVNIČKI IVANEC, OIB: 51896468940 sa sjedištem u Matije Gupca 12, Koprivnički Ivanec.</w:t>
      </w:r>
    </w:p>
    <w:p w:rsidRDefault="003B59F2" w:rsidP="003B59F2" w:rsidR="003B59F2">
      <w:pPr>
        <w:jc w:val="both"/>
      </w:pPr>
    </w:p>
    <w:p w:rsidRDefault="003B59F2" w:rsidP="003B59F2" w:rsidR="003B59F2">
      <w:pPr>
        <w:jc w:val="both"/>
      </w:pPr>
      <w:r>
        <w:tab/>
        <w:t xml:space="preserve">III Za stečajnog upravitelja imenuje se David Jakovljević, </w:t>
      </w:r>
      <w:proofErr w:type="spellStart"/>
      <w:r>
        <w:t>Kašinska</w:t>
      </w:r>
      <w:proofErr w:type="spellEnd"/>
      <w:r>
        <w:t xml:space="preserve"> 7, Sesvete, OIB: 63014812654.</w:t>
      </w:r>
    </w:p>
    <w:p w:rsidRDefault="003B59F2" w:rsidP="003B59F2" w:rsidR="003B59F2">
      <w:pPr>
        <w:jc w:val="both"/>
        <w:rPr>
          <w:color w:val="FF0000"/>
        </w:rPr>
      </w:pP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B59F2" w:rsidP="003B59F2" w:rsidR="003B59F2">
      <w:pPr>
        <w:jc w:val="both"/>
        <w:rPr>
          <w:szCs w:val="24"/>
        </w:rPr>
      </w:pP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PUHAČKI ORKESTAR OPĆINE KOPRIVNIČKI IVANEC, OIB: 51896468940 sa sjedištem u Matije Gupca 12, Koprivnički Ivanec</w:t>
      </w:r>
      <w:r>
        <w:rPr>
          <w:szCs w:val="24"/>
        </w:rPr>
        <w:t>, bit će brisan iz registra udruga.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 xml:space="preserve">     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B59F2" w:rsidP="003B59F2" w:rsidR="003B59F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3B59F2" w:rsidP="003B59F2" w:rsidR="003B59F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  <w:r>
        <w:rPr>
          <w:szCs w:val="24"/>
        </w:rPr>
        <w:t>DNA:</w:t>
      </w:r>
    </w:p>
    <w:p w:rsidRDefault="003B59F2" w:rsidP="003B59F2" w:rsidR="003B59F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B59F2" w:rsidP="003B59F2" w:rsidR="003B59F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B59F2" w:rsidP="003B59F2" w:rsidR="003B59F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PUHAČKI ORKESTAR OPĆINE KOPRIVNIČKI IVANEC, OIB: 51896468940 sa sjedištem u Matije Gupca 12, Koprivnički Ivanec</w:t>
      </w:r>
    </w:p>
    <w:p w:rsidRDefault="00506679" w:rsidP="003B59F2" w:rsidR="003B59F2">
      <w:pPr>
        <w:numPr>
          <w:ilvl w:val="0"/>
          <w:numId w:val="47"/>
        </w:numPr>
        <w:rPr>
          <w:szCs w:val="24"/>
        </w:rPr>
      </w:pPr>
      <w:r>
        <w:t>Dopredsjednik udruge Božidar Lončar</w:t>
      </w:r>
    </w:p>
    <w:p w:rsidRDefault="00506679" w:rsidP="003B59F2" w:rsidR="003B59F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Koprivnici, Ulica Antuna </w:t>
      </w:r>
      <w:proofErr w:type="spellStart"/>
      <w:r>
        <w:rPr>
          <w:szCs w:val="24"/>
        </w:rPr>
        <w:t>Nemčića</w:t>
      </w:r>
      <w:proofErr w:type="spellEnd"/>
      <w:r>
        <w:rPr>
          <w:szCs w:val="24"/>
        </w:rPr>
        <w:t xml:space="preserve"> 5, Koprivnica</w:t>
      </w:r>
    </w:p>
    <w:p w:rsidRDefault="003B59F2" w:rsidP="003B59F2" w:rsidR="003B59F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B59F2" w:rsidP="003B59F2" w:rsidR="003B59F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506679">
        <w:t xml:space="preserve">David Jakovljević, Sesvete, </w:t>
      </w:r>
      <w:proofErr w:type="spellStart"/>
      <w:r w:rsidR="00506679">
        <w:t>Kašinska</w:t>
      </w:r>
      <w:proofErr w:type="spellEnd"/>
      <w:r w:rsidR="00506679">
        <w:t xml:space="preserve"> 7</w:t>
      </w:r>
    </w:p>
    <w:p w:rsidRDefault="003B59F2" w:rsidP="003B59F2" w:rsidR="003B59F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>
      <w:pPr>
        <w:rPr>
          <w:szCs w:val="24"/>
        </w:rPr>
      </w:pPr>
    </w:p>
    <w:p w:rsidRDefault="003B59F2" w:rsidP="003B59F2" w:rsidR="003B59F2"/>
    <w:p w:rsidRDefault="003B59F2" w:rsidP="003B59F2" w:rsidR="003B59F2"/>
    <w:p w:rsidRDefault="00DA0242" w:rsidP="003B59F2" w:rsidR="00DA0242" w:rsidRPr="003B59F2"/>
    <w:sectPr w:rsidSect="00EB0D4C" w:rsidR="00DA0242" w:rsidRPr="003B59F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9F2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679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B59F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B59F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6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St-458/2015-5</izvorni_sadrzaj>
    <derivirana_varijabla naziv="DomainObject.Oznaka_1">St-458/2015-5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PUHAČKI ORKESTAR OPĆINE KOPRIVNIČKI IVANEC</izvorni_sadrzaj>
    <derivirana_varijabla naziv="DomainObject.Predmet.ProtustrankaFormated_1">  PUHAČKI ORKESTAR OPĆINE KOPRIVNIČKI IVANEC</derivirana_varijabla>
  </DomainObject.Predmet.ProtustrankaFormated>
  <DomainObject.Predmet.ProtustrankaFormatedOIB>
    <izvorni_sadrzaj>  PUHAČKI ORKESTAR OPĆINE KOPRIVNIČKI IVANEC, OIB 51896468940</izvorni_sadrzaj>
    <derivirana_varijabla naziv="DomainObject.Predmet.ProtustrankaFormatedOIB_1">  PUHAČKI ORKESTAR OPĆINE KOPRIVNIČKI IVANEC, OIB 51896468940</derivirana_varijabla>
  </DomainObject.Predmet.ProtustrankaFormatedOIB>
  <DomainObject.Predmet.ProtustrankaFormatedWithAdress>
    <izvorni_sadrzaj> PUHAČKI ORKESTAR OPĆINE KOPRIVNIČKI IVANEC, Matije Gupca 12, 48000 Koprivnički Ivanec</izvorni_sadrzaj>
    <derivirana_varijabla naziv="DomainObject.Predmet.ProtustrankaFormatedWithAdress_1"> PUHAČKI ORKESTAR OPĆINE KOPRIVNIČKI IVANEC, Matije Gupca 12, 48000 Koprivnički Ivanec</derivirana_varijabla>
  </DomainObject.Predmet.ProtustrankaFormatedWithAdress>
  <DomainObject.Predmet.ProtustrankaFormatedWithAdressOIB>
    <izvorni_sadrzaj> PUHAČKI ORKESTAR OPĆINE KOPRIVNIČKI IVANEC, OIB 51896468940, Matije Gupca 12, 48000 Koprivnički Ivanec</izvorni_sadrzaj>
    <derivirana_varijabla naziv="DomainObject.Predmet.ProtustrankaFormatedWithAdressOIB_1"> PUHAČKI ORKESTAR OPĆINE KOPRIVNIČKI IVANEC, OIB 51896468940, Matije Gupca 12, 48000 Koprivnički Ivanec</derivirana_varijabla>
  </DomainObject.Predmet.ProtustrankaFormatedWithAdressOIB>
  <DomainObject.Predmet.ProtustrankaWithAdress>
    <izvorni_sadrzaj>PUHAČKI ORKESTAR OPĆINE KOPRIVNIČKI IVANEC Matije Gupca 12, 48000 Koprivnički Ivanec</izvorni_sadrzaj>
    <derivirana_varijabla naziv="DomainObject.Predmet.ProtustrankaWithAdress_1">PUHAČKI ORKESTAR OPĆINE KOPRIVNIČKI IVANEC Matije Gupca 12, 48000 Koprivnički Ivanec</derivirana_varijabla>
  </DomainObject.Predmet.ProtustrankaWithAdress>
  <DomainObject.Predmet.ProtustrankaWithAdressOIB>
    <izvorni_sadrzaj>PUHAČKI ORKESTAR OPĆINE KOPRIVNIČKI IVANEC, OIB 51896468940, Matije Gupca 12, 48000 Koprivnički Ivanec</izvorni_sadrzaj>
    <derivirana_varijabla naziv="DomainObject.Predmet.ProtustrankaWithAdressOIB_1">PUHAČKI ORKESTAR OPĆINE KOPRIVNIČKI IVANEC, OIB 51896468940, Matije Gupca 12, 48000 Koprivnički Ivanec</derivirana_varijabla>
  </DomainObject.Predmet.ProtustrankaWithAdressOIB>
  <DomainObject.Predmet.ProtustrankaNazivFormated>
    <izvorni_sadrzaj>PUHAČKI ORKESTAR OPĆINE KOPRIVNIČKI IVANEC</izvorni_sadrzaj>
    <derivirana_varijabla naziv="DomainObject.Predmet.ProtustrankaNazivFormated_1">PUHAČKI ORKESTAR OPĆINE KOPRIVNIČKI IVANEC</derivirana_varijabla>
  </DomainObject.Predmet.ProtustrankaNazivFormated>
  <DomainObject.Predmet.ProtustrankaNazivFormatedOIB>
    <izvorni_sadrzaj>PUHAČKI ORKESTAR OPĆINE KOPRIVNIČKI IVANEC, OIB 51896468940</izvorni_sadrzaj>
    <derivirana_varijabla naziv="DomainObject.Predmet.ProtustrankaNazivFormatedOIB_1">PUHAČKI ORKESTAR OPĆINE KOPRIVNIČKI IVANEC, OIB 51896468940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212337.55</izvorni_sadrzaj>
    <derivirana_varijabla naziv="DomainObject.Predmet.TrenutnaVrijednost_1">212337.55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PUHAČKI ORKESTAR OPĆINE KOPRIVNIČKI IVANEC</item>
    </izvorni_sadrzaj>
    <derivirana_varijabla naziv="DomainObject.Predmet.ProtuStrankaListFormated_1">
      <item>PUHAČKI ORKESTAR OPĆINE KOPRIVNIČKI IVANEC</item>
    </derivirana_varijabla>
  </DomainObject.Predmet.ProtuStrankaListFormated>
  <DomainObject.Predmet.ProtuStrankaListFormatedOIB>
    <izvorni_sadrzaj>
      <item>PUHAČKI ORKESTAR OPĆINE KOPRIVNIČKI IVANEC, OIB 51896468940</item>
    </izvorni_sadrzaj>
    <derivirana_varijabla naziv="DomainObject.Predmet.ProtuStrankaListFormatedOIB_1">
      <item>PUHAČKI ORKESTAR OPĆINE KOPRIVNIČKI IVANEC, OIB 51896468940</item>
    </derivirana_varijabla>
  </DomainObject.Predmet.ProtuStrankaListFormatedOIB>
  <DomainObject.Predmet.ProtuStrankaListFormatedWithAdress>
    <izvorni_sadrzaj>
      <item>PUHAČKI ORKESTAR OPĆINE KOPRIVNIČKI IVANEC, Matije Gupca 12, 48000 Koprivnički Ivanec</item>
    </izvorni_sadrzaj>
    <derivirana_varijabla naziv="DomainObject.Predmet.ProtuStrankaListFormatedWithAdress_1">
      <item>PUHAČKI ORKESTAR OPĆINE KOPRIVNIČKI IVANEC, Matije Gupca 12, 48000 Koprivnički Ivanec</item>
    </derivirana_varijabla>
  </DomainObject.Predmet.ProtuStrankaListFormatedWithAdress>
  <DomainObject.Predmet.ProtuStrankaListFormatedWithAdressOIB>
    <izvorni_sadrzaj>
      <item>PUHAČKI ORKESTAR OPĆINE KOPRIVNIČKI IVANEC, OIB 51896468940, Matije Gupca 12, 48000 Koprivnički Ivanec</item>
    </izvorni_sadrzaj>
    <derivirana_varijabla naziv="DomainObject.Predmet.ProtuStrankaListFormatedWithAdressOIB_1">
      <item>PUHAČKI ORKESTAR OPĆINE KOPRIVNIČKI IVANEC, OIB 51896468940, Matije Gupca 12, 48000 Koprivnički Ivanec</item>
    </derivirana_varijabla>
  </DomainObject.Predmet.ProtuStrankaListFormatedWithAdressOIB>
  <DomainObject.Predmet.ProtuStrankaListNazivFormated>
    <izvorni_sadrzaj>
      <item>PUHAČKI ORKESTAR OPĆINE KOPRIVNIČKI IVANEC</item>
    </izvorni_sadrzaj>
    <derivirana_varijabla naziv="DomainObject.Predmet.ProtuStrankaListNazivFormated_1">
      <item>PUHAČKI ORKESTAR OPĆINE KOPRIVNIČKI IVANEC</item>
    </derivirana_varijabla>
  </DomainObject.Predmet.ProtuStrankaListNazivFormated>
  <DomainObject.Predmet.ProtuStrankaListNazivFormatedOIB>
    <izvorni_sadrzaj>
      <item>PUHAČKI ORKESTAR OPĆINE KOPRIVNIČKI IVANEC, OIB 51896468940</item>
    </izvorni_sadrzaj>
    <derivirana_varijabla naziv="DomainObject.Predmet.ProtuStrankaListNazivFormatedOIB_1">
      <item>PUHAČKI ORKESTAR OPĆINE KOPRIVNIČKI IVANEC, OIB 51896468940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Božidar Lončar</item>
    </izvorni_sadrzaj>
    <derivirana_varijabla naziv="DomainObject.Predmet.OstaliListFormated_1">
      <item>E-oglasna ploča ovog suda</item>
      <item>Sudski registar, Trgovački sud u Varaždinu</item>
      <item>Božidar Lončar</item>
    </derivirana_varijabla>
  </DomainObject.Predmet.OstaliListFormated>
  <DomainObject.Predmet.OstaliListFormatedOIB>
    <izvorni_sadrzaj>
      <item>E-oglasna ploča ovog suda</item>
      <item>Sudski registar, Trgovački sud u Varaždinu</item>
      <item>Božidar Lončar, OIB 76624922939</item>
    </izvorni_sadrzaj>
    <derivirana_varijabla naziv="DomainObject.Predmet.OstaliListFormatedOIB_1">
      <item>E-oglasna ploča ovog suda</item>
      <item>Sudski registar, Trgovački sud u Varaždinu</item>
      <item>Božidar Lončar, OIB 76624922939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Božidar Lončar, Vinogradska 8, 48000 Koprivnički Ivanec</item>
    </izvorni_sadrzaj>
    <derivirana_varijabla naziv="DomainObject.Predmet.OstaliListFormatedWithAdress_1">
      <item>E-oglasna ploča ovog suda</item>
      <item>Sudski registar, Trgovački sud u Varaždinu</item>
      <item>Božidar Lončar, Vinogradska 8, 48000 Koprivnički Ivanec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Božidar Lončar, OIB 76624922939, Vinogradska 8, 48000 Koprivnički Ivanec</item>
    </izvorni_sadrzaj>
    <derivirana_varijabla naziv="DomainObject.Predmet.OstaliListFormatedWithAdressOIB_1">
      <item>E-oglasna ploča ovog suda</item>
      <item>Sudski registar, Trgovački sud u Varaždinu</item>
      <item>Božidar Lončar, OIB 76624922939, Vinogradska 8, 48000 Koprivnički Ivanec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Božidar Lončar</item>
    </izvorni_sadrzaj>
    <derivirana_varijabla naziv="DomainObject.Predmet.OstaliListNazivFormated_1">
      <item>E-oglasna ploča ovog suda</item>
      <item>Sudski registar, Trgovački sud u Varaždinu</item>
      <item>Božidar Lončar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Božidar Lončar, OIB 76624922939</item>
    </izvorni_sadrzaj>
    <derivirana_varijabla naziv="DomainObject.Predmet.OstaliListNazivFormatedOIB_1">
      <item>E-oglasna ploča ovog suda</item>
      <item>Sudski registar, Trgovački sud u Varaždinu</item>
      <item>Božidar Lončar, OIB 76624922939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St-458/2015-5</izvorni_sadrzaj>
    <derivirana_varijabla naziv="DomainObject.PoslovniBrojDokumenta_1">St-458/2015-5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PUHAČKI ORKESTAR OPĆINE KOPRIVNIČKI IVANEC</izvorni_sadrzaj>
    <derivirana_varijabla naziv="DomainObject.Predmet.ProtustrankaIDrugi_1">PUHAČKI ORKESTAR OPĆINE KOPRIVNIČKI IVANEC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PUHAČKI ORKESTAR OPĆINE KOPRIVNIČKI IVANEC, OIB 51896468940, Matije Gupca 12, 48000 Koprivnički Ivanec</izvorni_sadrzaj>
    <derivirana_varijabla naziv="DomainObject.Predmet.ProtustrankaIDrugiAdressOIB_1">PUHAČKI ORKESTAR OPĆINE KOPRIVNIČKI IVANEC, OIB 51896468940, Matije Gupca 12,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PUHAČKI ORKESTAR OPĆINE KOPRIVNIČKI IVANEC</item>
      <item>E-oglasna ploča ovog suda</item>
      <item>Sudski registar, Trgovački sud u Varaždinu</item>
      <item>Božidar Lončar</item>
    </izvorni_sadrzaj>
    <derivirana_varijabla naziv="DomainObject.Predmet.SudioniciListNaziv_1">
      <item>Financijska agencija</item>
      <item>PUHAČKI ORKESTAR OPĆINE KOPRIVNIČKI IVANEC</item>
      <item>E-oglasna ploča ovog suda</item>
      <item>Sudski registar, Trgovački sud u Varaždinu</item>
      <item>Božidar Lončar</item>
    </derivirana_varijabla>
  </DomainObject.Predmet.SudioniciListNaziv>
  <DomainObject.Predmet.SudioniciListAdressOIB>
    <izvorni_sadrzaj>
      <item>Financijska agencija, OIB 85821130368, A. Cesarca 2,42000 Varaždin</item>
      <item>PUHAČKI ORKESTAR OPĆINE KOPRIVNIČKI IVANEC, OIB 51896468940, Matije Gupca 12,48000 Koprivnički Ivanec</item>
      <item>E-oglasna ploča ovog suda</item>
      <item>Sudski registar, Trgovački sud u Varaždinu</item>
      <item>Božidar Lončar, OIB 76624922939, Vinogradska 8,48000 Koprivnički Ivanec</item>
    </izvorni_sadrzaj>
    <derivirana_varijabla naziv="DomainObject.Predmet.SudioniciListAdressOIB_1">
      <item>Financijska agencija, OIB 85821130368, A. Cesarca 2,42000 Varaždin</item>
      <item>PUHAČKI ORKESTAR OPĆINE KOPRIVNIČKI IVANEC, OIB 51896468940, Matije Gupca 12,48000 Koprivnički Ivanec</item>
      <item>E-oglasna ploča ovog suda</item>
      <item>Sudski registar, Trgovački sud u Varaždinu</item>
      <item>Božidar Lončar, OIB 76624922939, Vinogradska 8,48000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E4E12-C83D-489E-BDB7-D38BC666A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2922</properties:Characters>
  <properties:Lines>90</properties:Lines>
  <properties:Paragraphs>31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2016-01-27T08:59:00Z</cp:lastPrinted>
  <dcterms:modified xmlns:xsi="http://www.w3.org/2001/XMLSchema-instance" xsi:type="dcterms:W3CDTF">2016-01-27T09:02:00Z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