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d30e" w14:paraId="e00d30e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422710" w:rsidP="00422710" w:rsidR="00422710" w:rsidRPr="00CD5B90">
      <w:pPr>
        <w:jc w:val="both"/>
      </w:pPr>
    </w:p>
    <w:p w:rsidRDefault="00125DC3" w:rsidP="00125DC3" w:rsidR="00125DC3" w:rsidRPr="00CD5B90">
      <w:pPr>
        <w:jc w:val="both"/>
      </w:pPr>
    </w:p>
    <w:p w:rsidRDefault="0013477E" w:rsidP="00125DC3" w:rsidR="0013477E" w:rsidRPr="00CD5B90">
      <w:pPr>
        <w:jc w:val="both"/>
      </w:pPr>
      <w:r w:rsidRPr="00CD5B90">
        <w:t xml:space="preserve">REPUBLIKA HRVATSKA </w:t>
      </w:r>
      <w:r w:rsidRPr="00CD5B90">
        <w:tab/>
      </w:r>
      <w:r w:rsidRPr="00CD5B90">
        <w:tab/>
      </w:r>
      <w:r w:rsidRPr="00CD5B90">
        <w:tab/>
        <w:t xml:space="preserve">                     </w:t>
      </w:r>
    </w:p>
    <w:p w:rsidRDefault="0013477E" w:rsidP="00125DC3" w:rsidR="0013477E" w:rsidRPr="00CD5B90">
      <w:r w:rsidRPr="00CD5B90">
        <w:t>TRGOVAČKI SUD U ZADRU</w:t>
      </w:r>
    </w:p>
    <w:p w:rsidRDefault="0013477E" w:rsidP="00125DC3" w:rsidR="0013477E" w:rsidRPr="00CD5B90">
      <w:r w:rsidRPr="00CD5B90">
        <w:t>Zadar, Dr. Franje Tuđmana 35</w:t>
      </w:r>
    </w:p>
    <w:p w:rsidRDefault="0013477E" w:rsidP="0013477E" w:rsidR="0013477E" w:rsidRPr="00CD5B90">
      <w:pPr>
        <w:ind w:firstLine="708"/>
      </w:pPr>
      <w:r w:rsidRPr="00CD5B90">
        <w:t xml:space="preserve">                                                   </w:t>
      </w:r>
    </w:p>
    <w:p w:rsidRDefault="0013477E" w:rsidP="0013477E" w:rsidR="0013477E" w:rsidRPr="00CD5B90">
      <w:pPr>
        <w:jc w:val="center"/>
      </w:pPr>
    </w:p>
    <w:p w:rsidRDefault="0013477E" w:rsidP="0013477E" w:rsidR="0013477E" w:rsidRPr="00CD5B90">
      <w:pPr>
        <w:jc w:val="center"/>
      </w:pPr>
      <w:r w:rsidRPr="00CD5B90">
        <w:t>R E P U B L I K A  H R V A T S K A</w:t>
      </w:r>
    </w:p>
    <w:p w:rsidRDefault="0013477E" w:rsidP="0013477E" w:rsidR="0013477E" w:rsidRPr="00CD5B90">
      <w:pPr>
        <w:jc w:val="center"/>
      </w:pPr>
    </w:p>
    <w:p w:rsidRDefault="0013477E" w:rsidP="0013477E" w:rsidR="0013477E" w:rsidRPr="00CD5B90">
      <w:pPr>
        <w:jc w:val="center"/>
      </w:pPr>
      <w:r w:rsidRPr="00CD5B90">
        <w:t xml:space="preserve">Z A K LJ U Č A K </w:t>
      </w:r>
    </w:p>
    <w:p w:rsidRDefault="0013477E" w:rsidP="0013477E" w:rsidR="0013477E" w:rsidRPr="00CD5B90">
      <w:pPr>
        <w:jc w:val="center"/>
      </w:pPr>
    </w:p>
    <w:p w:rsidRDefault="00CD5B90" w:rsidP="00E44492" w:rsidR="0013477E" w:rsidRPr="00CD5B90">
      <w:pPr>
        <w:ind w:firstLine="708"/>
        <w:jc w:val="both"/>
      </w:pPr>
      <w:r w:rsidRPr="00CD5B90">
        <w:t>Trgovački sud u Zadru, po sutkinji Ana Markač, u stečajnom postupku nad stečajnim dužnikom VELČIĆ d.o.o. u stečaju, Zadar, Ulica Ivana Mažuranića 3, OIB:06416881348, kojeg zastupa stečajni upravitelj Željko Vrkić i</w:t>
      </w:r>
      <w:r w:rsidR="00E44492">
        <w:t xml:space="preserve">z Zadra, </w:t>
      </w:r>
      <w:r w:rsidR="00A960D5" w:rsidRPr="00CD5B90">
        <w:t xml:space="preserve">dana </w:t>
      </w:r>
      <w:r w:rsidR="00DB7AAE" w:rsidRPr="00CD5B90">
        <w:t>1</w:t>
      </w:r>
      <w:r w:rsidR="00E44492">
        <w:t xml:space="preserve">1. prosinca </w:t>
      </w:r>
      <w:r w:rsidR="0005341E" w:rsidRPr="00CD5B90">
        <w:t>2017.,</w:t>
      </w:r>
      <w:r w:rsidR="0013477E" w:rsidRPr="00CD5B90">
        <w:t xml:space="preserve"> </w:t>
      </w:r>
    </w:p>
    <w:p w:rsidRDefault="0013477E" w:rsidP="0013477E" w:rsidR="0013477E" w:rsidRPr="00CD5B90">
      <w:pPr>
        <w:tabs>
          <w:tab w:pos="3031" w:val="left"/>
        </w:tabs>
      </w:pPr>
    </w:p>
    <w:p w:rsidRDefault="0013477E" w:rsidP="0013477E" w:rsidR="0013477E" w:rsidRPr="00CD5B90">
      <w:pPr>
        <w:jc w:val="center"/>
      </w:pPr>
      <w:r w:rsidRPr="00CD5B90">
        <w:t xml:space="preserve">z a k </w:t>
      </w:r>
      <w:proofErr w:type="spellStart"/>
      <w:r w:rsidRPr="00CD5B90">
        <w:t>lj</w:t>
      </w:r>
      <w:proofErr w:type="spellEnd"/>
      <w:r w:rsidRPr="00CD5B90">
        <w:t xml:space="preserve"> u č i o 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05341E" w:rsidP="0013477E" w:rsidR="0013477E" w:rsidRPr="00FA48C8">
      <w:pPr>
        <w:tabs>
          <w:tab w:pos="709" w:val="left"/>
        </w:tabs>
        <w:jc w:val="both"/>
      </w:pPr>
      <w:r>
        <w:tab/>
      </w:r>
      <w:r w:rsidR="00E44492">
        <w:t>Određuje se z</w:t>
      </w:r>
      <w:r w:rsidR="0013477E" w:rsidRPr="000B1674">
        <w:t xml:space="preserve">avršno ročište vjerovnika </w:t>
      </w:r>
      <w:r w:rsidR="00E44492">
        <w:t xml:space="preserve">u stečajnom postupku </w:t>
      </w:r>
      <w:r w:rsidR="00E44492" w:rsidRPr="00CD5B90">
        <w:t>VELČIĆ d.o.o. u stečaju, Zadar</w:t>
      </w:r>
      <w:r w:rsidR="00E44492">
        <w:t>,</w:t>
      </w:r>
      <w:r w:rsidR="00E44492" w:rsidRPr="000B1674">
        <w:t xml:space="preserve"> </w:t>
      </w:r>
      <w:r w:rsidR="00E44492" w:rsidRPr="00CD5B90">
        <w:t>OIB:06416881348</w:t>
      </w:r>
      <w:r w:rsidR="00E44492">
        <w:t xml:space="preserve"> </w:t>
      </w:r>
      <w:r w:rsidR="0013477E">
        <w:t xml:space="preserve">za dan </w:t>
      </w:r>
      <w:r w:rsidR="00E44492">
        <w:rPr>
          <w:b/>
        </w:rPr>
        <w:t>22. siječnja</w:t>
      </w:r>
      <w:r w:rsidR="004E330E">
        <w:t xml:space="preserve"> 2</w:t>
      </w:r>
      <w:r w:rsidR="00E44492">
        <w:rPr>
          <w:b/>
        </w:rPr>
        <w:t>018</w:t>
      </w:r>
      <w:r w:rsidR="00642264" w:rsidRPr="008E5B1A">
        <w:rPr>
          <w:b/>
        </w:rPr>
        <w:t xml:space="preserve">. u </w:t>
      </w:r>
      <w:r w:rsidR="00E44492">
        <w:rPr>
          <w:b/>
        </w:rPr>
        <w:t>10</w:t>
      </w:r>
      <w:r w:rsidR="004E330E">
        <w:rPr>
          <w:b/>
        </w:rPr>
        <w:t>,00</w:t>
      </w:r>
      <w:r w:rsidR="0013477E" w:rsidRPr="008E5B1A">
        <w:rPr>
          <w:b/>
        </w:rPr>
        <w:t xml:space="preserve"> sati</w:t>
      </w:r>
      <w:r w:rsidR="0013477E" w:rsidRPr="000B1674">
        <w:t xml:space="preserve"> u </w:t>
      </w:r>
      <w:r w:rsidR="008E5B1A">
        <w:t>zgradi</w:t>
      </w:r>
      <w:r w:rsidR="0013477E" w:rsidRPr="000B1674">
        <w:t xml:space="preserve"> Trgovačkog suda u Zadru, Ul. Franje Tuđmana br. 35, </w:t>
      </w:r>
      <w:r>
        <w:t>sudnica 1</w:t>
      </w:r>
      <w:r w:rsidR="00642264">
        <w:t>4/I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E44492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0B1674">
      <w:pPr>
        <w:jc w:val="center"/>
      </w:pPr>
      <w:r w:rsidRPr="000B1674">
        <w:t xml:space="preserve">U Zadru </w:t>
      </w:r>
      <w:r w:rsidR="00E44492">
        <w:t xml:space="preserve">11. prosinca </w:t>
      </w:r>
      <w:r w:rsidR="00CF411A">
        <w:t xml:space="preserve">2017.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167C46" w:rsidP="00167C46" w:rsidR="00167C4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167C46" w:rsidP="00167C46" w:rsidR="00167C46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A64C3" w:rsidP="000A1935" w:rsidR="00DA64C3">
      <w:pPr>
        <w:jc w:val="right"/>
      </w:pPr>
    </w:p>
    <w:p w:rsidRDefault="00DA64C3" w:rsidP="00CF411A" w:rsidR="00DA64C3"/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422710" w:rsidP="0013477E" w:rsidR="00422710">
      <w:pPr>
        <w:ind w:firstLine="708"/>
      </w:pPr>
    </w:p>
    <w:p w:rsidRDefault="00DA64C3" w:rsidP="00DA64C3" w:rsidR="0013477E" w:rsidRPr="000B1674">
      <w:r>
        <w:t>DNA:</w:t>
      </w:r>
      <w:r w:rsidR="0013477E" w:rsidRPr="000B1674">
        <w:t xml:space="preserve"> </w:t>
      </w:r>
    </w:p>
    <w:p w:rsidRDefault="00CF411A" w:rsidP="00CF411A" w:rsidR="00E44492">
      <w:pPr>
        <w:pStyle w:val="Odlomakpopisa"/>
        <w:numPr>
          <w:ilvl w:val="0"/>
          <w:numId w:val="2"/>
        </w:numPr>
      </w:pPr>
      <w:r>
        <w:t>stečajnom upravitelju</w:t>
      </w:r>
      <w:r w:rsidR="0094559C">
        <w:t xml:space="preserve"> </w:t>
      </w:r>
      <w:r w:rsidR="00E44492">
        <w:t xml:space="preserve">Željku Vrkiću, </w:t>
      </w:r>
    </w:p>
    <w:p w:rsidRDefault="00CF411A" w:rsidP="00CF411A" w:rsidR="00DA64C3">
      <w:pPr>
        <w:pStyle w:val="Odlomakpopisa"/>
        <w:numPr>
          <w:ilvl w:val="0"/>
          <w:numId w:val="2"/>
        </w:numPr>
      </w:pPr>
      <w:r>
        <w:t>e-Oglasna ploča sudova</w:t>
      </w:r>
      <w:r w:rsidR="004F1420">
        <w:t xml:space="preserve">, objaviti zajedno sa listovima spisa </w:t>
      </w:r>
      <w:r w:rsidR="00E44492">
        <w:t>194</w:t>
      </w:r>
      <w:r w:rsidR="004F1420">
        <w:t xml:space="preserve"> do </w:t>
      </w:r>
      <w:r w:rsidR="00E44492">
        <w:t>196</w:t>
      </w:r>
      <w:r w:rsidR="004F1420">
        <w:t xml:space="preserve">, a iste listove preslikati i izložiti u sudskoj pisarnici </w:t>
      </w:r>
      <w:r w:rsidR="00DA64C3">
        <w:t xml:space="preserve"> </w:t>
      </w:r>
    </w:p>
    <w:p w:rsidRDefault="00CF411A" w:rsidP="00CF411A" w:rsidR="00CF411A" w:rsidRPr="000B1674">
      <w:pPr>
        <w:pStyle w:val="Odlomakpopisa"/>
        <w:numPr>
          <w:ilvl w:val="0"/>
          <w:numId w:val="2"/>
        </w:numPr>
      </w:pPr>
      <w:r>
        <w:t>u spis.</w:t>
      </w:r>
    </w:p>
    <w:p w:rsidRDefault="0013477E" w:rsidP="0013477E" w:rsidR="0013477E"/>
    <w:p w:rsidRDefault="0013477E" w:rsidP="0013477E" w:rsidR="0013477E"/>
    <w:p w:rsidRDefault="004622B3" w:rsidR="00530A52"/>
    <w:sectPr w:rsidSect="00DA64C3" w:rsidR="00530A5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422710" w:rsidP="00CF411A" w:rsidR="00CF411A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492">
          <w:rPr>
            <w:noProof/>
          </w:rPr>
          <w:t>2</w:t>
        </w:r>
        <w:r>
          <w:fldChar w:fldCharType="end"/>
        </w:r>
        <w:r w:rsidRPr="00422710">
          <w:t xml:space="preserve"> </w:t>
        </w:r>
        <w:r>
          <w:tab/>
        </w:r>
        <w:r>
          <w:tab/>
          <w:t xml:space="preserve">  </w:t>
        </w:r>
        <w:r w:rsidRPr="00807B2E">
          <w:t xml:space="preserve">Poslovni broj </w:t>
        </w:r>
        <w:r w:rsidR="00DA64C3">
          <w:t>2 St-</w:t>
        </w:r>
        <w:r w:rsidR="0094559C">
          <w:t>804/16-</w:t>
        </w:r>
        <w:r w:rsidR="007673AA">
          <w:t>90</w:t>
        </w:r>
      </w:p>
      <w:p w:rsidRDefault="004622B3" w:rsidP="0094559C" w:rsidR="00422710">
        <w:pPr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0C3B0E" w:rsidR="00125DC3" w:rsidRPr="000C3B0E">
    <w:pPr>
      <w:ind w:left="5664"/>
      <w:jc w:val="both"/>
      <w:rPr>
        <w:color w:val="FF0000"/>
      </w:rPr>
    </w:pPr>
    <w:r w:rsidRPr="00807B2E">
      <w:t>Poslovni broj</w:t>
    </w:r>
    <w:r w:rsidR="00DB7AAE">
      <w:t>: 2 St-</w:t>
    </w:r>
    <w:r w:rsidR="00CD5B90">
      <w:t>327/2016-78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341E"/>
    <w:rsid w:val="000A1935"/>
    <w:rsid w:val="000C3B0E"/>
    <w:rsid w:val="00125DC3"/>
    <w:rsid w:val="0013477E"/>
    <w:rsid w:val="00167C46"/>
    <w:rsid w:val="001F31E0"/>
    <w:rsid w:val="00396B26"/>
    <w:rsid w:val="00422710"/>
    <w:rsid w:val="004622B3"/>
    <w:rsid w:val="00485880"/>
    <w:rsid w:val="004901DF"/>
    <w:rsid w:val="004E330E"/>
    <w:rsid w:val="004F1420"/>
    <w:rsid w:val="0052527F"/>
    <w:rsid w:val="005B6D7A"/>
    <w:rsid w:val="00642264"/>
    <w:rsid w:val="007673AA"/>
    <w:rsid w:val="0079293D"/>
    <w:rsid w:val="008D48A1"/>
    <w:rsid w:val="008E5B1A"/>
    <w:rsid w:val="0094559C"/>
    <w:rsid w:val="009772CC"/>
    <w:rsid w:val="009B7BD6"/>
    <w:rsid w:val="00A57BE4"/>
    <w:rsid w:val="00A93752"/>
    <w:rsid w:val="00A960D5"/>
    <w:rsid w:val="00AB387D"/>
    <w:rsid w:val="00AE4574"/>
    <w:rsid w:val="00CB0B72"/>
    <w:rsid w:val="00CD5B90"/>
    <w:rsid w:val="00CF411A"/>
    <w:rsid w:val="00DA64C3"/>
    <w:rsid w:val="00DB7AAE"/>
    <w:rsid w:val="00E253A8"/>
    <w:rsid w:val="00E27004"/>
    <w:rsid w:val="00E3741B"/>
    <w:rsid w:val="00E44492"/>
    <w:rsid w:val="00E514DC"/>
    <w:rsid w:val="00E80148"/>
    <w:rsid w:val="00F06C7B"/>
    <w:rsid w:val="00F2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8FBB9-AAEA-420F-B6AE-DB1336F0C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868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2017-12-11T10:36:00Z</dcterms:created>
  <dc:creator>Tina Grgas</dc:creator>
  <cp:lastModifiedBy>Martina Kalmeta</cp:lastModifiedBy>
  <cp:lastPrinted>2017-12-11T10:44:00Z</cp:lastPrinted>
  <dcterms:modified xmlns:xsi="http://www.w3.org/2001/XMLSchema-instance" xsi:type="dcterms:W3CDTF">2017-12-11T12:00:00Z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