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51dd5" w14:paraId="8d51dd5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4BE1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9B604F"/>
    <w:rsid w:val="00AE4BE1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skraćenoga stečajnoga postupka</izvorni_sadrzaj>
    <derivirana_varijabla naziv="DomainObject.Predmet.Opis_1">Zahtjev za pokretanje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St-121/2017</izvorni_sadrzaj>
    <derivirana_varijabla naziv="DomainObject.Predmet.OznakaBroj_1">St-121/2017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BETA CAR GRADITELJSTVO društvo s ograničenom odgovornošću za usluge i izvođenje građevinskih radova</izvorni_sadrzaj>
    <derivirana_varijabla naziv="DomainObject.Predmet.ProtustrankaFormated_1">  BETA CAR GRADITELJSTVO društvo s ograničenom odgovornošću za usluge i izvođenje građevinskih radova</derivirana_varijabla>
  </DomainObject.Predmet.ProtustrankaFormated>
  <DomainObject.Predmet.ProtustrankaFormatedOIB>
    <izvorni_sadrzaj>  BETA CAR GRADITELJSTVO društvo s ograničenom odgovornošću za usluge i izvođenje građevinskih radova, OIB 67080941700</izvorni_sadrzaj>
    <derivirana_varijabla naziv="DomainObject.Predmet.ProtustrankaFormatedOIB_1">  BETA CAR GRADITELJSTVO društvo s ograničenom odgovornošću za usluge i izvođenje građevinskih radova, OIB 67080941700</derivirana_varijabla>
  </DomainObject.Predmet.ProtustrankaFormatedOIB>
  <DomainObject.Predmet.ProtustrankaFormatedWithAdress>
    <izvorni_sadrzaj> BETA CAR GRADITELJSTVO društvo s ograničenom odgovornošću za usluge i izvođenje građevinskih radova, Dr. Ante Starčevića 30, 40000 Čakovec</izvorni_sadrzaj>
    <derivirana_varijabla naziv="DomainObject.Predmet.ProtustrankaFormatedWithAdress_1"> BETA CAR GRADITELJSTVO društvo s ograničenom odgovornošću za usluge i izvođenje građevinskih radova, Dr. Ante Starčevića 30, 40000 Čakovec</derivirana_varijabla>
  </DomainObject.Predmet.ProtustrankaFormatedWithAdress>
  <DomainObject.Predmet.ProtustrankaFormatedWithAdressOIB>
    <izvorni_sadrzaj> BETA CAR GRADITELJSTVO društvo s ograničenom odgovornošću za usluge i izvođenje građevinskih radova, OIB 67080941700, Dr. Ante Starčevića 30, 40000 Čakovec</izvorni_sadrzaj>
    <derivirana_varijabla naziv="DomainObject.Predmet.ProtustrankaFormatedWithAdressOIB_1"> BETA CAR GRADITELJSTVO društvo s ograničenom odgovornošću za usluge i izvođenje građevinskih radova, OIB 67080941700, Dr. Ante Starčevića 30, 40000 Čakovec</derivirana_varijabla>
  </DomainObject.Predmet.ProtustrankaFormatedWithAdressOIB>
  <DomainObject.Predmet.ProtustrankaWithAdress>
    <izvorni_sadrzaj>BETA CAR GRADITELJSTVO društvo s ograničenom odgovornošću za usluge i izvođenje građevinskih radova Dr. Ante Starčevića 30, 40000 Čakovec</izvorni_sadrzaj>
    <derivirana_varijabla naziv="DomainObject.Predmet.ProtustrankaWithAdress_1">BETA CAR GRADITELJSTVO društvo s ograničenom odgovornošću za usluge i izvođenje građevinskih radova Dr. Ante Starčevića 30, 40000 Čakovec</derivirana_varijabla>
  </DomainObject.Predmet.ProtustrankaWithAdress>
  <DomainObject.Predmet.ProtustrankaWithAdressOIB>
    <izvorni_sadrzaj>BETA CAR GRADITELJSTVO društvo s ograničenom odgovornošću za usluge i izvođenje građevinskih radova, OIB 67080941700, Dr. Ante Starčevića 30, 40000 Čakovec</izvorni_sadrzaj>
    <derivirana_varijabla naziv="DomainObject.Predmet.ProtustrankaWithAdressOIB_1">BETA CAR GRADITELJSTVO društvo s ograničenom odgovornošću za usluge i izvođenje građevinskih radova, OIB 67080941700, Dr. Ante Starčevića 30, 40000 Čakovec</derivirana_varijabla>
  </DomainObject.Predmet.ProtustrankaWithAdressOIB>
  <DomainObject.Predmet.ProtustrankaNazivFormated>
    <izvorni_sadrzaj>BETA CAR GRADITELJSTVO društvo s ograničenom odgovornošću za usluge i izvođenje građevinskih radova</izvorni_sadrzaj>
    <derivirana_varijabla naziv="DomainObject.Predmet.ProtustrankaNazivFormated_1">BETA CAR GRADITELJSTVO društvo s ograničenom odgovornošću za usluge i izvođenje građevinskih radova</derivirana_varijabla>
  </DomainObject.Predmet.ProtustrankaNazivFormated>
  <DomainObject.Predmet.ProtustrankaNazivFormatedOIB>
    <izvorni_sadrzaj>BETA CAR GRADITELJSTVO društvo s ograničenom odgovornošću za usluge i izvođenje građevinskih radova, OIB 67080941700</izvorni_sadrzaj>
    <derivirana_varijabla naziv="DomainObject.Predmet.ProtustrankaNazivFormatedOIB_1">BETA CAR GRADITELJSTVO društvo s ograničenom odgovornošću za usluge i izvođenje građevinskih radova, OIB 67080941700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96065.14</izvorni_sadrzaj>
    <derivirana_varijabla naziv="DomainObject.Predmet.TrenutnaVrijednost_1">96065.14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BETA CAR GRADITELJSTVO društvo s ograničenom odgovornošću za usluge i izvođenje građevinskih radova</item>
    </izvorni_sadrzaj>
    <derivirana_varijabla naziv="DomainObject.Predmet.ProtuStrankaListFormated_1">
      <item>BETA CAR GRADITELJSTVO društvo s ograničenom odgovornošću za usluge i izvođenje građevinskih radova</item>
    </derivirana_varijabla>
  </DomainObject.Predmet.ProtuStrankaListFormated>
  <DomainObject.Predmet.ProtuStrankaListFormatedOIB>
    <izvorni_sadrzaj>
      <item>BETA CAR GRADITELJSTVO društvo s ograničenom odgovornošću za usluge i izvođenje građevinskih radova, OIB 67080941700</item>
    </izvorni_sadrzaj>
    <derivirana_varijabla naziv="DomainObject.Predmet.ProtuStrankaListFormatedOIB_1">
      <item>BETA CAR GRADITELJSTVO društvo s ograničenom odgovornošću za usluge i izvođenje građevinskih radova, OIB 67080941700</item>
    </derivirana_varijabla>
  </DomainObject.Predmet.ProtuStrankaListFormatedOIB>
  <DomainObject.Predmet.ProtuStrankaListFormatedWithAdress>
    <izvorni_sadrzaj>
      <item>BETA CAR GRADITELJSTVO društvo s ograničenom odgovornošću za usluge i izvođenje građevinskih radova, Dr. Ante Starčevića 30, 40000 Čakovec</item>
    </izvorni_sadrzaj>
    <derivirana_varijabla naziv="DomainObject.Predmet.ProtuStrankaListFormatedWithAdress_1">
      <item>BETA CAR GRADITELJSTVO društvo s ograničenom odgovornošću za usluge i izvođenje građevinskih radova, Dr. Ante Starčevića 30, 40000 Čakovec</item>
    </derivirana_varijabla>
  </DomainObject.Predmet.ProtuStrankaListFormatedWithAdress>
  <DomainObject.Predmet.ProtuStrankaListFormatedWithAdressOIB>
    <izvorni_sadrzaj>
      <item>BETA CAR GRADITELJSTVO društvo s ograničenom odgovornošću za usluge i izvođenje građevinskih radova, OIB 67080941700, Dr. Ante Starčevića 30, 40000 Čakovec</item>
    </izvorni_sadrzaj>
    <derivirana_varijabla naziv="DomainObject.Predmet.ProtuStrankaListFormatedWithAdressOIB_1">
      <item>BETA CAR GRADITELJSTVO društvo s ograničenom odgovornošću za usluge i izvođenje građevinskih radova, OIB 67080941700, Dr. Ante Starčevića 30, 40000 Čakovec</item>
    </derivirana_varijabla>
  </DomainObject.Predmet.ProtuStrankaListFormatedWithAdressOIB>
  <DomainObject.Predmet.ProtuStrankaListNazivFormated>
    <izvorni_sadrzaj>
      <item>BETA CAR GRADITELJSTVO društvo s ograničenom odgovornošću za usluge i izvođenje građevinskih radova</item>
    </izvorni_sadrzaj>
    <derivirana_varijabla naziv="DomainObject.Predmet.ProtuStrankaListNazivFormated_1">
      <item>BETA CAR GRADITELJSTVO društvo s ograničenom odgovornošću za usluge i izvođenje građevinskih radova</item>
    </derivirana_varijabla>
  </DomainObject.Predmet.ProtuStrankaListNazivFormated>
  <DomainObject.Predmet.ProtuStrankaListNazivFormatedOIB>
    <izvorni_sadrzaj>
      <item>BETA CAR GRADITELJSTVO društvo s ograničenom odgovornošću za usluge i izvođenje građevinskih radova, OIB 67080941700</item>
    </izvorni_sadrzaj>
    <derivirana_varijabla naziv="DomainObject.Predmet.ProtuStrankaListNazivFormatedOIB_1">
      <item>BETA CAR GRADITELJSTVO društvo s ograničenom odgovornošću za usluge i izvođenje građevinskih radova, OIB 67080941700</item>
    </derivirana_varijabla>
  </DomainObject.Predmet.ProtuStrankaListNazivFormatedOIB>
  <DomainObject.Predmet.OstaliListFormated>
    <izvorni_sadrzaj>
      <item>Barbara Car</item>
      <item>Županijsko državno odvjetništvo u Varaždinu punomoćnik sudionika u postupku RH Ministarstvo financija - Porezna uprava Područni ured sjeverna Hrvatska</item>
      <item>e-Oglasna</item>
      <item>Sudski registar</item>
    </izvorni_sadrzaj>
    <derivirana_varijabla naziv="DomainObject.Predmet.OstaliListFormated_1">
      <item>Barbara Car</item>
      <item>Županijsko državno odvjetništvo u Varaždinu punomoćnik sudionika u postupku RH Ministarstvo financija - Porezna uprava Područni ured sjeverna Hrvatska</item>
      <item>e-Oglasna</item>
      <item>Sudski registar</item>
    </derivirana_varijabla>
  </DomainObject.Predmet.OstaliListFormated>
  <DomainObject.Predmet.OstaliListFormatedOIB>
    <izvorni_sadrzaj>
      <item>Barbara Car, OIB 32440886952</item>
      <item>Županijsko državno odvjetništvo u Varaždinu punomoćnik sudionika u postupku RH Ministarstvo financija - Porezna uprava Područni ured sjeverna Hrvatska</item>
      <item>e-Oglasna</item>
      <item>Sudski registar</item>
    </izvorni_sadrzaj>
    <derivirana_varijabla naziv="DomainObject.Predmet.OstaliListFormatedOIB_1">
      <item>Barbara Car, OIB 32440886952</item>
      <item>Županijsko državno odvjetništvo u Varaždinu punomoćnik sudionika u postupku RH Ministarstvo financija - Porezna uprava Područni ured sjeverna Hrvatska</item>
      <item>e-Oglasna</item>
      <item>Sudski registar</item>
    </derivirana_varijabla>
  </DomainObject.Predmet.OstaliListFormatedOIB>
  <DomainObject.Predmet.OstaliListFormatedWithAdress>
    <izvorni_sadrzaj>
      <item>Barbara Car, Vukovarska 11, 40000 Čakovec</item>
      <item>Županijsko državno odvjetništvo u Varaždinu punomoćnik sudionika u postupku RH Ministarstvo financija - Porezna uprava Područni ured sjeverna Hrvatska</item>
      <item>e-Oglasna</item>
      <item>Sudski registar</item>
    </izvorni_sadrzaj>
    <derivirana_varijabla naziv="DomainObject.Predmet.OstaliListFormatedWithAdress_1">
      <item>Barbara Car, Vukovarska 11, 40000 Čakovec</item>
      <item>Županijsko državno odvjetništvo u Varaždinu punomoćnik sudionika u postupku RH Ministarstvo financija - Porezna uprava Područni ured sjeverna Hrvatska</item>
      <item>e-Oglasna</item>
      <item>Sudski registar</item>
    </derivirana_varijabla>
  </DomainObject.Predmet.OstaliListFormatedWithAdress>
  <DomainObject.Predmet.OstaliListFormatedWithAdressOIB>
    <izvorni_sadrzaj>
      <item>Barbara Car, OIB 32440886952, Vukovarska 11, 40000 Čakovec</item>
      <item>Županijsko državno odvjetništvo u Varaždinu punomoćnik sudionika u postupku RH Ministarstvo financija - Porezna uprava Područni ured sjeverna Hrvatska</item>
      <item>e-Oglasna</item>
      <item>Sudski registar</item>
    </izvorni_sadrzaj>
    <derivirana_varijabla naziv="DomainObject.Predmet.OstaliListFormatedWithAdressOIB_1">
      <item>Barbara Car, OIB 32440886952, Vukovarska 11, 40000 Čakovec</item>
      <item>Županijsko državno odvjetništvo u Varaždinu punomoćnik sudionika u postupku RH Ministarstvo financija - Porezna uprava Područni ured sjeverna Hrvatska</item>
      <item>e-Oglasna</item>
      <item>Sudski registar</item>
    </derivirana_varijabla>
  </DomainObject.Predmet.OstaliListFormatedWithAdressOIB>
  <DomainObject.Predmet.OstaliListNazivFormated>
    <izvorni_sadrzaj>
      <item>Barbara Car</item>
      <item>Županijsko državno odvjetništvo u Varaždinu</item>
      <item>e-Oglasna</item>
      <item>Sudski registar</item>
    </izvorni_sadrzaj>
    <derivirana_varijabla naziv="DomainObject.Predmet.OstaliListNazivFormated_1">
      <item>Barbara Car</item>
      <item>Županijsko državno odvjetništvo u Varaždinu</item>
      <item>e-Oglasna</item>
      <item>Sudski registar</item>
    </derivirana_varijabla>
  </DomainObject.Predmet.OstaliListNazivFormated>
  <DomainObject.Predmet.OstaliListNazivFormatedOIB>
    <izvorni_sadrzaj>
      <item>Barbara Car, OIB 32440886952</item>
      <item>Županijsko državno odvjetništvo u Varaždinu</item>
      <item>e-Oglasna</item>
      <item>Sudski registar</item>
    </izvorni_sadrzaj>
    <derivirana_varijabla naziv="DomainObject.Predmet.OstaliListNazivFormatedOIB_1">
      <item>Barbara Car, OIB 32440886952</item>
      <item>Županijsko državno odvjetništvo u Varaždinu</item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BETA CAR GRADITELJSTVO društvo s ograničenom odgovornošću za usluge i izvođenje građevinskih radova</izvorni_sadrzaj>
    <derivirana_varijabla naziv="DomainObject.Predmet.ProtustrankaIDrugi_1">BETA CAR GRADITELJSTVO društvo s ograničenom odgovornošću za usluge i izvođenje građevinskih radova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BETA CAR GRADITELJSTVO društvo s ograničenom odgovornošću za usluge i izvođenje građevinskih radova, OIB 67080941700, Dr. Ante Starčevića 30, 40000 Čakovec</izvorni_sadrzaj>
    <derivirana_varijabla naziv="DomainObject.Predmet.ProtustrankaIDrugiAdressOIB_1">BETA CAR GRADITELJSTVO društvo s ograničenom odgovornošću za usluge i izvođenje građevinskih radova, OIB 67080941700, Dr. Ante Starčevića 30,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BETA CAR GRADITELJSTVO društvo s ograničenom odgovornošću za usluge i izvođenje građevinskih radova</item>
      <item>Barbara Car</item>
      <item>RH Ministarstvo financija - Porezna uprava Područni ured sjeverna Hrvatska</item>
      <item>Županijsko državno odvjetništvo u Varaždinu</item>
      <item>e-Oglasna</item>
      <item>Sudski registar</item>
    </izvorni_sadrzaj>
    <derivirana_varijabla naziv="DomainObject.Predmet.SudioniciListNaziv_1">
      <item>BETA CAR GRADITELJSTVO društvo s ograničenom odgovornošću za usluge i izvođenje građevinskih radova</item>
      <item>Barbara Car</item>
      <item>RH Ministarstvo financija - Porezna uprava Područni ured sjeverna Hrvatska</item>
      <item>Županijsko državno odvjetništvo u Varaždinu</item>
      <item>e-Oglasna</item>
      <item>Sudski registar</item>
    </derivirana_varijabla>
  </DomainObject.Predmet.SudioniciListNaziv>
  <DomainObject.Predmet.SudioniciListAdressOIB>
    <izvorni_sadrzaj>
      <item>BETA CAR GRADITELJSTVO društvo s ograničenom odgovornošću za usluge i izvođenje građevinskih radova, OIB 67080941700, Dr. Ante Starčevića 30,40000 Čakovec</item>
      <item>Barbara Car, OIB 32440886952, Vukovarska 11,40000 Čakovec</item>
      <item>RH Ministarstvo financija - Porezna uprava Područni ured sjeverna Hrvatska, OIB 18683136487, Graberje 1,42000 Varaždin</item>
      <item>Županijsko državno odvjetništvo u Varaždinu</item>
      <item>e-Oglasna</item>
      <item>Sudski registar</item>
    </izvorni_sadrzaj>
    <derivirana_varijabla naziv="DomainObject.Predmet.SudioniciListAdressOIB_1">
      <item>BETA CAR GRADITELJSTVO društvo s ograničenom odgovornošću za usluge i izvođenje građevinskih radova, OIB 67080941700, Dr. Ante Starčevića 30,40000 Čakovec</item>
      <item>Barbara Car, OIB 32440886952, Vukovarska 11,40000 Čakovec</item>
      <item>RH Ministarstvo financija - Porezna uprava Područni ured sjeverna Hrvatska, OIB 18683136487, Graberje 1,42000 Varaždin</item>
      <item>Županijsko državno odvjetništvo u Varaždinu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67080941700</item>
      <item>, OIB 32440886952</item>
      <item>, OIB 18683136487</item>
      <item>, OIB null</item>
      <item>, OIB null</item>
    </izvorni_sadrzaj>
    <derivirana_varijabla naziv="DomainObject.Predmet.SudioniciListNazivOIB_1">
      <item>, OIB null</item>
      <item>, OIB 67080941700</item>
      <item>, OIB 32440886952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2017-05-31T09:47:00Z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