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e927" w14:paraId="a35e927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BD6BE1">
        <w:t>358/14-200</w:t>
      </w:r>
    </w:p>
    <w:p w:rsidRDefault="00607731" w:rsidP="00607731" w:rsidR="00607731">
      <w:r>
        <w:rPr>
          <w:rStyle w:val="Naglaeno"/>
        </w:rPr>
        <w:t xml:space="preserve">             </w:t>
      </w:r>
      <w:r w:rsidR="00B46C6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B46C6F" w:rsidR="00607731" w:rsidRPr="00B46C6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82D05" w:rsidP="00C255B2" w:rsidR="00382D05"/>
    <w:p w:rsidRDefault="00025FCE" w:rsidP="00025FCE" w:rsidR="00382D05">
      <w:pPr>
        <w:jc w:val="center"/>
      </w:pPr>
      <w:r>
        <w:t>R</w:t>
      </w:r>
      <w:r w:rsidR="00BD6BE1">
        <w:t xml:space="preserve"> </w:t>
      </w:r>
      <w:r>
        <w:t>E</w:t>
      </w:r>
      <w:r w:rsidR="00BD6BE1">
        <w:t xml:space="preserve"> </w:t>
      </w:r>
      <w:r>
        <w:t>P</w:t>
      </w:r>
      <w:r w:rsidR="00BD6BE1">
        <w:t xml:space="preserve"> </w:t>
      </w:r>
      <w:r>
        <w:t>U</w:t>
      </w:r>
      <w:r w:rsidR="00BD6BE1">
        <w:t xml:space="preserve"> </w:t>
      </w:r>
      <w:r>
        <w:t>B</w:t>
      </w:r>
      <w:r w:rsidR="00BD6BE1">
        <w:t xml:space="preserve"> </w:t>
      </w:r>
      <w:r>
        <w:t>L</w:t>
      </w:r>
      <w:r w:rsidR="00BD6BE1">
        <w:t xml:space="preserve"> </w:t>
      </w:r>
      <w:r>
        <w:t>I</w:t>
      </w:r>
      <w:r w:rsidR="00BD6BE1">
        <w:t xml:space="preserve"> </w:t>
      </w:r>
      <w:r>
        <w:t>K</w:t>
      </w:r>
      <w:r w:rsidR="00BD6BE1">
        <w:t xml:space="preserve"> </w:t>
      </w:r>
      <w:r>
        <w:t>A</w:t>
      </w:r>
      <w:r w:rsidR="00BD6BE1">
        <w:t xml:space="preserve"> </w:t>
      </w:r>
      <w:r>
        <w:t xml:space="preserve"> H</w:t>
      </w:r>
      <w:r w:rsidR="00BD6BE1">
        <w:t xml:space="preserve"> </w:t>
      </w:r>
      <w:r>
        <w:t>R</w:t>
      </w:r>
      <w:r w:rsidR="00BD6BE1">
        <w:t xml:space="preserve"> </w:t>
      </w:r>
      <w:r>
        <w:t>V</w:t>
      </w:r>
      <w:r w:rsidR="00BD6BE1">
        <w:t xml:space="preserve"> </w:t>
      </w:r>
      <w:r>
        <w:t>A</w:t>
      </w:r>
      <w:r w:rsidR="00BD6BE1">
        <w:t xml:space="preserve"> </w:t>
      </w:r>
      <w:r>
        <w:t>T</w:t>
      </w:r>
      <w:r w:rsidR="00BD6BE1">
        <w:t xml:space="preserve"> </w:t>
      </w:r>
      <w:r>
        <w:t>S</w:t>
      </w:r>
      <w:r w:rsidR="00BD6BE1">
        <w:t xml:space="preserve"> </w:t>
      </w:r>
      <w:r>
        <w:t>K</w:t>
      </w:r>
      <w:r w:rsidR="00BD6BE1">
        <w:t xml:space="preserve"> </w:t>
      </w:r>
      <w:r>
        <w:t>A</w:t>
      </w:r>
    </w:p>
    <w:p w:rsidRDefault="00025FCE" w:rsidP="00025FCE" w:rsidR="00025FCE">
      <w:pPr>
        <w:jc w:val="center"/>
      </w:pPr>
    </w:p>
    <w:p w:rsidRDefault="00984ABF" w:rsidP="00382D05" w:rsidR="00382D05" w:rsidRPr="00025FCE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607731" w:rsidRPr="00607731">
        <w:rPr>
          <w:b/>
          <w:bCs/>
        </w:rPr>
        <w:t>SLAVONIJA industrija građevnog materijala d.o.o. u stečaju Našice, Braće Radića 200, OIB: 36015539875, MBS: 050002492</w:t>
      </w:r>
      <w:r w:rsidR="00370575">
        <w:t>,</w:t>
      </w:r>
      <w:r w:rsidR="00984ABF">
        <w:t xml:space="preserve">  dana </w:t>
      </w:r>
      <w:r w:rsidR="00BD6BE1">
        <w:t>13. veljače 2018.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607731" w:rsidRPr="00607731">
        <w:rPr>
          <w:bCs/>
        </w:rPr>
        <w:t>SLAVONIJA industrija građevnog materijala d.o.o. u stečaju Našice, Braće Radića 200, OIB: 36015539875, MBS: 050002492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BD6BE1" w:rsidP="00984ABF" w:rsidR="00984ABF">
      <w:pPr>
        <w:pStyle w:val="Tijeloteksta"/>
        <w:jc w:val="center"/>
        <w:rPr>
          <w:b/>
        </w:rPr>
      </w:pPr>
      <w:r>
        <w:rPr>
          <w:b/>
        </w:rPr>
        <w:t>6. ožujka 2018. g.</w:t>
      </w:r>
      <w:r w:rsidR="00607731">
        <w:rPr>
          <w:b/>
        </w:rPr>
        <w:t xml:space="preserve"> u 1</w:t>
      </w:r>
      <w:r>
        <w:rPr>
          <w:b/>
        </w:rPr>
        <w:t>2</w:t>
      </w:r>
      <w:r w:rsidR="00607731">
        <w:rPr>
          <w:b/>
        </w:rPr>
        <w:t xml:space="preserve">,00 </w:t>
      </w:r>
      <w:r w:rsidR="00984ABF">
        <w:rPr>
          <w:b/>
        </w:rPr>
        <w:t>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B46C6F">
        <w:t>36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BD6BE1" w:rsidP="00607731" w:rsidR="00B46C6F">
      <w:pPr>
        <w:numPr>
          <w:ilvl w:val="0"/>
          <w:numId w:val="5"/>
        </w:numPr>
        <w:jc w:val="both"/>
      </w:pPr>
      <w:r>
        <w:t>Donošenje odluke da se stečajnom upravitelju naloži izrada stečajnog plana</w:t>
      </w:r>
    </w:p>
    <w:p w:rsidRDefault="00BD6BE1" w:rsidP="00607731" w:rsidR="00BD6BE1">
      <w:pPr>
        <w:numPr>
          <w:ilvl w:val="0"/>
          <w:numId w:val="5"/>
        </w:numPr>
        <w:jc w:val="both"/>
      </w:pPr>
      <w:r>
        <w:t>Donošenje odluke da se zastane s daljnjom prodajom imovine stečajnog dužnika</w:t>
      </w:r>
    </w:p>
    <w:p w:rsidRDefault="00B46C6F" w:rsidP="00B46C6F" w:rsidR="00607731" w:rsidRPr="00D4303E">
      <w:pPr>
        <w:numPr>
          <w:ilvl w:val="0"/>
          <w:numId w:val="5"/>
        </w:numPr>
        <w:jc w:val="both"/>
      </w:pPr>
      <w:r>
        <w:t>Razno</w:t>
      </w:r>
    </w:p>
    <w:p w:rsidRDefault="00025FCE" w:rsidP="00984ABF" w:rsidR="00025FCE">
      <w:pPr>
        <w:pStyle w:val="Tijeloteksta"/>
        <w:jc w:val="left"/>
      </w:pPr>
    </w:p>
    <w:p w:rsidRDefault="00984ABF" w:rsidP="00984ABF" w:rsidR="00984ABF" w:rsidRPr="00025FCE">
      <w:pPr>
        <w:pStyle w:val="Tijeloteksta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583E66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BD6BE1">
        <w:t xml:space="preserve">6. veljače 2018. g. stečajni vjerovnik </w:t>
      </w:r>
      <w:proofErr w:type="spellStart"/>
      <w:r w:rsidR="00BD6BE1">
        <w:t>Nexe</w:t>
      </w:r>
      <w:proofErr w:type="spellEnd"/>
      <w:r w:rsidR="00BD6BE1">
        <w:t xml:space="preserve"> Grupa d.d. Našice </w:t>
      </w:r>
      <w:r w:rsidR="00583E66">
        <w:t xml:space="preserve"> predloži</w:t>
      </w:r>
      <w:r w:rsidR="00F64D2E">
        <w:t>o</w:t>
      </w:r>
      <w:r w:rsidR="00583E66">
        <w:t xml:space="preserve"> je sazivanje Skupštine vjerovnika u stečajnom postupku nad dužnikom</w:t>
      </w:r>
      <w:r w:rsidR="00025FCE">
        <w:t xml:space="preserve"> s predloženim dnevnim redom kao u izreci</w:t>
      </w:r>
      <w:r w:rsidR="00583E66">
        <w:t>.</w:t>
      </w:r>
    </w:p>
    <w:p w:rsidRDefault="001432C7" w:rsidP="00984ABF" w:rsidR="001432C7">
      <w:pPr>
        <w:pStyle w:val="Tijeloteksta"/>
      </w:pP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BD6BE1">
        <w:t>13. veljače 2018. g.</w:t>
      </w:r>
    </w:p>
    <w:p w:rsidRDefault="00025FCE" w:rsidP="00F64D2E" w:rsidR="00025FCE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</w:p>
    <w:p w:rsidRDefault="00370575" w:rsidP="00BD6BE1" w:rsidR="00451670">
      <w:pPr>
        <w:pStyle w:val="Tijeloteksta"/>
        <w:ind w:left="360"/>
        <w:jc w:val="left"/>
      </w:pPr>
      <w:r>
        <w:t>Danijela Sekulić</w:t>
      </w:r>
    </w:p>
    <w:p w:rsidRDefault="00BD6BE1" w:rsidP="00984ABF" w:rsidR="00984ABF">
      <w:pPr>
        <w:pStyle w:val="Tijeloteksta"/>
        <w:ind w:left="360"/>
        <w:jc w:val="left"/>
      </w:pPr>
      <w:r>
        <w:tab/>
      </w:r>
      <w:r>
        <w:tab/>
      </w:r>
      <w:r>
        <w:tab/>
      </w:r>
      <w:r w:rsidR="00984ABF">
        <w:tab/>
      </w:r>
      <w:r w:rsidR="00984ABF">
        <w:tab/>
      </w:r>
      <w:r w:rsidR="00984ABF">
        <w:tab/>
      </w:r>
      <w:r w:rsidR="00984ABF">
        <w:tab/>
      </w:r>
      <w:r w:rsidR="00984ABF">
        <w:tab/>
        <w:t>STEČAJN</w:t>
      </w:r>
      <w:r w:rsidR="00607731">
        <w:t>A SUTKINJA</w:t>
      </w:r>
    </w:p>
    <w:p w:rsidRDefault="00984ABF" w:rsidP="00984ABF" w:rsidR="00984ABF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</w:t>
      </w:r>
      <w:r w:rsidR="00607731">
        <w:t xml:space="preserve">      </w:t>
      </w:r>
      <w:r>
        <w:t xml:space="preserve">  </w:t>
      </w:r>
      <w:r w:rsidR="00370575">
        <w:t>Nada Roso</w:t>
      </w:r>
    </w:p>
    <w:p w:rsidRDefault="00451670" w:rsidP="00451670" w:rsidR="00451670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DNA</w:t>
      </w:r>
    </w:p>
    <w:p w:rsidRDefault="00984ABF" w:rsidP="00984ABF" w:rsidR="00984ABF">
      <w:pPr>
        <w:pStyle w:val="Tijeloteksta"/>
        <w:numPr>
          <w:ilvl w:val="0"/>
          <w:numId w:val="3"/>
        </w:numPr>
        <w:jc w:val="left"/>
      </w:pPr>
      <w:r>
        <w:t>Stečajn</w:t>
      </w:r>
      <w:r w:rsidR="00F64D2E">
        <w:t>i</w:t>
      </w:r>
      <w:r>
        <w:t xml:space="preserve"> upravitelj</w:t>
      </w:r>
      <w:r w:rsidR="00F64D2E">
        <w:t xml:space="preserve"> </w:t>
      </w:r>
      <w:r w:rsidR="00607731">
        <w:t>Tihomir</w:t>
      </w:r>
      <w:r w:rsidR="00F64D2E">
        <w:t xml:space="preserve"> Zec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 w:rsidR="00B46C6F">
        <w:t xml:space="preserve"> uz podnesak st. </w:t>
      </w:r>
      <w:r w:rsidR="00BD6BE1">
        <w:t xml:space="preserve">vjerovnika </w:t>
      </w:r>
      <w:proofErr w:type="spellStart"/>
      <w:r w:rsidR="00BD6BE1">
        <w:t>Nexe</w:t>
      </w:r>
      <w:proofErr w:type="spellEnd"/>
      <w:r w:rsidR="00BD6BE1">
        <w:t xml:space="preserve"> grupa d.o.o. od 6.2.2018. g. (str. 1210-1213 spisa)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BD6BE1">
        <w:t>6.3.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  <w:bookmarkStart w:name="_GoBack" w:id="0"/>
      <w:bookmarkEnd w:id="0"/>
    </w:p>
    <w:sectPr w:rsidSect="001432C7" w:rsidR="00D72462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7CC" w:rsidP="00025FCE" w:rsidR="003427CC">
      <w:r>
        <w:separator/>
      </w:r>
    </w:p>
  </w:endnote>
  <w:endnote w:id="0" w:type="continuationSeparator">
    <w:p w:rsidRDefault="003427CC" w:rsidP="00025FCE" w:rsidR="00342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7CC" w:rsidP="00025FCE" w:rsidR="003427CC">
      <w:r>
        <w:separator/>
      </w:r>
    </w:p>
  </w:footnote>
  <w:footnote w:id="0" w:type="continuationSeparator">
    <w:p w:rsidRDefault="003427CC" w:rsidP="00025FCE" w:rsidR="003427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244BF">
      <w:rPr>
        <w:noProof/>
      </w:rPr>
      <w:t>1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244BF"/>
    <w:rsid w:val="0025000D"/>
    <w:rsid w:val="00267D26"/>
    <w:rsid w:val="0028507D"/>
    <w:rsid w:val="00292D89"/>
    <w:rsid w:val="002A2AF5"/>
    <w:rsid w:val="002D2610"/>
    <w:rsid w:val="002D7681"/>
    <w:rsid w:val="002F4AAF"/>
    <w:rsid w:val="002F66FE"/>
    <w:rsid w:val="003006EA"/>
    <w:rsid w:val="003276D7"/>
    <w:rsid w:val="00342079"/>
    <w:rsid w:val="003427CC"/>
    <w:rsid w:val="003612A7"/>
    <w:rsid w:val="00370575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59B6"/>
    <w:rsid w:val="005C01B9"/>
    <w:rsid w:val="005D2A79"/>
    <w:rsid w:val="005D7EC1"/>
    <w:rsid w:val="005E0CFB"/>
    <w:rsid w:val="00607731"/>
    <w:rsid w:val="00613D0A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C0506"/>
    <w:rsid w:val="00B04D36"/>
    <w:rsid w:val="00B24B41"/>
    <w:rsid w:val="00B46C6F"/>
    <w:rsid w:val="00B82540"/>
    <w:rsid w:val="00B95B20"/>
    <w:rsid w:val="00BD6BE1"/>
    <w:rsid w:val="00BE33FF"/>
    <w:rsid w:val="00C2016D"/>
    <w:rsid w:val="00C255B2"/>
    <w:rsid w:val="00CA01EF"/>
    <w:rsid w:val="00CE0EE4"/>
    <w:rsid w:val="00D212DB"/>
    <w:rsid w:val="00D23251"/>
    <w:rsid w:val="00D24D2F"/>
    <w:rsid w:val="00D72462"/>
    <w:rsid w:val="00D97782"/>
    <w:rsid w:val="00DA4636"/>
    <w:rsid w:val="00DD7A3B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E0CCA"/>
    <w:rsid w:val="00FF078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D6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6B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44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44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4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4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4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D6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6B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44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44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4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4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4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1F008-14F4-4492-A90F-ABDF5332EA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254</properties:Words>
  <properties:Characters>1252</properties:Characters>
  <properties:Lines>100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2018-02-13T10:07:00Z</dcterms:created>
  <dc:creator>Korisnik</dc:creator>
  <cp:lastModifiedBy>Danijela Sekulić</cp:lastModifiedBy>
  <cp:lastPrinted>2018-02-13T10:07:00Z</cp:lastPrinted>
  <dcterms:modified xmlns:xsi="http://www.w3.org/2001/XMLSchema-instance" xsi:type="dcterms:W3CDTF">2018-02-13T10:08:00Z</dcterms:modified>
  <cp:revision>3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