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2540" w14:paraId="0522540" w:rsidRDefault="00AD6FC2" w:rsidP="001940FB" w:rsidR="00AD6FC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170BB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D6FC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D6FC2" w:rsidP="00AA6BCF" w:rsidR="00AD6F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D6FC2" w:rsidP="00AD6FC2" w:rsidR="00AD6F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D6FC2" w:rsidP="00AD6FC2" w:rsidR="00AD6F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D6F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D6F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062B95" w:rsidR="00AA6BCF" w:rsidRPr="00062B95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62B95">
        <w:rPr>
          <w:rFonts w:cs="Calibri" w:eastAsia="Arial Unicode MS" w:hAnsi="Calibri" w:ascii="Calibri"/>
          <w:kern w:val="1"/>
          <w:lang w:eastAsia="ar-SA" w:val="hr-HR"/>
        </w:rPr>
        <w:t xml:space="preserve">MACANOVIĆ NEVENKA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062B95" w:rsidRPr="00062B95">
        <w:rPr>
          <w:rFonts w:cs="Calibri" w:hAnsi="Calibri" w:ascii="Calibri"/>
        </w:rPr>
        <w:t>130.917,92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62B95" w:rsidRPr="00062B95">
        <w:rPr>
          <w:rFonts w:cs="Calibri" w:hAnsi="Calibri" w:ascii="Calibri"/>
        </w:rPr>
        <w:t>118.817,92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62B95" w:rsidRPr="00062B95">
        <w:rPr>
          <w:rFonts w:cs="Calibri" w:hAnsi="Calibri" w:ascii="Calibri"/>
        </w:rPr>
        <w:t>1</w:t>
      </w:r>
      <w:r w:rsidR="0075237E">
        <w:rPr>
          <w:rFonts w:cs="Calibri" w:hAnsi="Calibri" w:ascii="Calibri"/>
        </w:rPr>
        <w:t>2.100,00</w:t>
      </w:r>
      <w:r w:rsidR="00062B95" w:rsidRPr="00062B95">
        <w:rPr>
          <w:rFonts w:cs="Calibri" w:hAnsi="Calibri" w:ascii="Calibri"/>
        </w:rPr>
        <w:t xml:space="preserve"> kn</w:t>
      </w:r>
      <w:r w:rsidR="00062B9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D6FC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D6F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D6FC2" w:rsidRPr="00AD6F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D6FC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86036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2B9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2B95">
              <w:rPr>
                <w:rFonts w:cs="Calibri" w:hAnsi="Calibri" w:ascii="Calibri"/>
              </w:rPr>
              <w:t>MACANOVIĆ NEVENKA</w:t>
            </w:r>
            <w:r>
              <w:rPr>
                <w:rFonts w:cs="Calibri"/>
              </w:rPr>
              <w:t xml:space="preserve">, </w:t>
            </w:r>
            <w:r w:rsidRPr="00062B95">
              <w:rPr>
                <w:rFonts w:cs="Calibri"/>
              </w:rPr>
              <w:t xml:space="preserve"> </w:t>
            </w:r>
            <w:r w:rsidRPr="00062B95">
              <w:rPr>
                <w:rFonts w:cs="Calibri" w:hAnsi="Calibri" w:ascii="Calibri"/>
              </w:rPr>
              <w:t>Pazdigradska 17, Split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062B95">
              <w:rPr>
                <w:rFonts w:cs="Calibri" w:hAnsi="Calibri" w:ascii="Calibri"/>
              </w:rPr>
              <w:t>57935486576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2B95" w:rsidP="00062B95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62B95">
              <w:rPr>
                <w:rFonts w:cs="Calibri" w:hAnsi="Calibri" w:ascii="Calibri"/>
              </w:rPr>
              <w:t>Ugovor o štednom depozitu broj 81-70-10044-6 i knjigovodstvena kartica udjela,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62B9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2B95">
              <w:rPr>
                <w:rFonts w:cs="Calibri" w:hAnsi="Calibri" w:ascii="Calibri"/>
              </w:rPr>
              <w:t>130.917,92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62B9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2B95">
              <w:rPr>
                <w:rFonts w:cs="Calibri" w:hAnsi="Calibri" w:ascii="Calibri"/>
              </w:rPr>
              <w:t>118.817,92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062B9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2B95">
              <w:rPr>
                <w:rFonts w:cs="Calibri" w:hAnsi="Calibri" w:ascii="Calibri"/>
              </w:rPr>
              <w:t>12.100,00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D6FC2" w:rsidP="00AD6FC2" w:rsidR="00AD6F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B5419" w:rsidP="0022264F" w:rsidR="0022264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64F" w:rsidP="0022264F" w:rsidR="0022264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2264F" w:rsidP="0022264F" w:rsidR="0022264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2264F" w:rsidP="0022264F" w:rsidR="0022264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257" w:rsidR="00211257">
      <w:pPr>
        <w:spacing w:after="0"/>
      </w:pPr>
      <w:r>
        <w:separator/>
      </w:r>
    </w:p>
  </w:endnote>
  <w:endnote w:id="0" w:type="continuationSeparator">
    <w:p w:rsidRDefault="00211257" w:rsidR="002112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257" w:rsidR="00211257">
      <w:pPr>
        <w:spacing w:after="0"/>
      </w:pPr>
      <w:r>
        <w:separator/>
      </w:r>
    </w:p>
  </w:footnote>
  <w:footnote w:id="0" w:type="continuationSeparator">
    <w:p w:rsidRDefault="00211257" w:rsidR="0021125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4C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D68521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2B95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2D6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BB3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1257"/>
    <w:rsid w:val="00213747"/>
    <w:rsid w:val="002173DB"/>
    <w:rsid w:val="00221E16"/>
    <w:rsid w:val="0022264F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33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2181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21EA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34CE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03B3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237E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977"/>
    <w:rsid w:val="007E0AF0"/>
    <w:rsid w:val="007E2BAF"/>
    <w:rsid w:val="007E404E"/>
    <w:rsid w:val="007E46F7"/>
    <w:rsid w:val="007E4C31"/>
    <w:rsid w:val="007F5BF3"/>
    <w:rsid w:val="007F6185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6FC2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0CF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419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C3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4C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4C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4C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4C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C3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4C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4C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4C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4C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St-651/2017-213 / Podnesak - Podnesak (-213.docx)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