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07c7" w14:paraId="57c07c7" w:rsidRDefault="005F47E9" w:rsidP="005F47E9" w:rsidR="005F47E9" w:rsidRPr="00FC2D1F">
      <w:pPr>
        <w:ind w:hanging="2880" w:left="2880"/>
        <w:jc w:val="center"/>
        <w15:collapsed w:val="false"/>
        <w:rPr>
          <w:szCs w:val="24"/>
          <w:lang w:val="hr-HR"/>
        </w:rPr>
      </w:pPr>
      <w:bookmarkStart w:name="_GoBack" w:id="0"/>
      <w:bookmarkEnd w:id="0"/>
      <w:r w:rsidRPr="00FC2D1F">
        <w:rPr>
          <w:szCs w:val="24"/>
          <w:lang w:val="hr-HR"/>
        </w:rPr>
        <w:t xml:space="preserve"> </w:t>
      </w:r>
    </w:p>
    <w:p w:rsidRDefault="005F47E9" w:rsidP="005F47E9" w:rsidR="005F47E9" w:rsidRPr="00FC2D1F">
      <w:pPr>
        <w:spacing w:lineRule="auto" w:line="276" w:after="200"/>
        <w:ind w:firstLine="708"/>
        <w:jc w:val="both"/>
        <w:rPr>
          <w:bCs/>
          <w:szCs w:val="24"/>
          <w:lang w:val="hr-HR"/>
        </w:rPr>
      </w:pPr>
      <w:r w:rsidRPr="00FC2D1F">
        <w:rPr>
          <w:bCs/>
          <w:szCs w:val="24"/>
          <w:lang w:val="hr-HR"/>
        </w:rPr>
        <w:t xml:space="preserve">     </w:t>
      </w:r>
      <w:r w:rsidR="00C43C68" w:rsidRPr="00FC2D1F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7E9" w:rsidP="005F47E9" w:rsidR="005F47E9" w:rsidRPr="00FC2D1F">
      <w:pPr>
        <w:jc w:val="both"/>
        <w:rPr>
          <w:bCs/>
          <w:szCs w:val="24"/>
          <w:lang w:val="hr-HR"/>
        </w:rPr>
      </w:pPr>
      <w:r w:rsidRPr="00FC2D1F">
        <w:rPr>
          <w:rFonts w:eastAsia="MS Mincho"/>
          <w:bCs/>
          <w:szCs w:val="24"/>
          <w:lang w:val="hr-HR"/>
        </w:rPr>
        <w:t xml:space="preserve">  REPUBLIKA HRVATSKA</w:t>
      </w:r>
    </w:p>
    <w:p w:rsidRDefault="005F47E9" w:rsidP="005F47E9" w:rsidR="005F47E9" w:rsidRPr="00FC2D1F">
      <w:pPr>
        <w:jc w:val="both"/>
        <w:rPr>
          <w:bCs/>
          <w:szCs w:val="24"/>
          <w:lang w:val="hr-HR"/>
        </w:rPr>
      </w:pPr>
      <w:r w:rsidRPr="00FC2D1F">
        <w:rPr>
          <w:rFonts w:eastAsia="MS Mincho"/>
          <w:bCs/>
          <w:szCs w:val="24"/>
          <w:lang w:val="hr-HR"/>
        </w:rPr>
        <w:t>TRGOVAČKI SUD U RIJECI</w:t>
      </w:r>
    </w:p>
    <w:p w:rsidRDefault="005F47E9" w:rsidP="005F47E9" w:rsidR="005F47E9" w:rsidRPr="00FC2D1F">
      <w:pPr>
        <w:jc w:val="both"/>
        <w:rPr>
          <w:bCs/>
          <w:szCs w:val="24"/>
          <w:lang w:val="hr-HR"/>
        </w:rPr>
      </w:pPr>
      <w:r w:rsidRPr="00FC2D1F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5F47E9" w:rsidP="005F47E9" w:rsidR="005F47E9" w:rsidRPr="00FC2D1F">
      <w:pPr>
        <w:ind w:hanging="2880" w:left="2880"/>
        <w:jc w:val="center"/>
        <w:rPr>
          <w:szCs w:val="24"/>
          <w:lang w:val="hr-HR"/>
        </w:rPr>
      </w:pPr>
    </w:p>
    <w:p w:rsidRDefault="005F1EE4" w:rsidR="005F1EE4" w:rsidRPr="00FC2D1F">
      <w:pPr>
        <w:ind w:firstLine="720"/>
        <w:jc w:val="center"/>
        <w:rPr>
          <w:lang w:val="hr-HR"/>
        </w:rPr>
      </w:pPr>
    </w:p>
    <w:p w:rsidRDefault="007F2EF9" w:rsidP="007F2EF9" w:rsidR="007F2EF9" w:rsidRPr="00FC2D1F">
      <w:pPr>
        <w:jc w:val="center"/>
        <w:rPr>
          <w:lang w:val="hr-HR"/>
        </w:rPr>
      </w:pPr>
      <w:r w:rsidRPr="00FC2D1F">
        <w:rPr>
          <w:lang w:val="hr-HR"/>
        </w:rPr>
        <w:t>R E P U B L I K A   H R V A T S K A</w:t>
      </w:r>
    </w:p>
    <w:p w:rsidRDefault="007F2EF9" w:rsidP="003D590E" w:rsidR="007F2EF9" w:rsidRPr="00FC2D1F">
      <w:pPr>
        <w:jc w:val="center"/>
        <w:rPr>
          <w:lang w:val="hr-HR"/>
        </w:rPr>
      </w:pPr>
    </w:p>
    <w:p w:rsidRDefault="00D2503C" w:rsidP="003D590E" w:rsidR="00D2503C" w:rsidRPr="00FC2D1F">
      <w:pPr>
        <w:jc w:val="center"/>
        <w:rPr>
          <w:lang w:val="hr-HR"/>
        </w:rPr>
      </w:pPr>
      <w:r w:rsidRPr="00FC2D1F">
        <w:rPr>
          <w:lang w:val="hr-HR"/>
        </w:rPr>
        <w:t>R J E Š E N J E</w:t>
      </w:r>
    </w:p>
    <w:p w:rsidRDefault="00D2503C" w:rsidR="00D2503C" w:rsidRPr="00FC2D1F">
      <w:pPr>
        <w:jc w:val="both"/>
        <w:rPr>
          <w:lang w:val="hr-HR"/>
        </w:rPr>
      </w:pPr>
    </w:p>
    <w:p w:rsidRDefault="006B08A2" w:rsidR="006B08A2" w:rsidRPr="00FC2D1F">
      <w:pPr>
        <w:jc w:val="both"/>
        <w:rPr>
          <w:lang w:val="hr-HR"/>
        </w:rPr>
      </w:pPr>
    </w:p>
    <w:p w:rsidRDefault="00D2503C" w:rsidP="008F01B2" w:rsidR="00D2503C" w:rsidRPr="00FC2D1F">
      <w:pPr>
        <w:ind w:firstLine="720"/>
        <w:jc w:val="both"/>
        <w:rPr>
          <w:lang w:val="hr-HR"/>
        </w:rPr>
      </w:pPr>
      <w:r w:rsidRPr="00FC2D1F">
        <w:rPr>
          <w:lang w:val="hr-HR"/>
        </w:rPr>
        <w:t xml:space="preserve">Trgovački sud u Rijeci, po Liljani Ugrin, kao stečajnom sucu, u </w:t>
      </w:r>
      <w:r w:rsidR="006B08A2" w:rsidRPr="00FC2D1F">
        <w:rPr>
          <w:lang w:val="hr-HR"/>
        </w:rPr>
        <w:t xml:space="preserve">stečajnom predmetu </w:t>
      </w:r>
      <w:r w:rsidRPr="00FC2D1F">
        <w:rPr>
          <w:lang w:val="hr-HR"/>
        </w:rPr>
        <w:t xml:space="preserve">nad </w:t>
      </w:r>
      <w:r w:rsidR="0012266A" w:rsidRPr="00FC2D1F">
        <w:rPr>
          <w:lang w:val="hr-HR"/>
        </w:rPr>
        <w:t>dužnikom TRANSADRIA međunarodna špedicija d.d. u stečaju Rijeka, Riva Boduli 1 (MBS: 040018403 - OIB: 47965841018)</w:t>
      </w:r>
      <w:r w:rsidR="00FC2D1F">
        <w:rPr>
          <w:lang w:val="hr-HR"/>
        </w:rPr>
        <w:t>,</w:t>
      </w:r>
      <w:r w:rsidR="001979AD" w:rsidRPr="00FC2D1F">
        <w:rPr>
          <w:lang w:val="hr-HR"/>
        </w:rPr>
        <w:t xml:space="preserve"> </w:t>
      </w:r>
      <w:r w:rsidRPr="00FC2D1F">
        <w:rPr>
          <w:lang w:val="hr-HR"/>
        </w:rPr>
        <w:t xml:space="preserve">dana </w:t>
      </w:r>
      <w:r w:rsidR="00A3325A" w:rsidRPr="00FC2D1F">
        <w:rPr>
          <w:lang w:val="hr-HR"/>
        </w:rPr>
        <w:t>7</w:t>
      </w:r>
      <w:r w:rsidR="004A5046" w:rsidRPr="00FC2D1F">
        <w:rPr>
          <w:lang w:val="hr-HR"/>
        </w:rPr>
        <w:t>.</w:t>
      </w:r>
      <w:r w:rsidR="00E30F2C" w:rsidRPr="00FC2D1F">
        <w:rPr>
          <w:lang w:val="hr-HR"/>
        </w:rPr>
        <w:t xml:space="preserve"> </w:t>
      </w:r>
      <w:r w:rsidR="00DF5042" w:rsidRPr="00FC2D1F">
        <w:rPr>
          <w:lang w:val="hr-HR"/>
        </w:rPr>
        <w:t xml:space="preserve">prosinca </w:t>
      </w:r>
      <w:r w:rsidR="00E30F2C" w:rsidRPr="00FC2D1F">
        <w:rPr>
          <w:lang w:val="hr-HR"/>
        </w:rPr>
        <w:t>2</w:t>
      </w:r>
      <w:r w:rsidR="003D5FF1" w:rsidRPr="00FC2D1F">
        <w:rPr>
          <w:bCs/>
          <w:lang w:val="hr-HR"/>
        </w:rPr>
        <w:t>01</w:t>
      </w:r>
      <w:r w:rsidR="00E30F2C" w:rsidRPr="00FC2D1F">
        <w:rPr>
          <w:bCs/>
          <w:lang w:val="hr-HR"/>
        </w:rPr>
        <w:t>8</w:t>
      </w:r>
      <w:r w:rsidR="00FB4095" w:rsidRPr="00FC2D1F">
        <w:rPr>
          <w:lang w:val="hr-HR"/>
        </w:rPr>
        <w:t>.</w:t>
      </w:r>
      <w:r w:rsidR="00B56E90" w:rsidRPr="00FC2D1F">
        <w:rPr>
          <w:lang w:val="hr-HR"/>
        </w:rPr>
        <w:t xml:space="preserve"> </w:t>
      </w:r>
    </w:p>
    <w:p w:rsidRDefault="00A3325A" w:rsidR="00A3325A" w:rsidRPr="00FC2D1F">
      <w:pPr>
        <w:ind w:firstLine="720"/>
        <w:jc w:val="center"/>
        <w:rPr>
          <w:lang w:val="hr-HR"/>
        </w:rPr>
      </w:pPr>
    </w:p>
    <w:p w:rsidRDefault="006B08A2" w:rsidR="006B08A2" w:rsidRPr="00FC2D1F">
      <w:pPr>
        <w:ind w:firstLine="720"/>
        <w:jc w:val="center"/>
        <w:rPr>
          <w:lang w:val="hr-HR"/>
        </w:rPr>
      </w:pPr>
    </w:p>
    <w:p w:rsidRDefault="00A3325A" w:rsidP="00A3325A" w:rsidR="00A3325A" w:rsidRPr="00FC2D1F">
      <w:pPr>
        <w:pStyle w:val="Obinitekst"/>
        <w:jc w:val="center"/>
        <w:rPr>
          <w:rFonts w:cs="Times New Roman" w:eastAsia="MS Mincho" w:hAnsi="Times New Roman" w:ascii="Times New Roman"/>
        </w:rPr>
      </w:pPr>
      <w:r w:rsidRPr="00FC2D1F">
        <w:rPr>
          <w:rFonts w:cs="Times New Roman" w:eastAsia="MS Mincho" w:hAnsi="Times New Roman" w:ascii="Times New Roman"/>
        </w:rPr>
        <w:t>Obrazloženje</w:t>
      </w:r>
    </w:p>
    <w:p w:rsidRDefault="00A3325A" w:rsidR="00A3325A" w:rsidRPr="00FC2D1F">
      <w:pPr>
        <w:ind w:firstLine="720"/>
        <w:jc w:val="center"/>
        <w:rPr>
          <w:lang w:val="hr-HR"/>
        </w:rPr>
      </w:pPr>
    </w:p>
    <w:p w:rsidRDefault="006B08A2" w:rsidR="006B08A2" w:rsidRPr="00FC2D1F">
      <w:pPr>
        <w:ind w:firstLine="720"/>
        <w:jc w:val="center"/>
        <w:rPr>
          <w:lang w:val="hr-HR"/>
        </w:rPr>
      </w:pPr>
    </w:p>
    <w:p w:rsidRDefault="00A3325A" w:rsidP="00A3325A" w:rsidR="00A3325A" w:rsidRPr="00FC2D1F">
      <w:pPr>
        <w:jc w:val="both"/>
        <w:rPr>
          <w:szCs w:val="24"/>
          <w:lang w:val="hr-HR"/>
        </w:rPr>
      </w:pPr>
      <w:r w:rsidRPr="00FC2D1F">
        <w:rPr>
          <w:szCs w:val="24"/>
          <w:lang w:val="hr-HR"/>
        </w:rPr>
        <w:t xml:space="preserve">I </w:t>
      </w:r>
      <w:r w:rsidRPr="00FC2D1F">
        <w:rPr>
          <w:szCs w:val="24"/>
          <w:lang w:val="hr-HR"/>
        </w:rPr>
        <w:tab/>
      </w:r>
      <w:r w:rsidR="006B08A2" w:rsidRPr="00FC2D1F">
        <w:rPr>
          <w:szCs w:val="24"/>
          <w:lang w:val="hr-HR"/>
        </w:rPr>
        <w:t xml:space="preserve">Određuje se naknada stvarnih troškova </w:t>
      </w:r>
      <w:r w:rsidRPr="00FC2D1F">
        <w:rPr>
          <w:szCs w:val="24"/>
          <w:lang w:val="hr-HR"/>
        </w:rPr>
        <w:t xml:space="preserve">stečajnog upravitelja u razdoblju od </w:t>
      </w:r>
      <w:r w:rsidRPr="00FC2D1F">
        <w:rPr>
          <w:lang w:val="hr-HR"/>
        </w:rPr>
        <w:t xml:space="preserve">1. </w:t>
      </w:r>
      <w:r w:rsidR="00DF5042" w:rsidRPr="00FC2D1F">
        <w:rPr>
          <w:lang w:val="hr-HR"/>
        </w:rPr>
        <w:t xml:space="preserve">rujna </w:t>
      </w:r>
      <w:r w:rsidRPr="00FC2D1F">
        <w:rPr>
          <w:lang w:val="hr-HR"/>
        </w:rPr>
        <w:t xml:space="preserve"> do 3</w:t>
      </w:r>
      <w:r w:rsidR="00DF5042" w:rsidRPr="00FC2D1F">
        <w:rPr>
          <w:lang w:val="hr-HR"/>
        </w:rPr>
        <w:t>0</w:t>
      </w:r>
      <w:r w:rsidRPr="00FC2D1F">
        <w:rPr>
          <w:lang w:val="hr-HR"/>
        </w:rPr>
        <w:t xml:space="preserve">. </w:t>
      </w:r>
      <w:r w:rsidR="00DF5042" w:rsidRPr="00FC2D1F">
        <w:rPr>
          <w:lang w:val="hr-HR"/>
        </w:rPr>
        <w:t>studenog 2</w:t>
      </w:r>
      <w:r w:rsidRPr="00FC2D1F">
        <w:rPr>
          <w:lang w:val="hr-HR"/>
        </w:rPr>
        <w:t xml:space="preserve">018. </w:t>
      </w:r>
      <w:r w:rsidRPr="00FC2D1F">
        <w:rPr>
          <w:szCs w:val="24"/>
          <w:lang w:val="hr-HR"/>
        </w:rPr>
        <w:t xml:space="preserve">u iznosu od </w:t>
      </w:r>
      <w:r w:rsidR="00DF5042" w:rsidRPr="00FC2D1F">
        <w:rPr>
          <w:szCs w:val="24"/>
          <w:lang w:val="hr-HR"/>
        </w:rPr>
        <w:t>6</w:t>
      </w:r>
      <w:r w:rsidRPr="00FC2D1F">
        <w:rPr>
          <w:szCs w:val="24"/>
          <w:lang w:val="hr-HR"/>
        </w:rPr>
        <w:t>.</w:t>
      </w:r>
      <w:r w:rsidR="00DF5042" w:rsidRPr="00FC2D1F">
        <w:rPr>
          <w:szCs w:val="24"/>
          <w:lang w:val="hr-HR"/>
        </w:rPr>
        <w:t>054,00</w:t>
      </w:r>
      <w:r w:rsidRPr="00FC2D1F">
        <w:rPr>
          <w:szCs w:val="24"/>
          <w:lang w:val="hr-HR"/>
        </w:rPr>
        <w:t xml:space="preserve"> kn.</w:t>
      </w:r>
    </w:p>
    <w:p w:rsidRDefault="00A3325A" w:rsidP="00A3325A" w:rsidR="00A3325A" w:rsidRPr="00FC2D1F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A3325A" w:rsidP="00A3325A" w:rsidR="00A3325A" w:rsidRPr="00FC2D1F">
      <w:pPr>
        <w:pStyle w:val="Obinitekst"/>
        <w:jc w:val="both"/>
        <w:rPr>
          <w:rFonts w:cs="Times New Roman" w:eastAsia="MS Mincho" w:hAnsi="Times New Roman" w:ascii="Times New Roman"/>
        </w:rPr>
      </w:pPr>
      <w:r w:rsidRPr="00FC2D1F">
        <w:rPr>
          <w:rFonts w:cs="Times New Roman" w:eastAsia="MS Mincho" w:hAnsi="Times New Roman" w:ascii="Times New Roman"/>
        </w:rPr>
        <w:t>II</w:t>
      </w:r>
      <w:r w:rsidR="006B08A2" w:rsidRPr="00FC2D1F">
        <w:rPr>
          <w:rFonts w:cs="Times New Roman" w:eastAsia="MS Mincho" w:hAnsi="Times New Roman" w:ascii="Times New Roman"/>
        </w:rPr>
        <w:t xml:space="preserve"> </w:t>
      </w:r>
      <w:r w:rsidRPr="00FC2D1F">
        <w:rPr>
          <w:rFonts w:cs="Times New Roman" w:eastAsia="MS Mincho" w:hAnsi="Times New Roman" w:ascii="Times New Roman"/>
        </w:rPr>
        <w:t xml:space="preserve">       Ovo rješenje objavit će se na mrežnoj stranici e-</w:t>
      </w:r>
      <w:r w:rsidR="006B08A2" w:rsidRPr="00FC2D1F">
        <w:rPr>
          <w:rFonts w:cs="Times New Roman" w:eastAsia="MS Mincho" w:hAnsi="Times New Roman" w:ascii="Times New Roman"/>
        </w:rPr>
        <w:t>O</w:t>
      </w:r>
      <w:r w:rsidRPr="00FC2D1F">
        <w:rPr>
          <w:rFonts w:cs="Times New Roman" w:eastAsia="MS Mincho" w:hAnsi="Times New Roman" w:ascii="Times New Roman"/>
        </w:rPr>
        <w:t>glasn</w:t>
      </w:r>
      <w:r w:rsidR="006B08A2" w:rsidRPr="00FC2D1F">
        <w:rPr>
          <w:rFonts w:cs="Times New Roman" w:eastAsia="MS Mincho" w:hAnsi="Times New Roman" w:ascii="Times New Roman"/>
        </w:rPr>
        <w:t>a</w:t>
      </w:r>
      <w:r w:rsidRPr="00FC2D1F">
        <w:rPr>
          <w:rFonts w:cs="Times New Roman" w:eastAsia="MS Mincho" w:hAnsi="Times New Roman" w:ascii="Times New Roman"/>
        </w:rPr>
        <w:t xml:space="preserve"> ploč</w:t>
      </w:r>
      <w:r w:rsidR="006B08A2" w:rsidRPr="00FC2D1F">
        <w:rPr>
          <w:rFonts w:cs="Times New Roman" w:eastAsia="MS Mincho" w:hAnsi="Times New Roman" w:ascii="Times New Roman"/>
        </w:rPr>
        <w:t>a</w:t>
      </w:r>
      <w:r w:rsidRPr="00FC2D1F">
        <w:rPr>
          <w:rFonts w:cs="Times New Roman" w:eastAsia="MS Mincho" w:hAnsi="Times New Roman" w:ascii="Times New Roman"/>
        </w:rPr>
        <w:t xml:space="preserve"> sud</w:t>
      </w:r>
      <w:r w:rsidR="006B08A2" w:rsidRPr="00FC2D1F">
        <w:rPr>
          <w:rFonts w:cs="Times New Roman" w:eastAsia="MS Mincho" w:hAnsi="Times New Roman" w:ascii="Times New Roman"/>
        </w:rPr>
        <w:t>ova</w:t>
      </w:r>
      <w:r w:rsidRPr="00FC2D1F">
        <w:rPr>
          <w:rFonts w:cs="Times New Roman" w:eastAsia="MS Mincho" w:hAnsi="Times New Roman" w:ascii="Times New Roman"/>
        </w:rPr>
        <w:t>.</w:t>
      </w:r>
    </w:p>
    <w:p w:rsidRDefault="00A3325A" w:rsidP="00A3325A" w:rsidR="00A3325A" w:rsidRPr="00FC2D1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A3325A" w:rsidP="00A3325A" w:rsidR="00A3325A" w:rsidRPr="00FC2D1F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A3325A" w:rsidP="00A3325A" w:rsidR="00A3325A" w:rsidRPr="00FC2D1F">
      <w:pPr>
        <w:pStyle w:val="Obinitekst"/>
        <w:jc w:val="center"/>
        <w:rPr>
          <w:rFonts w:cs="Times New Roman" w:eastAsia="MS Mincho" w:hAnsi="Times New Roman" w:ascii="Times New Roman"/>
        </w:rPr>
      </w:pPr>
      <w:r w:rsidRPr="00FC2D1F">
        <w:rPr>
          <w:rFonts w:cs="Times New Roman" w:eastAsia="MS Mincho" w:hAnsi="Times New Roman" w:ascii="Times New Roman"/>
        </w:rPr>
        <w:t>Obrazloženje</w:t>
      </w:r>
    </w:p>
    <w:p w:rsidRDefault="00A3325A" w:rsidP="00A3325A" w:rsidR="00A3325A" w:rsidRPr="00FC2D1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A3325A" w:rsidP="00A3325A" w:rsidR="00A3325A" w:rsidRPr="00FC2D1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A3325A" w:rsidP="00A3325A" w:rsidR="00F80212" w:rsidRPr="00FC2D1F">
      <w:pPr>
        <w:ind w:firstLine="708"/>
        <w:jc w:val="both"/>
        <w:rPr>
          <w:szCs w:val="24"/>
          <w:lang w:val="hr-HR"/>
        </w:rPr>
      </w:pPr>
      <w:r w:rsidRPr="00FC2D1F">
        <w:rPr>
          <w:szCs w:val="24"/>
          <w:lang w:val="hr-HR"/>
        </w:rPr>
        <w:t xml:space="preserve">Stečajni upravitelj je </w:t>
      </w:r>
      <w:r w:rsidR="00E07D64" w:rsidRPr="00FC2D1F">
        <w:rPr>
          <w:szCs w:val="24"/>
          <w:lang w:val="hr-HR"/>
        </w:rPr>
        <w:t xml:space="preserve">u </w:t>
      </w:r>
      <w:r w:rsidRPr="00FC2D1F">
        <w:rPr>
          <w:szCs w:val="24"/>
          <w:lang w:val="hr-HR"/>
        </w:rPr>
        <w:t xml:space="preserve">podnesku od </w:t>
      </w:r>
      <w:r w:rsidR="00DF5042" w:rsidRPr="00FC2D1F">
        <w:rPr>
          <w:lang w:val="hr-HR"/>
        </w:rPr>
        <w:t>5. prosinca 2</w:t>
      </w:r>
      <w:r w:rsidR="00DF5042" w:rsidRPr="00FC2D1F">
        <w:rPr>
          <w:bCs/>
          <w:lang w:val="hr-HR"/>
        </w:rPr>
        <w:t>018</w:t>
      </w:r>
      <w:r w:rsidR="00444C5E" w:rsidRPr="00FC2D1F">
        <w:rPr>
          <w:lang w:val="hr-HR"/>
        </w:rPr>
        <w:t xml:space="preserve">. za razdoblje od 1. ožujka do 31. svibnja 2018. </w:t>
      </w:r>
      <w:r w:rsidRPr="00FC2D1F">
        <w:rPr>
          <w:lang w:val="hr-HR"/>
        </w:rPr>
        <w:t xml:space="preserve">i </w:t>
      </w:r>
      <w:r w:rsidR="00444C5E" w:rsidRPr="00FC2D1F">
        <w:rPr>
          <w:lang w:val="hr-HR"/>
        </w:rPr>
        <w:t xml:space="preserve">podnesku od </w:t>
      </w:r>
      <w:r w:rsidRPr="00FC2D1F">
        <w:rPr>
          <w:lang w:val="hr-HR"/>
        </w:rPr>
        <w:t xml:space="preserve">6. rujna </w:t>
      </w:r>
      <w:r w:rsidRPr="00FC2D1F">
        <w:rPr>
          <w:bCs/>
          <w:lang w:val="hr-HR"/>
        </w:rPr>
        <w:t>2018</w:t>
      </w:r>
      <w:r w:rsidRPr="00FC2D1F">
        <w:rPr>
          <w:szCs w:val="24"/>
          <w:lang w:val="hr-HR"/>
        </w:rPr>
        <w:t xml:space="preserve">. </w:t>
      </w:r>
      <w:r w:rsidR="00E07D64" w:rsidRPr="00FC2D1F">
        <w:rPr>
          <w:szCs w:val="24"/>
          <w:lang w:val="hr-HR"/>
        </w:rPr>
        <w:t xml:space="preserve">za </w:t>
      </w:r>
      <w:r w:rsidRPr="00FC2D1F">
        <w:rPr>
          <w:szCs w:val="24"/>
          <w:lang w:val="hr-HR"/>
        </w:rPr>
        <w:t>razdoblj</w:t>
      </w:r>
      <w:r w:rsidR="00E07D64" w:rsidRPr="00FC2D1F">
        <w:rPr>
          <w:szCs w:val="24"/>
          <w:lang w:val="hr-HR"/>
        </w:rPr>
        <w:t>e</w:t>
      </w:r>
      <w:r w:rsidRPr="00FC2D1F">
        <w:rPr>
          <w:szCs w:val="24"/>
          <w:lang w:val="hr-HR"/>
        </w:rPr>
        <w:t xml:space="preserve"> od </w:t>
      </w:r>
      <w:r w:rsidR="00DF5042" w:rsidRPr="00FC2D1F">
        <w:rPr>
          <w:lang w:val="hr-HR"/>
        </w:rPr>
        <w:t>1. rujna do 30. studenog 2018.</w:t>
      </w:r>
      <w:r w:rsidR="00FC2D1F">
        <w:rPr>
          <w:lang w:val="hr-HR"/>
        </w:rPr>
        <w:t xml:space="preserve"> </w:t>
      </w:r>
      <w:r w:rsidR="00E07D64" w:rsidRPr="00FC2D1F">
        <w:rPr>
          <w:szCs w:val="24"/>
          <w:lang w:val="hr-HR"/>
        </w:rPr>
        <w:t>na temelju pisan</w:t>
      </w:r>
      <w:r w:rsidR="00F80212" w:rsidRPr="00FC2D1F">
        <w:rPr>
          <w:szCs w:val="24"/>
          <w:lang w:val="hr-HR"/>
        </w:rPr>
        <w:t>ih</w:t>
      </w:r>
      <w:r w:rsidR="00E07D64" w:rsidRPr="00FC2D1F">
        <w:rPr>
          <w:szCs w:val="24"/>
          <w:lang w:val="hr-HR"/>
        </w:rPr>
        <w:t>, obrazložen</w:t>
      </w:r>
      <w:r w:rsidR="00F80212" w:rsidRPr="00FC2D1F">
        <w:rPr>
          <w:szCs w:val="24"/>
          <w:lang w:val="hr-HR"/>
        </w:rPr>
        <w:t xml:space="preserve">ih </w:t>
      </w:r>
      <w:r w:rsidR="00E07D64" w:rsidRPr="00FC2D1F">
        <w:rPr>
          <w:szCs w:val="24"/>
          <w:lang w:val="hr-HR"/>
        </w:rPr>
        <w:t>i dokumentiranih izvješća</w:t>
      </w:r>
      <w:r w:rsidR="00F80212" w:rsidRPr="00FC2D1F">
        <w:rPr>
          <w:szCs w:val="24"/>
          <w:lang w:val="hr-HR"/>
        </w:rPr>
        <w:t xml:space="preserve">, dostavljenih </w:t>
      </w:r>
      <w:r w:rsidR="00E07D64" w:rsidRPr="00FC2D1F">
        <w:rPr>
          <w:szCs w:val="24"/>
          <w:lang w:val="hr-HR"/>
        </w:rPr>
        <w:t>uz navedene podneske</w:t>
      </w:r>
      <w:r w:rsidR="00F80212" w:rsidRPr="00FC2D1F">
        <w:rPr>
          <w:szCs w:val="24"/>
          <w:lang w:val="hr-HR"/>
        </w:rPr>
        <w:t>,</w:t>
      </w:r>
      <w:r w:rsidR="00E07D64" w:rsidRPr="00FC2D1F">
        <w:rPr>
          <w:szCs w:val="24"/>
          <w:lang w:val="hr-HR"/>
        </w:rPr>
        <w:t xml:space="preserve"> predložio da mu sud odredi naknadu stvarnih troškova</w:t>
      </w:r>
      <w:r w:rsidR="00F80212" w:rsidRPr="00FC2D1F">
        <w:rPr>
          <w:szCs w:val="24"/>
          <w:lang w:val="hr-HR"/>
        </w:rPr>
        <w:t>.</w:t>
      </w:r>
    </w:p>
    <w:p w:rsidRDefault="00A3325A" w:rsidP="00A3325A" w:rsidR="00E07D64" w:rsidRPr="00FC2D1F">
      <w:pPr>
        <w:ind w:firstLine="708"/>
        <w:jc w:val="both"/>
        <w:rPr>
          <w:szCs w:val="24"/>
          <w:lang w:val="hr-HR"/>
        </w:rPr>
      </w:pPr>
      <w:r w:rsidRPr="00FC2D1F">
        <w:rPr>
          <w:szCs w:val="24"/>
          <w:lang w:val="hr-HR"/>
        </w:rPr>
        <w:t>Sud je izvršio uvid u spis</w:t>
      </w:r>
      <w:r w:rsidR="00E07D64" w:rsidRPr="00FC2D1F">
        <w:rPr>
          <w:szCs w:val="24"/>
          <w:lang w:val="hr-HR"/>
        </w:rPr>
        <w:t>.</w:t>
      </w:r>
    </w:p>
    <w:p w:rsidRDefault="00A3325A" w:rsidP="00A3325A" w:rsidR="00A3325A" w:rsidRPr="00FC2D1F">
      <w:pPr>
        <w:pStyle w:val="Obinitekst"/>
        <w:jc w:val="both"/>
        <w:rPr>
          <w:rFonts w:cs="Times New Roman" w:hAnsi="Times New Roman" w:ascii="Times New Roman"/>
        </w:rPr>
      </w:pPr>
      <w:r w:rsidRPr="00FC2D1F">
        <w:rPr>
          <w:rFonts w:cs="Times New Roman" w:eastAsia="MS Mincho" w:hAnsi="Times New Roman" w:ascii="Times New Roman"/>
        </w:rPr>
        <w:tab/>
      </w:r>
      <w:r w:rsidRPr="00FC2D1F">
        <w:rPr>
          <w:rFonts w:cs="Times New Roman" w:hAnsi="Times New Roman" w:ascii="Times New Roman"/>
        </w:rPr>
        <w:t>Odredbom članka 441. stavak 2. („Narodne novine“ broj 71/15</w:t>
      </w:r>
      <w:r w:rsidR="006B08A2" w:rsidRPr="00FC2D1F">
        <w:rPr>
          <w:rFonts w:cs="Times New Roman" w:hAnsi="Times New Roman" w:ascii="Times New Roman"/>
        </w:rPr>
        <w:t>, 104/17</w:t>
      </w:r>
      <w:r w:rsidRPr="00FC2D1F">
        <w:rPr>
          <w:rFonts w:cs="Times New Roman" w:hAnsi="Times New Roman" w:ascii="Times New Roman"/>
        </w:rPr>
        <w:t xml:space="preserve">; u daljnjem tekstu SZ/15) u vezi s člankom 94. stavak 1. SZ/15 propisano je da </w:t>
      </w:r>
      <w:r w:rsidRPr="00FC2D1F">
        <w:rPr>
          <w:rFonts w:cs="Times New Roman" w:hAnsi="Times New Roman" w:ascii="Times New Roman"/>
          <w:color w:val="000000"/>
          <w:szCs w:val="24"/>
        </w:rPr>
        <w:t>stečajni upravitelj ima pravo na nagradu za svoj rad i naknadu stvarnih troškova.</w:t>
      </w:r>
    </w:p>
    <w:p w:rsidRDefault="00A3325A" w:rsidP="00A3325A" w:rsidR="00A3325A" w:rsidRPr="00FC2D1F">
      <w:pPr>
        <w:ind w:firstLine="708"/>
        <w:jc w:val="both"/>
        <w:rPr>
          <w:lang w:val="hr-HR"/>
        </w:rPr>
      </w:pPr>
      <w:r w:rsidRPr="00FC2D1F">
        <w:rPr>
          <w:lang w:val="hr-HR"/>
        </w:rPr>
        <w:t>Iz podnijet</w:t>
      </w:r>
      <w:r w:rsidR="00444C5E" w:rsidRPr="00FC2D1F">
        <w:rPr>
          <w:lang w:val="hr-HR"/>
        </w:rPr>
        <w:t xml:space="preserve">ih </w:t>
      </w:r>
      <w:r w:rsidR="00FC2D1F">
        <w:rPr>
          <w:lang w:val="hr-HR"/>
        </w:rPr>
        <w:t>i</w:t>
      </w:r>
      <w:r w:rsidRPr="00FC2D1F">
        <w:rPr>
          <w:lang w:val="hr-HR"/>
        </w:rPr>
        <w:t>zvješća</w:t>
      </w:r>
      <w:r w:rsidR="00444C5E" w:rsidRPr="00FC2D1F">
        <w:rPr>
          <w:lang w:val="hr-HR"/>
        </w:rPr>
        <w:t xml:space="preserve"> za razdoblje </w:t>
      </w:r>
      <w:r w:rsidR="00444C5E" w:rsidRPr="00FC2D1F">
        <w:rPr>
          <w:szCs w:val="24"/>
          <w:lang w:val="hr-HR"/>
        </w:rPr>
        <w:t xml:space="preserve">od </w:t>
      </w:r>
      <w:r w:rsidR="00DF5042" w:rsidRPr="00FC2D1F">
        <w:rPr>
          <w:lang w:val="hr-HR"/>
        </w:rPr>
        <w:t>1. rujna  do 30. studenog 2018. (list 6202 do 6219 spisa)</w:t>
      </w:r>
      <w:r w:rsidRPr="00FC2D1F">
        <w:rPr>
          <w:lang w:val="hr-HR"/>
        </w:rPr>
        <w:t>, te</w:t>
      </w:r>
      <w:r w:rsidR="006B08A2" w:rsidRPr="00FC2D1F">
        <w:rPr>
          <w:lang w:val="hr-HR"/>
        </w:rPr>
        <w:t xml:space="preserve"> priložene </w:t>
      </w:r>
      <w:r w:rsidRPr="00FC2D1F">
        <w:rPr>
          <w:lang w:val="hr-HR"/>
        </w:rPr>
        <w:t>dokumentacije</w:t>
      </w:r>
      <w:r w:rsidR="006B08A2" w:rsidRPr="00FC2D1F">
        <w:rPr>
          <w:lang w:val="hr-HR"/>
        </w:rPr>
        <w:t xml:space="preserve"> (list </w:t>
      </w:r>
      <w:r w:rsidR="00DF5042" w:rsidRPr="00FC2D1F">
        <w:rPr>
          <w:lang w:val="hr-HR"/>
        </w:rPr>
        <w:t xml:space="preserve">6220 i 6221 </w:t>
      </w:r>
      <w:r w:rsidR="006B08A2" w:rsidRPr="00FC2D1F">
        <w:rPr>
          <w:lang w:val="hr-HR"/>
        </w:rPr>
        <w:t xml:space="preserve">spisa) </w:t>
      </w:r>
      <w:r w:rsidR="00E07D64" w:rsidRPr="00FC2D1F">
        <w:rPr>
          <w:lang w:val="hr-HR"/>
        </w:rPr>
        <w:t>utvrđeno je da su putni troškovi stečajnog upravitelja u vezi ne</w:t>
      </w:r>
      <w:r w:rsidR="006B08A2" w:rsidRPr="00FC2D1F">
        <w:rPr>
          <w:lang w:val="hr-HR"/>
        </w:rPr>
        <w:t>kretnin</w:t>
      </w:r>
      <w:r w:rsidR="00E07D64" w:rsidRPr="00FC2D1F">
        <w:rPr>
          <w:lang w:val="hr-HR"/>
        </w:rPr>
        <w:t>a</w:t>
      </w:r>
      <w:r w:rsidR="006B08A2" w:rsidRPr="00FC2D1F">
        <w:rPr>
          <w:lang w:val="hr-HR"/>
        </w:rPr>
        <w:t xml:space="preserve"> dužnika u Sloveniji i Šibeniku, koje još nisu unovčene</w:t>
      </w:r>
      <w:r w:rsidR="00FC2D1F">
        <w:rPr>
          <w:lang w:val="hr-HR"/>
        </w:rPr>
        <w:t>,</w:t>
      </w:r>
      <w:r w:rsidR="006B08A2" w:rsidRPr="00FC2D1F">
        <w:rPr>
          <w:lang w:val="hr-HR"/>
        </w:rPr>
        <w:t xml:space="preserve"> odnosno unovčive, </w:t>
      </w:r>
      <w:r w:rsidR="00E07D64" w:rsidRPr="00FC2D1F">
        <w:rPr>
          <w:lang w:val="hr-HR"/>
        </w:rPr>
        <w:t xml:space="preserve">bili </w:t>
      </w:r>
      <w:r w:rsidRPr="00FC2D1F">
        <w:rPr>
          <w:lang w:val="hr-HR"/>
        </w:rPr>
        <w:t>opravdan</w:t>
      </w:r>
      <w:r w:rsidR="00E07D64" w:rsidRPr="00FC2D1F">
        <w:rPr>
          <w:lang w:val="hr-HR"/>
        </w:rPr>
        <w:t>i</w:t>
      </w:r>
      <w:r w:rsidRPr="00FC2D1F">
        <w:rPr>
          <w:lang w:val="hr-HR"/>
        </w:rPr>
        <w:t>.</w:t>
      </w:r>
    </w:p>
    <w:p w:rsidRDefault="00A3325A" w:rsidP="00A3325A" w:rsidR="00A3325A" w:rsidRPr="00FC2D1F">
      <w:pPr>
        <w:ind w:firstLine="720"/>
        <w:jc w:val="both"/>
        <w:rPr>
          <w:color w:val="000000"/>
          <w:szCs w:val="24"/>
          <w:lang w:val="hr-HR"/>
        </w:rPr>
      </w:pPr>
      <w:r w:rsidRPr="00FC2D1F">
        <w:rPr>
          <w:lang w:val="hr-HR"/>
        </w:rPr>
        <w:lastRenderedPageBreak/>
        <w:t>Stoga je primjenom odredbe članka 441. stavak 2. („Narodne novine“ broj 71/15</w:t>
      </w:r>
      <w:r w:rsidR="006B08A2" w:rsidRPr="00FC2D1F">
        <w:rPr>
          <w:lang w:val="hr-HR"/>
        </w:rPr>
        <w:t>, 104/17</w:t>
      </w:r>
      <w:r w:rsidRPr="00FC2D1F">
        <w:rPr>
          <w:lang w:val="hr-HR"/>
        </w:rPr>
        <w:t xml:space="preserve">; u daljnjem tekstu SZ/15) u vezi s člankom 94. stavak 3. SZ/15, </w:t>
      </w:r>
      <w:r w:rsidRPr="00FC2D1F">
        <w:rPr>
          <w:color w:val="000000"/>
          <w:szCs w:val="24"/>
          <w:lang w:val="hr-HR"/>
        </w:rPr>
        <w:t>valjalo odlučiti kao pod točkom I</w:t>
      </w:r>
      <w:r w:rsidR="00F80212" w:rsidRPr="00FC2D1F">
        <w:rPr>
          <w:color w:val="000000"/>
          <w:szCs w:val="24"/>
          <w:lang w:val="hr-HR"/>
        </w:rPr>
        <w:t xml:space="preserve"> </w:t>
      </w:r>
      <w:r w:rsidRPr="00FC2D1F">
        <w:rPr>
          <w:color w:val="000000"/>
          <w:szCs w:val="24"/>
          <w:lang w:val="hr-HR"/>
        </w:rPr>
        <w:t xml:space="preserve"> izreke ovog rješenja.</w:t>
      </w:r>
    </w:p>
    <w:p w:rsidRDefault="00A3325A" w:rsidP="00A3325A" w:rsidR="00A3325A" w:rsidRPr="00FC2D1F">
      <w:pPr>
        <w:ind w:firstLine="708"/>
        <w:jc w:val="both"/>
        <w:rPr>
          <w:lang w:val="hr-HR"/>
        </w:rPr>
      </w:pPr>
      <w:r w:rsidRPr="00FC2D1F">
        <w:rPr>
          <w:lang w:val="hr-HR"/>
        </w:rPr>
        <w:t>Odluka pod točkom II</w:t>
      </w:r>
      <w:r w:rsidR="00F80212" w:rsidRPr="00FC2D1F">
        <w:rPr>
          <w:lang w:val="hr-HR"/>
        </w:rPr>
        <w:t xml:space="preserve"> </w:t>
      </w:r>
      <w:r w:rsidRPr="00FC2D1F">
        <w:rPr>
          <w:lang w:val="hr-HR"/>
        </w:rPr>
        <w:t xml:space="preserve"> izreke ovog rješenja donijeta je </w:t>
      </w:r>
      <w:r w:rsidR="00F80212" w:rsidRPr="00FC2D1F">
        <w:rPr>
          <w:lang w:val="hr-HR"/>
        </w:rPr>
        <w:t>na osnovu o</w:t>
      </w:r>
      <w:r w:rsidRPr="00FC2D1F">
        <w:rPr>
          <w:lang w:val="hr-HR"/>
        </w:rPr>
        <w:t>dredbe stavka 4. istog članka.</w:t>
      </w:r>
    </w:p>
    <w:p w:rsidRDefault="00A3325A" w:rsidP="00A3325A" w:rsidR="00A3325A" w:rsidRPr="00FC2D1F">
      <w:pPr>
        <w:ind w:firstLine="720"/>
        <w:jc w:val="center"/>
        <w:rPr>
          <w:lang w:val="hr-HR"/>
        </w:rPr>
      </w:pPr>
    </w:p>
    <w:p w:rsidRDefault="00A3325A" w:rsidP="00A3325A" w:rsidR="00A3325A" w:rsidRPr="00FC2D1F">
      <w:pPr>
        <w:jc w:val="center"/>
        <w:rPr>
          <w:rFonts w:eastAsia="MS Mincho"/>
          <w:lang w:val="hr-HR"/>
        </w:rPr>
      </w:pPr>
      <w:r w:rsidRPr="00FC2D1F">
        <w:rPr>
          <w:rFonts w:eastAsia="MS Mincho"/>
          <w:lang w:val="hr-HR"/>
        </w:rPr>
        <w:t xml:space="preserve">U Rijeci, </w:t>
      </w:r>
      <w:r w:rsidR="00DF5042" w:rsidRPr="00FC2D1F">
        <w:rPr>
          <w:lang w:val="hr-HR"/>
        </w:rPr>
        <w:t>7. prosinca 2</w:t>
      </w:r>
      <w:r w:rsidR="00DF5042" w:rsidRPr="00FC2D1F">
        <w:rPr>
          <w:bCs/>
          <w:lang w:val="hr-HR"/>
        </w:rPr>
        <w:t>018</w:t>
      </w:r>
      <w:r w:rsidRPr="00FC2D1F">
        <w:rPr>
          <w:szCs w:val="24"/>
          <w:lang w:val="hr-HR"/>
        </w:rPr>
        <w:t xml:space="preserve">. </w:t>
      </w:r>
      <w:r w:rsidRPr="00FC2D1F">
        <w:rPr>
          <w:lang w:val="hr-HR"/>
        </w:rPr>
        <w:t xml:space="preserve">   </w:t>
      </w:r>
    </w:p>
    <w:p w:rsidRDefault="00A3325A" w:rsidP="00A3325A" w:rsidR="00A3325A" w:rsidRPr="00FC2D1F">
      <w:pPr>
        <w:jc w:val="right"/>
        <w:rPr>
          <w:rFonts w:eastAsia="MS Mincho"/>
          <w:lang w:val="hr-HR"/>
        </w:rPr>
      </w:pPr>
      <w:r w:rsidRPr="00FC2D1F">
        <w:rPr>
          <w:rFonts w:eastAsia="MS Mincho"/>
          <w:lang w:val="hr-HR"/>
        </w:rPr>
        <w:t xml:space="preserve">       </w:t>
      </w:r>
    </w:p>
    <w:p w:rsidRDefault="00A3325A" w:rsidP="00A3325A" w:rsidR="00A3325A" w:rsidRPr="00FC2D1F">
      <w:pPr>
        <w:jc w:val="center"/>
        <w:rPr>
          <w:rFonts w:eastAsia="MS Mincho"/>
          <w:lang w:val="hr-HR"/>
        </w:rPr>
      </w:pPr>
      <w:r w:rsidRPr="00FC2D1F">
        <w:rPr>
          <w:rFonts w:eastAsia="MS Mincho"/>
          <w:lang w:val="hr-HR"/>
        </w:rPr>
        <w:t xml:space="preserve">                                                                                                                       Sudac                                                   </w:t>
      </w:r>
    </w:p>
    <w:p w:rsidRDefault="00A3325A" w:rsidP="00A3325A" w:rsidR="00A3325A" w:rsidRPr="00FC2D1F">
      <w:pPr>
        <w:ind w:firstLine="708" w:left="2124"/>
        <w:jc w:val="right"/>
        <w:rPr>
          <w:rFonts w:eastAsia="MS Mincho"/>
          <w:lang w:val="hr-HR"/>
        </w:rPr>
      </w:pPr>
      <w:r w:rsidRPr="00FC2D1F">
        <w:rPr>
          <w:rFonts w:eastAsia="MS Mincho"/>
          <w:lang w:val="hr-HR"/>
        </w:rPr>
        <w:t xml:space="preserve">                                             Liljana Ugrin    </w:t>
      </w:r>
    </w:p>
    <w:p w:rsidRDefault="00A3325A" w:rsidP="00A3325A" w:rsidR="00A3325A" w:rsidRPr="00FC2D1F">
      <w:pPr>
        <w:jc w:val="right"/>
        <w:rPr>
          <w:rFonts w:eastAsia="MS Mincho"/>
          <w:lang w:val="hr-HR"/>
        </w:rPr>
      </w:pPr>
      <w:r w:rsidRPr="00FC2D1F">
        <w:rPr>
          <w:rFonts w:eastAsia="MS Mincho"/>
          <w:lang w:val="hr-HR"/>
        </w:rPr>
        <w:t xml:space="preserve"> </w:t>
      </w:r>
    </w:p>
    <w:p w:rsidRDefault="00A3325A" w:rsidP="00A3325A" w:rsidR="00A3325A" w:rsidRPr="00FC2D1F">
      <w:pPr>
        <w:rPr>
          <w:rFonts w:eastAsia="MS Mincho"/>
          <w:lang w:val="hr-HR"/>
        </w:rPr>
      </w:pPr>
    </w:p>
    <w:p w:rsidRDefault="00A3325A" w:rsidP="00A3325A" w:rsidR="00A3325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FC2D1F" w:rsidP="00A3325A" w:rsidR="00FC2D1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FC2D1F" w:rsidP="00A3325A" w:rsidR="00FC2D1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FC2D1F" w:rsidP="00A3325A" w:rsidR="00FC2D1F" w:rsidRPr="00FC2D1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3325A" w:rsidP="00A3325A" w:rsidR="00A3325A" w:rsidRPr="00FC2D1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FC2D1F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A3325A" w:rsidP="00A3325A" w:rsidR="00A3325A" w:rsidRPr="00FC2D1F">
      <w:pPr>
        <w:jc w:val="both"/>
        <w:rPr>
          <w:rFonts w:eastAsia="MS Mincho"/>
          <w:szCs w:val="24"/>
          <w:lang w:val="hr-HR"/>
        </w:rPr>
      </w:pPr>
      <w:r w:rsidRPr="00FC2D1F">
        <w:rPr>
          <w:szCs w:val="24"/>
          <w:lang w:val="hr-HR"/>
        </w:rPr>
        <w:tab/>
        <w:t xml:space="preserve">Protiv ovog rješenja pravo na žalbu imaju </w:t>
      </w:r>
      <w:r w:rsidRPr="00FC2D1F">
        <w:rPr>
          <w:color w:val="000000"/>
          <w:szCs w:val="24"/>
          <w:lang w:val="hr-HR"/>
        </w:rPr>
        <w:t>stečajni upravitelj, dužnik pojedinac i svaki stečajni vjerovnik</w:t>
      </w:r>
      <w:r w:rsidRPr="00FC2D1F">
        <w:rPr>
          <w:szCs w:val="24"/>
          <w:lang w:val="hr-HR"/>
        </w:rPr>
        <w:t xml:space="preserve"> (članka 94. stavak 5. SZ/15). Žalba se podnosi u roku od 8 dana od dana dostave, u tri istovjetna primjerka. O žalbi odlučuje Visoki trgovački sud Republike Hrvatske.</w:t>
      </w:r>
    </w:p>
    <w:p w:rsidRDefault="00A3325A" w:rsidP="00A3325A" w:rsidR="00A3325A" w:rsidRPr="00FC2D1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FC2D1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FC2D1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R="008F01B2" w:rsidRPr="00FC2D1F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BEB" w:rsidR="00793BEB">
      <w:r>
        <w:separator/>
      </w:r>
    </w:p>
  </w:endnote>
  <w:endnote w:id="0" w:type="continuationSeparator">
    <w:p w:rsidRDefault="00793BEB" w:rsidR="00793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C16E77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BEB" w:rsidR="00793BEB">
      <w:r>
        <w:separator/>
      </w:r>
    </w:p>
  </w:footnote>
  <w:footnote w:id="0" w:type="continuationSeparator">
    <w:p w:rsidRDefault="00793BEB" w:rsidR="00793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r w:rsidRPr="007F2EF9">
      <w:t>Posl</w:t>
    </w:r>
    <w:r w:rsidR="00C43C68">
      <w:t xml:space="preserve">ovni </w:t>
    </w:r>
    <w:r w:rsidRPr="007F2EF9">
      <w:t>br</w:t>
    </w:r>
    <w:r w:rsidR="00C43C68">
      <w:t xml:space="preserve">oj </w:t>
    </w:r>
    <w:r w:rsidRPr="007F2EF9">
      <w:rPr>
        <w:rFonts w:eastAsia="MS Mincho"/>
      </w:rPr>
      <w:t>7 St-</w:t>
    </w:r>
    <w:r w:rsidR="006418E8">
      <w:rPr>
        <w:rFonts w:eastAsia="MS Mincho"/>
      </w:rPr>
      <w:t>505</w:t>
    </w:r>
    <w:r w:rsidRPr="007F2EF9">
      <w:rPr>
        <w:rFonts w:eastAsia="MS Mincho"/>
      </w:rPr>
      <w:t>/</w:t>
    </w:r>
    <w:r w:rsidR="00055114">
      <w:rPr>
        <w:rFonts w:eastAsia="MS Mincho"/>
      </w:rPr>
      <w:t>20</w:t>
    </w:r>
    <w:r w:rsidRPr="007F2EF9">
      <w:rPr>
        <w:rFonts w:eastAsia="MS Mincho"/>
      </w:rPr>
      <w:t>11-</w:t>
    </w:r>
    <w:r w:rsidR="00FC2D1F">
      <w:rPr>
        <w:rFonts w:eastAsia="MS Mincho"/>
      </w:rPr>
      <w:t>1041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23075"/>
    <w:rsid w:val="000301E7"/>
    <w:rsid w:val="000419C1"/>
    <w:rsid w:val="00055114"/>
    <w:rsid w:val="00065EB5"/>
    <w:rsid w:val="00087E1D"/>
    <w:rsid w:val="00096FF4"/>
    <w:rsid w:val="0009798D"/>
    <w:rsid w:val="000D3008"/>
    <w:rsid w:val="000D47B1"/>
    <w:rsid w:val="000F2107"/>
    <w:rsid w:val="0012266A"/>
    <w:rsid w:val="001446B0"/>
    <w:rsid w:val="0014772A"/>
    <w:rsid w:val="00180E9F"/>
    <w:rsid w:val="001979AD"/>
    <w:rsid w:val="001B2CD1"/>
    <w:rsid w:val="0022360D"/>
    <w:rsid w:val="00252E72"/>
    <w:rsid w:val="00266EFD"/>
    <w:rsid w:val="00296899"/>
    <w:rsid w:val="002C5B06"/>
    <w:rsid w:val="002D2FF1"/>
    <w:rsid w:val="002F7BB4"/>
    <w:rsid w:val="003003E5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3D5FF1"/>
    <w:rsid w:val="00400D28"/>
    <w:rsid w:val="00444C5E"/>
    <w:rsid w:val="0045005C"/>
    <w:rsid w:val="004712E7"/>
    <w:rsid w:val="00485E76"/>
    <w:rsid w:val="00494BE0"/>
    <w:rsid w:val="004A11DA"/>
    <w:rsid w:val="004A5046"/>
    <w:rsid w:val="004E0B79"/>
    <w:rsid w:val="004E1B6E"/>
    <w:rsid w:val="005045A2"/>
    <w:rsid w:val="005C4FE4"/>
    <w:rsid w:val="005F1EE4"/>
    <w:rsid w:val="005F47E9"/>
    <w:rsid w:val="00603022"/>
    <w:rsid w:val="006059CD"/>
    <w:rsid w:val="00630533"/>
    <w:rsid w:val="006418E8"/>
    <w:rsid w:val="00664EF9"/>
    <w:rsid w:val="00681E86"/>
    <w:rsid w:val="006828FD"/>
    <w:rsid w:val="00683043"/>
    <w:rsid w:val="006B08A2"/>
    <w:rsid w:val="006C1E5F"/>
    <w:rsid w:val="006C6DA5"/>
    <w:rsid w:val="006E07A0"/>
    <w:rsid w:val="006E5DBA"/>
    <w:rsid w:val="00704B92"/>
    <w:rsid w:val="007161EA"/>
    <w:rsid w:val="00733FBA"/>
    <w:rsid w:val="00744706"/>
    <w:rsid w:val="00746B9A"/>
    <w:rsid w:val="00763C2A"/>
    <w:rsid w:val="00767065"/>
    <w:rsid w:val="00781A3C"/>
    <w:rsid w:val="00793BEB"/>
    <w:rsid w:val="007B446E"/>
    <w:rsid w:val="007B760A"/>
    <w:rsid w:val="007D3C76"/>
    <w:rsid w:val="007D3F02"/>
    <w:rsid w:val="007D5758"/>
    <w:rsid w:val="007D5F5B"/>
    <w:rsid w:val="007F2EF9"/>
    <w:rsid w:val="007F3BC0"/>
    <w:rsid w:val="00816757"/>
    <w:rsid w:val="00853613"/>
    <w:rsid w:val="008819AF"/>
    <w:rsid w:val="00891506"/>
    <w:rsid w:val="0089484F"/>
    <w:rsid w:val="008A7688"/>
    <w:rsid w:val="008B449F"/>
    <w:rsid w:val="008D35B1"/>
    <w:rsid w:val="008E247B"/>
    <w:rsid w:val="008F01B2"/>
    <w:rsid w:val="0090529F"/>
    <w:rsid w:val="00916B6F"/>
    <w:rsid w:val="00935667"/>
    <w:rsid w:val="00942996"/>
    <w:rsid w:val="009429A9"/>
    <w:rsid w:val="00950720"/>
    <w:rsid w:val="009A45DB"/>
    <w:rsid w:val="009D3A6A"/>
    <w:rsid w:val="009D4BEE"/>
    <w:rsid w:val="009E58DA"/>
    <w:rsid w:val="00A00265"/>
    <w:rsid w:val="00A11839"/>
    <w:rsid w:val="00A131F4"/>
    <w:rsid w:val="00A21E4F"/>
    <w:rsid w:val="00A3325A"/>
    <w:rsid w:val="00A474B4"/>
    <w:rsid w:val="00A542B7"/>
    <w:rsid w:val="00A55574"/>
    <w:rsid w:val="00A6345A"/>
    <w:rsid w:val="00A66D05"/>
    <w:rsid w:val="00A7461F"/>
    <w:rsid w:val="00AC3FD8"/>
    <w:rsid w:val="00AD2F92"/>
    <w:rsid w:val="00AD5227"/>
    <w:rsid w:val="00AE3F0C"/>
    <w:rsid w:val="00AE5E4E"/>
    <w:rsid w:val="00AE738B"/>
    <w:rsid w:val="00AF3A1D"/>
    <w:rsid w:val="00AF77E4"/>
    <w:rsid w:val="00B029BE"/>
    <w:rsid w:val="00B1421D"/>
    <w:rsid w:val="00B34D05"/>
    <w:rsid w:val="00B56E90"/>
    <w:rsid w:val="00B75C48"/>
    <w:rsid w:val="00B76BB2"/>
    <w:rsid w:val="00B85CC8"/>
    <w:rsid w:val="00BC2B69"/>
    <w:rsid w:val="00BD5AA5"/>
    <w:rsid w:val="00C10639"/>
    <w:rsid w:val="00C16E77"/>
    <w:rsid w:val="00C33657"/>
    <w:rsid w:val="00C43C68"/>
    <w:rsid w:val="00C541CC"/>
    <w:rsid w:val="00C67197"/>
    <w:rsid w:val="00C91176"/>
    <w:rsid w:val="00C9699D"/>
    <w:rsid w:val="00CA2329"/>
    <w:rsid w:val="00CA311B"/>
    <w:rsid w:val="00CB0202"/>
    <w:rsid w:val="00CD501C"/>
    <w:rsid w:val="00CF2F41"/>
    <w:rsid w:val="00D23CFD"/>
    <w:rsid w:val="00D2503C"/>
    <w:rsid w:val="00D5471B"/>
    <w:rsid w:val="00DA77EE"/>
    <w:rsid w:val="00DA7AE1"/>
    <w:rsid w:val="00DF5042"/>
    <w:rsid w:val="00DF775E"/>
    <w:rsid w:val="00E02D03"/>
    <w:rsid w:val="00E07D64"/>
    <w:rsid w:val="00E25DDD"/>
    <w:rsid w:val="00E30F2C"/>
    <w:rsid w:val="00E437FF"/>
    <w:rsid w:val="00E47B08"/>
    <w:rsid w:val="00E56BA4"/>
    <w:rsid w:val="00E65176"/>
    <w:rsid w:val="00E83566"/>
    <w:rsid w:val="00E878FF"/>
    <w:rsid w:val="00ED5C2E"/>
    <w:rsid w:val="00EF2B13"/>
    <w:rsid w:val="00EF7DA9"/>
    <w:rsid w:val="00F543B2"/>
    <w:rsid w:val="00F80212"/>
    <w:rsid w:val="00F85F33"/>
    <w:rsid w:val="00F9635E"/>
    <w:rsid w:val="00FA1B7C"/>
    <w:rsid w:val="00FB0142"/>
    <w:rsid w:val="00FB4095"/>
    <w:rsid w:val="00FC2D1F"/>
    <w:rsid w:val="00FC612D"/>
    <w:rsid w:val="00FD4FF4"/>
    <w:rsid w:val="00FF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link w:val="ObinitekstChar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0230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3075"/>
    <w:rPr>
      <w:rFonts w:cs="Tahoma" w:hAnsi="Tahoma" w:ascii="Tahoma"/>
      <w:sz w:val="16"/>
      <w:szCs w:val="16"/>
      <w:lang w:val="en-GB"/>
    </w:rPr>
  </w:style>
  <w:style w:customStyle="true" w:styleId="ObinitekstChar" w:type="character">
    <w:name w:val="Obični tekst Char"/>
    <w:basedOn w:val="Zadanifontodlomka"/>
    <w:link w:val="Obinitekst"/>
    <w:rsid w:val="00A3325A"/>
    <w:rPr>
      <w:rFonts w:cs="Courier New" w:hAnsi="Courier New" w:ascii="Courier New"/>
      <w:sz w:val="24"/>
    </w:rPr>
  </w:style>
  <w:style w:styleId="Tekstrezerviranogmjesta" w:type="character">
    <w:name w:val="Placeholder Text"/>
    <w:basedOn w:val="Zadanifontodlomka"/>
    <w:uiPriority w:val="99"/>
    <w:semiHidden/>
    <w:rsid w:val="00C16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E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E7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E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E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link w:val="ObinitekstChar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0230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3075"/>
    <w:rPr>
      <w:rFonts w:ascii="Tahoma" w:cs="Tahoma" w:hAnsi="Tahoma"/>
      <w:sz w:val="16"/>
      <w:szCs w:val="16"/>
      <w:lang w:val="en-GB"/>
    </w:rPr>
  </w:style>
  <w:style w:customStyle="1" w:styleId="ObinitekstChar" w:type="character">
    <w:name w:val="Obični tekst Char"/>
    <w:basedOn w:val="Zadanifontodlomka"/>
    <w:link w:val="Obinitekst"/>
    <w:rsid w:val="00A3325A"/>
    <w:rPr>
      <w:rFonts w:ascii="Courier New" w:cs="Courier New" w:hAnsi="Courier New"/>
      <w:sz w:val="24"/>
    </w:rPr>
  </w:style>
  <w:style w:styleId="Tekstrezerviranogmjesta" w:type="character">
    <w:name w:val="Placeholder Text"/>
    <w:basedOn w:val="Zadanifontodlomka"/>
    <w:uiPriority w:val="99"/>
    <w:semiHidden/>
    <w:rsid w:val="00C16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E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E7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E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E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046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81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18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1.9-30.11.2018.</izvorni_sadrzaj>
    <derivirana_varijabla naziv="DomainObject.Primjedba_1">1.9-30.11.2018.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potraživanja; Marin Jureša; Zoran Rošić</izvorni_sadrzaj>
    <derivirana_varijabla naziv="DomainObject.Predmet.StrankaFormated_1">  Agencija za osiguranje radničkih potraživanja; Marin Jureša; Zoran Rošić</derivirana_varijabla>
  </DomainObject.Predmet.StrankaFormated>
  <DomainObject.Predmet.StrankaFormatedOIB>
    <izvorni_sadrzaj>  Agencija za osiguranje radničkih potraživanja, OIB 04323472109; Marin Jureša, OIB 95636174246; Zoran Rošić, OIB 54083661836</izvorni_sadrzaj>
    <derivirana_varijabla naziv="DomainObject.Predmet.StrankaFormatedOIB_1">  Agencija za osiguranje radničkih potraživanja, OIB 04323472109; Marin Jureša, OIB 95636174246; Zoran Rošić, OIB 54083661836</derivirana_varijabla>
  </DomainObject.Predmet.StrankaFormatedOIB>
  <DomainObject.Predmet.StrankaFormatedWithAdress>
    <izvorni_sadrzaj> Agencija za osiguranje radničkih potraživanja, Frankopanska 11, 10000 Zagreb; Marin Jureša, DREŽNIČKA 6, 51000 Rijeka; Zoran Rošić, ZAMETSKA 102, 51000 Rijeka</izvorni_sadrzaj>
    <derivirana_varijabla naziv="DomainObject.Predmet.StrankaFormatedWithAdress_1"> Agencija za osiguranje radničkih potraživanja, Frankopanska 11, 10000 Zagreb; Marin Jureša, DREŽNIČKA 6, 51000 Rijeka; Zoran Rošić, ZAMETSKA 102, 51000 Rijeka</derivirana_varijabla>
  </DomainObject.Predmet.StrankaFormatedWithAdress>
  <DomainObject.Predmet.StrankaFormatedWithAdressOIB>
    <izvorni_sadrzaj> Agencija za osiguranje radničkih potraživanja, OIB 04323472109, Frankopanska 11, 10000 Zagreb; Marin Jureša, OIB 95636174246, DREŽNIČKA 6, 51000 Rijeka; Zoran Rošić, OIB 54083661836, ZAMETSKA 102, 51000 Rijeka</izvorni_sadrzaj>
    <derivirana_varijabla naziv="DomainObject.Predmet.StrankaFormatedWithAdressOIB_1"> Agencija za osiguranje radničkih potraživanja, OIB 04323472109, Frankopanska 11, 10000 Zagreb; Marin Jureša, OIB 95636174246, DREŽNIČKA 6, 51000 Rijeka; Zoran Rošić, OIB 54083661836, ZAMETSKA 102, 51000 Rijeka</derivirana_varijabla>
  </DomainObject.Predmet.StrankaFormatedWithAdressOIB>
  <DomainObject.Predmet.StrankaWithAdress>
    <izvorni_sadrzaj>Agencija za osiguranje radničkih potraživanja Frankopanska 11,10000 Zagreb,Marin Jureša DREŽNIČKA 6,51000 Rijeka,Zoran Rošić ZAMETSKA 102,51000 Rijeka</izvorni_sadrzaj>
    <derivirana_varijabla naziv="DomainObject.Predmet.StrankaWithAdress_1">Agencija za osiguranje radničkih potraživanja Frankopanska 11,10000 Zagreb,Marin Jureša DREŽNIČKA 6,51000 Rijeka,Zoran Rošić ZAMETSKA 102,51000 Rijeka</derivirana_varijabla>
  </DomainObject.Predmet.StrankaWithAdress>
  <DomainObject.Predmet.StrankaWithAdressOIB>
    <izvorni_sadrzaj>Agencija za osiguranje radničkih potraživanja, OIB 04323472109, Frankopanska 11,10000 Zagreb,Marin Jureša, OIB 95636174246, DREŽNIČKA 6,51000 Rijeka,Zoran Rošić, OIB 54083661836, ZAMETSKA 102,51000 Rijeka</izvorni_sadrzaj>
    <derivirana_varijabla naziv="DomainObject.Predmet.StrankaWithAdressOIB_1">Agencija za osiguranje radničkih potraživanja, OIB 04323472109, Frankopanska 11,10000 Zagreb,Marin Jureša, OIB 95636174246, DREŽNIČKA 6,51000 Rijeka,Zoran Rošić, OIB 54083661836, ZAMETSKA 102,51000 Rijeka</derivirana_varijabla>
  </DomainObject.Predmet.StrankaWithAdressOIB>
  <DomainObject.Predmet.StrankaNazivFormated>
    <izvorni_sadrzaj>Agencija za osiguranje radničkih potraživanja,Marin Jureša,Zoran Rošić</izvorni_sadrzaj>
    <derivirana_varijabla naziv="DomainObject.Predmet.StrankaNazivFormated_1">Agencija za osiguranje radničkih potraživanja,Marin Jureša,Zoran Rošić</derivirana_varijabla>
  </DomainObject.Predmet.StrankaNazivFormated>
  <DomainObject.Predmet.StrankaNazivFormatedOIB>
    <izvorni_sadrzaj>Agencija za osiguranje radničkih potraživanja, OIB 04323472109,Marin Jureša, OIB 95636174246,Zoran Rošić, OIB 54083661836</izvorni_sadrzaj>
    <derivirana_varijabla naziv="DomainObject.Predmet.StrankaNazivFormatedOIB_1">Agencija za osiguranje radničkih potraživanja, OIB 04323472109,Marin Jureša, OIB 95636174246,Zoran Rošić, OIB 54083661836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Agencija za osiguranje radničkih potraživanja</item>
      <item>Marin Jureša</item>
      <item>Zoran Rošić</item>
    </izvorni_sadrzaj>
    <derivirana_varijabla naziv="DomainObject.Predmet.StrankaListFormated_1">
      <item>Agencija za osiguranje radničkih potraživanja</item>
      <item>Marin Jureša</item>
      <item>Zoran Rošić</item>
    </derivirana_varijabla>
  </DomainObject.Predmet.StrankaListFormated>
  <DomainObject.Predmet.StrankaListFormatedOIB>
    <izvorni_sadrzaj>
      <item>Agencija za osiguranje radničkih potraživanja, OIB 04323472109</item>
      <item>Marin Jureša, OIB 95636174246</item>
      <item>Zoran Rošić, OIB 54083661836</item>
    </izvorni_sadrzaj>
    <derivirana_varijabla naziv="DomainObject.Predmet.StrankaListFormatedOIB_1">
      <item>Agencija za osiguranje radničkih potraživanja, OIB 04323472109</item>
      <item>Marin Jureša, OIB 95636174246</item>
      <item>Zoran Rošić, OIB 54083661836</item>
    </derivirana_varijabla>
  </DomainObject.Predmet.StrankaListFormatedOIB>
  <DomainObject.Predmet.StrankaListFormatedWithAdress>
    <izvorni_sadrzaj>
      <item>Agencija za osiguranje radničkih potraživanja, Frankopanska 11, 10000 Zagreb</item>
      <item>Marin Jureša, DREŽNIČKA 6, 51000 Rijeka</item>
      <item>Zoran Rošić, ZAMETSKA 102, 51000 Rijeka</item>
    </izvorni_sadrzaj>
    <derivirana_varijabla naziv="DomainObject.Predmet.StrankaListFormatedWithAdress_1">
      <item>Agencija za osiguranje radničkih potraživanja, Frankopanska 11, 10000 Zagreb</item>
      <item>Marin Jureša, DREŽNIČKA 6, 51000 Rijeka</item>
      <item>Zoran Rošić, ZAMETSKA 102, 51000 Rijeka</item>
    </derivirana_varijabla>
  </DomainObject.Predmet.StrankaListFormatedWithAdress>
  <DomainObject.Predmet.StrankaListFormatedWithAdressOIB>
    <izvorni_sadrzaj>
      <item>Agencija za osiguranje radničkih potraživanja, OIB 04323472109, Frankopanska 11, 10000 Zagreb</item>
      <item>Marin Jureša, OIB 95636174246, DREŽNIČKA 6, 51000 Rijeka</item>
      <item>Zoran Rošić, OIB 54083661836, ZAMETSKA 102, 51000 Rijeka</item>
    </izvorni_sadrzaj>
    <derivirana_varijabla naziv="DomainObject.Predmet.StrankaListFormatedWithAdressOIB_1">
      <item>Agencija za osiguranje radničkih potraživanja, OIB 04323472109, Frankopanska 11, 10000 Zagreb</item>
      <item>Marin Jureša, OIB 95636174246, DREŽNIČKA 6, 51000 Rijeka</item>
      <item>Zoran Rošić, OIB 54083661836, ZAMETSKA 102, 51000 Rijeka</item>
    </derivirana_varijabla>
  </DomainObject.Predmet.StrankaListFormatedWithAdressOIB>
  <DomainObject.Predmet.StrankaListNazivFormated>
    <izvorni_sadrzaj>
      <item>Agencija za osiguranje radničkih potraživanja</item>
      <item>Marin Jureša</item>
      <item>Zoran Rošić</item>
    </izvorni_sadrzaj>
    <derivirana_varijabla naziv="DomainObject.Predmet.StrankaListNazivFormated_1">
      <item>Agencija za osiguranje radničkih potraživanja</item>
      <item>Marin Jureša</item>
      <item>Zoran Rošić</item>
    </derivirana_varijabla>
  </DomainObject.Predmet.StrankaListNazivFormated>
  <DomainObject.Predmet.StrankaListNazivFormatedOIB>
    <izvorni_sadrzaj>
      <item>Agencija za osiguranje radničkih potraživanja, OIB 04323472109</item>
      <item>Marin Jureša, OIB 95636174246</item>
      <item>Zoran Rošić, OIB 54083661836</item>
    </izvorni_sadrzaj>
    <derivirana_varijabla naziv="DomainObject.Predmet.StrankaListNazivFormatedOIB_1">
      <item>Agencija za osiguranje radničkih potraživanja, OIB 04323472109</item>
      <item>Marin Jureša, OIB 95636174246</item>
      <item>Zoran Rošić, OIB 54083661836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KVARNER VIENNA INSURANCE GROUP d.d.</item>
      <item>KRISTIAN PLAZONIĆ</item>
      <item>ZLATKO TAHMAS</item>
      <item>Zdravko Čupković</item>
      <item>Mladen Karamarko</item>
      <item>HYPO  ALPE  ADRIA  BANK   d.d.</item>
      <item>ŽELJKA UGARKOVIĆ</item>
      <item>Darko Tonžetić</item>
      <item>HYPO LEASING KROTIEN d.o.o. Podružnica Rijeka</item>
      <item>Miran Ključariček</item>
      <item>DENIS FRLETA</item>
      <item>Branimir Lepur</item>
      <item>ELEKTROLUX d.d.</item>
      <item>POREZNA UPRAVA</item>
      <item>Veda Šestan</item>
      <item>ŽDO RIJEKA</item>
      <item>Nikolina Subašić</item>
      <item>OPĆINSKO DRŽAVNO ODVJETNIŠTVO</item>
      <item>IVICA KATIĆ</item>
      <item>Damir Račić</item>
      <item>CENTAR BANKA d.d.</item>
      <item>ZOU VUKIĆ i dr.</item>
      <item>LIDIJA SVOBODA KURKA</item>
      <item>Odvjetnik IVICA RUŠIN</item>
      <item>BORIVOJ MITRIĆ</item>
      <item>ZOU VELJKO KNEŽEVIĆ</item>
      <item>GRAD ZAGREB</item>
      <item>Partner banka d.d.</item>
      <item>PULA HERCULANEA d.o.o.</item>
      <item>ELEKTROPRIMORJE RIJEKA</item>
      <item>HRVOJE HEĆIMOVIĆ</item>
      <item>HŽ PUTNIČKI PRIJEVOZ d.o.o.</item>
      <item>Odvjetnik Đuro Čubrilo</item>
      <item>ZOU KOZJAK - RENDIĆ</item>
      <item>Zdenka Dujmović</item>
      <item>Ana Holjar</item>
      <item>Hypo leasing Kroatien d.o.o.</item>
      <item>odvjetnik Žarko Smolčić</item>
      <item>odvjetničko društvo BAROVIĆ GAVRANOVIĆ BILIĆ</item>
      <item>Odvjetnik Tomislav Zorić</item>
      <item>UNICREDIT LEASING CROATIA d.o.o.</item>
      <item>ZOU Goran Veljović i dr.</item>
      <item>ODVJETNIK BRANIMIR IVEKOVIĆ</item>
      <item>ODVJETNIČKO DRUŠTVO BAROVIĆ GAVRANOVIĆ BILIĆ</item>
      <item>MIKROFILM d.o.o.</item>
      <item>BKS BANK d.d. n/r GORANA RAMEŠE</item>
      <item>KARMEN KRALJ RAHINOVSKI</item>
      <item>TRANSADRIA d.d. N/R RANKE KOS</item>
      <item>Odvjetnica MARTINA TONČIĆ BOTA</item>
      <item>POREZNA UPRAVA N/R KSENIJE LUŠTICA</item>
      <item>SUZANA JANSKY</item>
      <item>CROATIA BANKA d.d. N/R SNJEŽANA DRENŠKI</item>
      <item>Odvjetničko društvo Rude i partneri</item>
      <item>LORIS RAK</item>
      <item>Maja Krščanski</item>
      <item>CROATIA ZDRAVSTVENO OSIGURANJE</item>
      <item>odvjetničko društvo Leko i partneri</item>
      <item>ODVJETNIK KRISTIJAN ČUJKO</item>
      <item>PLOVPUT d.o.o.</item>
      <item>Banka kovanica d.d.</item>
      <item>Milan Šupica</item>
      <item>ODVJETNIK MARIJA CVITANUŠIĆ</item>
      <item>ZDENKO PASARIĆ</item>
      <item>Croatia banka d.d.</item>
      <item>Višnja Jelenčić</item>
      <item>KARMEN POUH GALOVIĆ</item>
      <item>Mirjana Batić</item>
      <item>Podravska banka d.d.</item>
      <item>JADRAN HOTELI d.d.</item>
      <item>Franco Buttignon</item>
      <item>HRVATSKA POŠTA</item>
      <item>Robert Kopajtić</item>
      <item>ŠTED BANKA d.d.</item>
      <item>SANJA BRKIĆ</item>
      <item>OTP BANKA d.d.</item>
      <item>CANTABILE d.o.o.</item>
      <item>HLB INŽENJERSKI BIRO d.o.o.</item>
      <item>IRIS PAVLOVIĆ</item>
      <item>HEP OPSKRBA d.o.o.</item>
      <item>Marina Punat d.o.o.</item>
      <item>PULJANKA d.d.</item>
      <item>ARINKA SERŠIĆ</item>
      <item>Vesna Butina</item>
      <item>ODVJETNIČKO DRUŠTVO KOS I PARTNERI</item>
      <item>Asančaić Gordana</item>
      <item>ZRAČNA LUKA ZGREB d.d.</item>
      <item>odvjetničko društvo BORIĆ I PARTNERI d.o.o.</item>
      <item>Petra Bartolić</item>
      <item>HT HRVATSKI TELEKOM d.d. Sjedište Rijeka</item>
      <item>Igor Mišković</item>
      <item>Bosiljka Zmijalac Kombol</item>
      <item>Nikolina Subašić</item>
      <item>ŽDO RIJEKA Građansko upravni odjel</item>
      <item>Zorica Sekulić Petrović</item>
      <item>ZAGREBAČKI HOLDING d.o.o.</item>
      <item>BARAJ d.o.o. Rijeka</item>
      <item>ELEKTROLUX d.d.</item>
      <item>Mjarija Bugarin</item>
      <item>TERMOCOMMERCE d.o.o.</item>
      <item>Tomislav Šižgorić</item>
      <item>odvjetnik FRANJO ŠEBIJAN</item>
      <item>Martina Pezelj</item>
      <item>Odvjetnik Đorđe Perković</item>
      <item>Branimir Iveković, odvjetnik</item>
      <item>Ljiljana Novaković</item>
      <item>Ana Marija Detelić</item>
      <item>odvjetnički ured AVDAGIĆ</item>
      <item>odvjetničko društvo Rude i partneri j.t.d.</item>
      <item>Orlić Nataša</item>
      <item>Sandra MARTINIĆ</item>
      <item>KARMEN POUH GALOVIĆ</item>
      <item>MILAN MUSULIN</item>
      <item>Fočić Ankica</item>
      <item>Željkica Bušljeta</item>
      <item>LUČKA UPRAVA</item>
      <item>Odvjetniško društvo LEKO  i partneri</item>
      <item>ANTUNOVIĆ TA d.o.o.</item>
      <item>Petra Bartolić</item>
      <item>Biserka Sklepić</item>
      <item>Milan Musulin</item>
      <item>Diana Ropac Kumičić</item>
      <item>Petra Bartolić</item>
      <item>H-ABDUCO društvo s ograničenom odgovornošću za usluge</item>
    </izvorni_sadrzaj>
    <derivirana_varijabla naziv="DomainObject.Predmet.OstaliListFormated_1">
      <item>KVARNER VIENNA INSURANCE GROUP d.d.</item>
      <item>KRISTIAN PLAZONIĆ</item>
      <item>ZLATKO TAHMAS</item>
      <item>Zdravko Čupković</item>
      <item>Mladen Karamarko</item>
      <item>HYPO  ALPE  ADRIA  BANK   d.d.</item>
      <item>ŽELJKA UGARKOVIĆ</item>
      <item>Darko Tonžetić</item>
      <item>HYPO LEASING KROTIEN d.o.o. Podružnica Rijeka</item>
      <item>Miran Ključariček</item>
      <item>DENIS FRLETA</item>
      <item>Branimir Lepur</item>
      <item>ELEKTROLUX d.d.</item>
      <item>POREZNA UPRAVA</item>
      <item>Veda Šestan</item>
      <item>ŽDO RIJEKA</item>
      <item>Nikolina Subašić</item>
      <item>OPĆINSKO DRŽAVNO ODVJETNIŠTVO</item>
      <item>IVICA KATIĆ</item>
      <item>Damir Račić</item>
      <item>CENTAR BANKA d.d.</item>
      <item>ZOU VUKIĆ i dr.</item>
      <item>LIDIJA SVOBODA KURKA</item>
      <item>Odvjetnik IVICA RUŠIN</item>
      <item>BORIVOJ MITRIĆ</item>
      <item>ZOU VELJKO KNEŽEVIĆ</item>
      <item>GRAD ZAGREB</item>
      <item>Partner banka d.d.</item>
      <item>PULA HERCULANEA d.o.o.</item>
      <item>ELEKTROPRIMORJE RIJEKA</item>
      <item>HRVOJE HEĆIMOVIĆ</item>
      <item>HŽ PUTNIČKI PRIJEVOZ d.o.o.</item>
      <item>Odvjetnik Đuro Čubrilo</item>
      <item>ZOU KOZJAK - RENDIĆ</item>
      <item>Zdenka Dujmović</item>
      <item>Ana Holjar</item>
      <item>Hypo leasing Kroatien d.o.o.</item>
      <item>odvjetnik Žarko Smolčić</item>
      <item>odvjetničko društvo BAROVIĆ GAVRANOVIĆ BILIĆ</item>
      <item>Odvjetnik Tomislav Zorić</item>
      <item>UNICREDIT LEASING CROATIA d.o.o.</item>
      <item>ZOU Goran Veljović i dr.</item>
      <item>ODVJETNIK BRANIMIR IVEKOVIĆ</item>
      <item>ODVJETNIČKO DRUŠTVO BAROVIĆ GAVRANOVIĆ BILIĆ</item>
      <item>MIKROFILM d.o.o.</item>
      <item>BKS BANK d.d. n/r GORANA RAMEŠE</item>
      <item>KARMEN KRALJ RAHINOVSKI</item>
      <item>TRANSADRIA d.d. N/R RANKE KOS</item>
      <item>Odvjetnica MARTINA TONČIĆ BOTA</item>
      <item>POREZNA UPRAVA N/R KSENIJE LUŠTICA</item>
      <item>SUZANA JANSKY</item>
      <item>CROATIA BANKA d.d. N/R SNJEŽANA DRENŠKI</item>
      <item>Odvjetničko društvo Rude i partneri</item>
      <item>LORIS RAK</item>
      <item>Maja Krščanski</item>
      <item>CROATIA ZDRAVSTVENO OSIGURANJE</item>
      <item>odvjetničko društvo Leko i partneri</item>
      <item>ODVJETNIK KRISTIJAN ČUJKO</item>
      <item>PLOVPUT d.o.o.</item>
      <item>Banka kovanica d.d.</item>
      <item>Milan Šupica</item>
      <item>ODVJETNIK MARIJA CVITANUŠIĆ</item>
      <item>ZDENKO PASARIĆ</item>
      <item>Croatia banka d.d.</item>
      <item>Višnja Jelenčić</item>
      <item>KARMEN POUH GALOVIĆ</item>
      <item>Mirjana Batić</item>
      <item>Podravska banka d.d.</item>
      <item>JADRAN HOTELI d.d.</item>
      <item>Franco Buttignon</item>
      <item>HRVATSKA POŠTA</item>
      <item>Robert Kopajtić</item>
      <item>ŠTED BANKA d.d.</item>
      <item>SANJA BRKIĆ</item>
      <item>OTP BANKA d.d.</item>
      <item>CANTABILE d.o.o.</item>
      <item>HLB INŽENJERSKI BIRO d.o.o.</item>
      <item>IRIS PAVLOVIĆ</item>
      <item>HEP OPSKRBA d.o.o.</item>
      <item>Marina Punat d.o.o.</item>
      <item>PULJANKA d.d.</item>
      <item>ARINKA SERŠIĆ</item>
      <item>Vesna Butina</item>
      <item>ODVJETNIČKO DRUŠTVO KOS I PARTNERI</item>
      <item>Asančaić Gordana</item>
      <item>ZRAČNA LUKA ZGREB d.d.</item>
      <item>odvjetničko društvo BORIĆ I PARTNERI d.o.o.</item>
      <item>Petra Bartolić</item>
      <item>HT HRVATSKI TELEKOM d.d. Sjedište Rijeka</item>
      <item>Igor Mišković</item>
      <item>Bosiljka Zmijalac Kombol</item>
      <item>Nikolina Subašić</item>
      <item>ŽDO RIJEKA Građansko upravni odjel</item>
      <item>Zorica Sekulić Petrović</item>
      <item>ZAGREBAČKI HOLDING d.o.o.</item>
      <item>BARAJ d.o.o. Rijeka</item>
      <item>ELEKTROLUX d.d.</item>
      <item>Mjarija Bugarin</item>
      <item>TERMOCOMMERCE d.o.o.</item>
      <item>Tomislav Šižgorić</item>
      <item>odvjetnik FRANJO ŠEBIJAN</item>
      <item>Martina Pezelj</item>
      <item>Odvjetnik Đorđe Perković</item>
      <item>Branimir Iveković, odvjetnik</item>
      <item>Ljiljana Novaković</item>
      <item>Ana Marija Detelić</item>
      <item>odvjetnički ured AVDAGIĆ</item>
      <item>odvjetničko društvo Rude i partneri j.t.d.</item>
      <item>Orlić Nataša</item>
      <item>Sandra MARTINIĆ</item>
      <item>KARMEN POUH GALOVIĆ</item>
      <item>MILAN MUSULIN</item>
      <item>Fočić Ankica</item>
      <item>Željkica Bušljeta</item>
      <item>LUČKA UPRAVA</item>
      <item>Odvjetniško društvo LEKO  i partneri</item>
      <item>ANTUNOVIĆ TA d.o.o.</item>
      <item>Petra Bartolić</item>
      <item>Biserka Sklepić</item>
      <item>Milan Musulin</item>
      <item>Diana Ropac Kumičić</item>
      <item>Petra Bartolić</item>
      <item>H-ABDUCO društvo s ograničenom odgovornošću za usluge</item>
    </derivirana_varijabla>
  </DomainObject.Predmet.OstaliListFormated>
  <DomainObject.Predmet.OstaliListFormatedOIB>
    <izvorni_sadrzaj>
      <item>KVARNER VIENNA INSURANCE GROUP d.d.</item>
      <item>KRISTIAN PLAZONIĆ</item>
      <item>ZLATKO TAHMAS</item>
      <item>Zdravko Čupković, OIB 74095088079</item>
      <item>Mladen Karamarko</item>
      <item>HYPO  ALPE  ADRIA  BANK   d.d.</item>
      <item>ŽELJKA UGARKOVIĆ</item>
      <item>Darko Tonžetić</item>
      <item>HYPO LEASING KROTIEN d.o.o. Podružnica Rijeka</item>
      <item>Miran Ključariček</item>
      <item>DENIS FRLETA</item>
      <item>Branimir Lepur</item>
      <item>ELEKTROLUX d.d., OIB 27171948847</item>
      <item>POREZNA UPRAVA</item>
      <item>Veda Šestan</item>
      <item>ŽDO RIJEKA</item>
      <item>Nikolina Subašić</item>
      <item>OPĆINSKO DRŽAVNO ODVJETNIŠTVO</item>
      <item>IVICA KATIĆ</item>
      <item>Damir Račić</item>
      <item>CENTAR BANKA d.d.</item>
      <item>ZOU VUKIĆ i dr.</item>
      <item>LIDIJA SVOBODA KURKA</item>
      <item>Odvjetnik IVICA RUŠIN</item>
      <item>BORIVOJ MITRIĆ</item>
      <item>ZOU VELJKO KNEŽEVIĆ</item>
      <item>GRAD ZAGREB</item>
      <item>Partner banka d.d., OIB 71221608291</item>
      <item>PULA HERCULANEA d.o.o.</item>
      <item>ELEKTROPRIMORJE RIJEKA</item>
      <item>HRVOJE HEĆIMOVIĆ</item>
      <item>HŽ PUTNIČKI PRIJEVOZ d.o.o.</item>
      <item>Odvjetnik Đuro Čubrilo</item>
      <item>ZOU KOZJAK - RENDIĆ</item>
      <item>Zdenka Dujmović</item>
      <item>Ana Holjar</item>
      <item>Hypo leasing Kroatien d.o.o., OIB 87064273078</item>
      <item>odvjetnik Žarko Smolčić</item>
      <item>odvjetničko društvo BAROVIĆ GAVRANOVIĆ BILIĆ, OIB 57244003002</item>
      <item>Odvjetnik Tomislav Zorić</item>
      <item>UNICREDIT LEASING CROATIA d.o.o., OIB 18736141210</item>
      <item>ZOU Goran Veljović i dr.</item>
      <item>ODVJETNIK BRANIMIR IVEKOVIĆ</item>
      <item>ODVJETNIČKO DRUŠTVO BAROVIĆ GAVRANOVIĆ BILIĆ, OIB 57244003002</item>
      <item>MIKROFILM d.o.o.</item>
      <item>BKS BANK d.d. n/r GORANA RAMEŠE</item>
      <item>KARMEN KRALJ RAHINOVSKI</item>
      <item>TRANSADRIA d.d. N/R RANKE KOS</item>
      <item>Odvjetnica MARTINA TONČIĆ BOTA</item>
      <item>POREZNA UPRAVA N/R KSENIJE LUŠTICA</item>
      <item>SUZANA JANSKY</item>
      <item>CROATIA BANKA d.d. N/R SNJEŽANA DRENŠKI</item>
      <item>Odvjetničko društvo Rude i partneri</item>
      <item>LORIS RAK</item>
      <item>Maja Krščanski</item>
      <item>CROATIA ZDRAVSTVENO OSIGURANJE</item>
      <item>odvjetničko društvo Leko i partneri</item>
      <item>ODVJETNIK KRISTIJAN ČUJKO</item>
      <item>PLOVPUT d.o.o., OIB 14480721492</item>
      <item>Banka kovanica d.d.</item>
      <item>Milan Šupica</item>
      <item>ODVJETNIK MARIJA CVITANUŠIĆ</item>
      <item>ZDENKO PASARIĆ</item>
      <item>Croatia banka d.d.</item>
      <item>Višnja Jelenčić</item>
      <item>KARMEN POUH GALOVIĆ</item>
      <item>Mirjana Batić</item>
      <item>Podravska banka d.d., OIB 97326283154</item>
      <item>JADRAN HOTELI d.d., OIB 45875673150</item>
      <item>Franco Buttignon</item>
      <item>HRVATSKA POŠTA</item>
      <item>Robert Kopajtić</item>
      <item>ŠTED BANKA d.d.</item>
      <item>SANJA BRKIĆ</item>
      <item>OTP BANKA d.d.</item>
      <item>CANTABILE d.o.o., OIB 07865774959</item>
      <item>HLB INŽENJERSKI BIRO d.o.o.</item>
      <item>IRIS PAVLOVIĆ</item>
      <item>HEP OPSKRBA d.o.o.</item>
      <item>Marina Punat d.o.o.</item>
      <item>PULJANKA d.d., OIB 63315096047</item>
      <item>ARINKA SERŠIĆ</item>
      <item>Vesna Butina</item>
      <item>ODVJETNIČKO DRUŠTVO KOS I PARTNERI</item>
      <item>Asančaić Gordana</item>
      <item>ZRAČNA LUKA ZGREB d.d., OIB 77395415345</item>
      <item>odvjetničko društvo BORIĆ I PARTNERI d.o.o.</item>
      <item>Petra Bartolić</item>
      <item>HT HRVATSKI TELEKOM d.d. Sjedište Rijeka</item>
      <item>Igor Mišković</item>
      <item>Bosiljka Zmijalac Kombol</item>
      <item>Nikolina Subašić, OIB 76484484333</item>
      <item>ŽDO RIJEKA Građansko upravni odjel</item>
      <item>Zorica Sekulić Petrović</item>
      <item>ZAGREBAČKI HOLDING d.o.o.</item>
      <item>BARAJ d.o.o. Rijeka, OIB 39400010860</item>
      <item>ELEKTROLUX d.d.</item>
      <item>Mjarija Bugarin</item>
      <item>TERMOCOMMERCE d.o.o.</item>
      <item>Tomislav Šižgorić, OIB 38389840072</item>
      <item>odvjetnik FRANJO ŠEBIJAN</item>
      <item>Martina Pezelj</item>
      <item>Odvjetnik Đorđe Perković</item>
      <item>Branimir Iveković, odvjetnik</item>
      <item>Ljiljana Novaković</item>
      <item>Ana Marija Detelić</item>
      <item>odvjetnički ured AVDAGIĆ</item>
      <item>odvjetničko društvo Rude i partneri j.t.d., OIB 51746791608</item>
      <item>Orlić Nataša</item>
      <item>Sandra MARTINIĆ</item>
      <item>KARMEN POUH GALOVIĆ</item>
      <item>MILAN MUSULIN</item>
      <item>Fočić Ankica</item>
      <item>Željkica Bušljeta</item>
      <item>LUČKA UPRAVA</item>
      <item>Odvjetniško društvo LEKO  i partneri</item>
      <item>ANTUNOVIĆ TA d.o.o.</item>
      <item>Petra Bartolić</item>
      <item>Biserka Sklepić</item>
      <item>Milan Musulin</item>
      <item>Diana Ropac Kumičić</item>
      <item>Petra Bartolić</item>
      <item>H-ABDUCO društvo s ograničenom odgovornošću za usluge, OIB 13667298928</item>
    </izvorni_sadrzaj>
    <derivirana_varijabla naziv="DomainObject.Predmet.OstaliListFormatedOIB_1">
      <item>KVARNER VIENNA INSURANCE GROUP d.d.</item>
      <item>KRISTIAN PLAZONIĆ</item>
      <item>ZLATKO TAHMAS</item>
      <item>Zdravko Čupković, OIB 74095088079</item>
      <item>Mladen Karamarko</item>
      <item>HYPO  ALPE  ADRIA  BANK   d.d.</item>
      <item>ŽELJKA UGARKOVIĆ</item>
      <item>Darko Tonžetić</item>
      <item>HYPO LEASING KROTIEN d.o.o. Podružnica Rijeka</item>
      <item>Miran Ključariček</item>
      <item>DENIS FRLETA</item>
      <item>Branimir Lepur</item>
      <item>ELEKTROLUX d.d., OIB 27171948847</item>
      <item>POREZNA UPRAVA</item>
      <item>Veda Šestan</item>
      <item>ŽDO RIJEKA</item>
      <item>Nikolina Subašić</item>
      <item>OPĆINSKO DRŽAVNO ODVJETNIŠTVO</item>
      <item>IVICA KATIĆ</item>
      <item>Damir Račić</item>
      <item>CENTAR BANKA d.d.</item>
      <item>ZOU VUKIĆ i dr.</item>
      <item>LIDIJA SVOBODA KURKA</item>
      <item>Odvjetnik IVICA RUŠIN</item>
      <item>BORIVOJ MITRIĆ</item>
      <item>ZOU VELJKO KNEŽEVIĆ</item>
      <item>GRAD ZAGREB</item>
      <item>Partner banka d.d., OIB 71221608291</item>
      <item>PULA HERCULANEA d.o.o.</item>
      <item>ELEKTROPRIMORJE RIJEKA</item>
      <item>HRVOJE HEĆIMOVIĆ</item>
      <item>HŽ PUTNIČKI PRIJEVOZ d.o.o.</item>
      <item>Odvjetnik Đuro Čubrilo</item>
      <item>ZOU KOZJAK - RENDIĆ</item>
      <item>Zdenka Dujmović</item>
      <item>Ana Holjar</item>
      <item>Hypo leasing Kroatien d.o.o., OIB 87064273078</item>
      <item>odvjetnik Žarko Smolčić</item>
      <item>odvjetničko društvo BAROVIĆ GAVRANOVIĆ BILIĆ, OIB 57244003002</item>
      <item>Odvjetnik Tomislav Zorić</item>
      <item>UNICREDIT LEASING CROATIA d.o.o., OIB 18736141210</item>
      <item>ZOU Goran Veljović i dr.</item>
      <item>ODVJETNIK BRANIMIR IVEKOVIĆ</item>
      <item>ODVJETNIČKO DRUŠTVO BAROVIĆ GAVRANOVIĆ BILIĆ, OIB 57244003002</item>
      <item>MIKROFILM d.o.o.</item>
      <item>BKS BANK d.d. n/r GORANA RAMEŠE</item>
      <item>KARMEN KRALJ RAHINOVSKI</item>
      <item>TRANSADRIA d.d. N/R RANKE KOS</item>
      <item>Odvjetnica MARTINA TONČIĆ BOTA</item>
      <item>POREZNA UPRAVA N/R KSENIJE LUŠTICA</item>
      <item>SUZANA JANSKY</item>
      <item>CROATIA BANKA d.d. N/R SNJEŽANA DRENŠKI</item>
      <item>Odvjetničko društvo Rude i partneri</item>
      <item>LORIS RAK</item>
      <item>Maja Krščanski</item>
      <item>CROATIA ZDRAVSTVENO OSIGURANJE</item>
      <item>odvjetničko društvo Leko i partneri</item>
      <item>ODVJETNIK KRISTIJAN ČUJKO</item>
      <item>PLOVPUT d.o.o., OIB 14480721492</item>
      <item>Banka kovanica d.d.</item>
      <item>Milan Šupica</item>
      <item>ODVJETNIK MARIJA CVITANUŠIĆ</item>
      <item>ZDENKO PASARIĆ</item>
      <item>Croatia banka d.d.</item>
      <item>Višnja Jelenčić</item>
      <item>KARMEN POUH GALOVIĆ</item>
      <item>Mirjana Batić</item>
      <item>Podravska banka d.d., OIB 97326283154</item>
      <item>JADRAN HOTELI d.d., OIB 45875673150</item>
      <item>Franco Buttignon</item>
      <item>HRVATSKA POŠTA</item>
      <item>Robert Kopajtić</item>
      <item>ŠTED BANKA d.d.</item>
      <item>SANJA BRKIĆ</item>
      <item>OTP BANKA d.d.</item>
      <item>CANTABILE d.o.o., OIB 07865774959</item>
      <item>HLB INŽENJERSKI BIRO d.o.o.</item>
      <item>IRIS PAVLOVIĆ</item>
      <item>HEP OPSKRBA d.o.o.</item>
      <item>Marina Punat d.o.o.</item>
      <item>PULJANKA d.d., OIB 63315096047</item>
      <item>ARINKA SERŠIĆ</item>
      <item>Vesna Butina</item>
      <item>ODVJETNIČKO DRUŠTVO KOS I PARTNERI</item>
      <item>Asančaić Gordana</item>
      <item>ZRAČNA LUKA ZGREB d.d., OIB 77395415345</item>
      <item>odvjetničko društvo BORIĆ I PARTNERI d.o.o.</item>
      <item>Petra Bartolić</item>
      <item>HT HRVATSKI TELEKOM d.d. Sjedište Rijeka</item>
      <item>Igor Mišković</item>
      <item>Bosiljka Zmijalac Kombol</item>
      <item>Nikolina Subašić, OIB 76484484333</item>
      <item>ŽDO RIJEKA Građansko upravni odjel</item>
      <item>Zorica Sekulić Petrović</item>
      <item>ZAGREBAČKI HOLDING d.o.o.</item>
      <item>BARAJ d.o.o. Rijeka, OIB 39400010860</item>
      <item>ELEKTROLUX d.d.</item>
      <item>Mjarija Bugarin</item>
      <item>TERMOCOMMERCE d.o.o.</item>
      <item>Tomislav Šižgorić, OIB 38389840072</item>
      <item>odvjetnik FRANJO ŠEBIJAN</item>
      <item>Martina Pezelj</item>
      <item>Odvjetnik Đorđe Perković</item>
      <item>Branimir Iveković, odvjetnik</item>
      <item>Ljiljana Novaković</item>
      <item>Ana Marija Detelić</item>
      <item>odvjetnički ured AVDAGIĆ</item>
      <item>odvjetničko društvo Rude i partneri j.t.d., OIB 51746791608</item>
      <item>Orlić Nataša</item>
      <item>Sandra MARTINIĆ</item>
      <item>KARMEN POUH GALOVIĆ</item>
      <item>MILAN MUSULIN</item>
      <item>Fočić Ankica</item>
      <item>Željkica Bušljeta</item>
      <item>LUČKA UPRAVA</item>
      <item>Odvjetniško društvo LEKO  i partneri</item>
      <item>ANTUNOVIĆ TA d.o.o.</item>
      <item>Petra Bartolić</item>
      <item>Biserka Sklepić</item>
      <item>Milan Musulin</item>
      <item>Diana Ropac Kumičić</item>
      <item>Petra Bartolić</item>
      <item>H-ABDUCO društvo s ograničenom odgovornošću za usluge, OIB 13667298928</item>
    </derivirana_varijabla>
  </DomainObject.Predmet.OstaliListFormatedOIB>
  <DomainObject.Predmet.OstaliListFormatedWithAdress>
    <izvorni_sadrzaj>
      <item>KVARNER VIENNA INSURANCE GROUP d.d., Osječka 46, Rijeka</item>
      <item>KRISTIAN PLAZONIĆ, TRG IVANA KOBLERA 2/IV, 51000 Rijeka</item>
      <item>ZLATKO TAHMAS, Martina Kontuša 6, 51000 Rijeka</item>
      <item>Zdravko Čupković, Gnambova 2, 51000 Rijeka</item>
      <item>Mladen Karamarko, Travanjska 20, 10000 Zagreb</item>
      <item>HYPO  ALPE  ADRIA  BANK   d.d., Slavonska avenija 6, 10000 Zagreb</item>
      <item>ŽELJKA UGARKOVIĆ, Selski odvojak 1, 10431 Sveta Nedjelja</item>
      <item>Darko Tonžetić, Urinj 2, 51221 Kostrena</item>
      <item>HYPO LEASING KROTIEN d.o.o. Podružnica Rijeka, Jadranski trg 4, Rijeka</item>
      <item>Miran Ključariček, Cesta 43. Istarske divizije 75, 51211 Mihotići - MATULJI</item>
      <item>DENIS FRLETA, Branimira Markolvića 5, 51000 Rijeka</item>
      <item>Branimir Lepur, Bože Peričića 30, 22000 Šibenik</item>
      <item>ELEKTROLUX d.d., Markovići 27/4, 51000 Rijeka</item>
      <item>POREZNA UPRAVA</item>
      <item>Veda Šestan, Slavka Krautzeka 66b, Rijeka</item>
      <item>ŽDO RIJEKA, 51000 Rijeka</item>
      <item>Nikolina Subašić, Karabljeva 7, 10431 Sveta Nedjelja</item>
      <item>OPĆINSKO DRŽAVNO ODVJETNIŠTVO, 51000 Rijeka</item>
      <item>IVICA KATIĆ, J.-. P. Kamova 85, Rijeka</item>
      <item>Damir Račić, Nalješkovićeva 27, 10000 Zagreb</item>
      <item>CENTAR BANKA d.d., Ambruševa 6, 10000 Zagreb</item>
      <item>ZOU VUKIĆ i dr., N.Tesle 9/V, 51000 Rijeka</item>
      <item>LIDIJA SVOBODA KURKA, Drage Gervaisa 21/2, 10000 Zagreb</item>
      <item>Odvjetnik IVICA RUŠIN, I. Filipovića 17, 51 000 Rijeka</item>
      <item>BORIVOJ MITRIĆ, A.Starčevića 4, 22000 Šibenik</item>
      <item>ZOU VELJKO KNEŽEVIĆ, Ribarska 4, 51000 Rijeka</item>
      <item>GRAD ZAGREB, Trg Stjepana Radića 1, 10000 Zagreb</item>
      <item>Partner banka d.d., Vončina 2, 10 000 Zagreb</item>
      <item>PULA HERCULANEA d.o.o., Trg 1. Istarske brigade 14, PULA 52100</item>
      <item>ELEKTROPRIMORJE RIJEKA, Viktora Cara Emina 2, 51000 Rijeka</item>
      <item>HRVOJE HEĆIMOVIĆ, Pavla Pejačevića 20, 31000 Osijek</item>
      <item>HŽ PUTNIČKI PRIJEVOZ d.o.o., Mihanovićeva 20, 10000 Zagreb</item>
      <item>Odvjetnik Đuro Čubrilo, Škaljanova 9, 52100 Pula</item>
      <item>ZOU KOZJAK - RENDIĆ, Franjevački trg 11, 42000 Varaždin</item>
      <item>Zdenka Dujmović, Drage Gervaisa 21, 10000 Zagreb</item>
      <item>Ana Holjar, Ciottina 24, 51000 Rijeka</item>
      <item>Hypo leasing Kroatien d.o.o., Koranska 16, 10000 Zagreb</item>
      <item>odvjetnik Žarko Smolčić, Šenoina 18, 10000 Zagreb</item>
      <item>odvjetničko društvo BAROVIĆ GAVRANOVIĆ BILIĆ, Boškovićeva 7, 10000 Zagreb</item>
      <item>Odvjetnik Tomislav Zorić, Avenija Dubrava 116, 10000 Zagreb</item>
      <item>UNICREDIT LEASING CROATIA d.o.o., Heinzelova 33, 10000 Zagreb</item>
      <item>ZOU Goran Veljović i dr., Dobrilina 9, 52100 Pula</item>
      <item>ODVJETNIK BRANIMIR IVEKOVIĆ, Strossmayerov trg 8, 10000 Zagreb</item>
      <item>ODVJETNIČKO DRUŠTVO BAROVIĆ GAVRANOVIĆ BILIĆ, Boškovićeva 7, 10000 Zagreb</item>
      <item>MIKROFILM d.o.o., A. Mandića 49, 52100 Pula</item>
      <item>BKS BANK d.d. n/r GORANA RAMEŠE, Mljekarski trg 3, 51000 Rijeka</item>
      <item>KARMEN KRALJ RAHINOVSKI, Milivoja Presečkog 8, 10430 Samobor</item>
      <item>TRANSADRIA d.d. N/R RANKE KOS, Riva Boduli 1, 51000 Rijeka</item>
      <item>Odvjetnica MARTINA TONČIĆ BOTA, Teslina 3, 10000 Zagreb</item>
      <item>POREZNA UPRAVA N/R KSENIJE LUŠTICA, 51000 Rijeka</item>
      <item>SUZANA JANSKY, Vjekoslava Karasa 6, 44000 Sisak</item>
      <item>CROATIA BANKA d.d. N/R SNJEŽANA DRENŠKI, Riva Boduli 1, 51000 Rijeka</item>
      <item>Odvjetničko društvo Rude i partneri, S.Radića 6/II, Šibenik</item>
      <item>LORIS RAK, Zagrebačka 18, 51000 Rijeka</item>
      <item>Maja Krščanski, Josipa Kozarca 4, 10431 Sveta Nedjelja</item>
      <item>CROATIA ZDRAVSTVENO OSIGURANJE, Miramarska 22, 10000 Zagreb</item>
      <item>odvjetničko društvo Leko i partneri, Mihanovićeva 14, 10000 Zagreb</item>
      <item>ODVJETNIK KRISTIJAN ČUJKO, Kralja Tomislava 17, 47000 Karlovac</item>
      <item>PLOVPUT d.o.o., Obala Lazareta 1, 21000 Split</item>
      <item>Banka kovanica d.d., P-Preradovića 29, 42000 Varaždin</item>
      <item>Milan Šupica, M. Krleže 10, 51000 Rijeka</item>
      <item>ODVJETNIK MARIJA CVITANUŠIĆ, Ilica 134, 10000 Zagreb</item>
      <item>ZDENKO PASARIĆ, Jure Kaštelana 2, 10360 SESVETE</item>
      <item>Croatia banka d.d., Kvarternikov trg 9, 10000 Zagreb</item>
      <item>Višnja Jelenčić, Pionirska 50, Rijeka</item>
      <item>KARMEN POUH GALOVIĆ, Lošinjska 20, 51000 Rijeka</item>
      <item>Mirjana Batić, Patačići 22, 10000 Zagreb</item>
      <item>Podravska banka d.d., Opatička 3, 48000 Koprinvica</item>
      <item>JADRAN HOTELI d.d., Strossmayerova 1, 51000 Rijeka</item>
      <item>Franco Buttignon, Crnčićeva 9, Rijeka</item>
      <item>HRVATSKA POŠTA, Jurišićeva 13, 10000 Zagreb</item>
      <item>Robert Kopajtić, Trpimirova 3, 51000 Rijeka</item>
      <item>ŠTED BANKA d.d., Slavonska avenija 3, 10000 Zagreb</item>
      <item>SANJA BRKIĆ, Braće Cvijića 7, 10000 Zagreb</item>
      <item>OTP BANKA d.d., Vukovarska 19, 20000 Dubrovnik</item>
      <item>CANTABILE d.o.o., Gulini 78, 22221 Lozovac</item>
      <item>HLB INŽENJERSKI BIRO d.o.o., Riva 20, Rijeka</item>
      <item>IRIS PAVLOVIĆ, Ružica Mihić 15, 51000 Rijeka</item>
      <item>HEP OPSKRBA d.o.o., Ulica Grada Vukovara 37, 10000 Zagreb</item>
      <item>Marina Punat d.o.o., Puntica 7, 51521 Punat</item>
      <item>PULJANKA d.d., Anticova 5, Pula</item>
      <item>ARINKA SERŠIĆ, Hegedušićeva 1, 51000 Rijeka</item>
      <item>Vesna Butina, Crkvena 26, 44320 Kutina</item>
      <item>ODVJETNIČKO DRUŠTVO KOS I PARTNERI, Nodilova 1, 10000 Zagreb</item>
      <item>Asančaić Gordana, Milovana Gavazzia 12a, 10000 Zagreb</item>
      <item>ZRAČNA LUKA ZGREB d.d., Pleso bb, 10000 Zagreb</item>
      <item>odvjetničko društvo BORIĆ I PARTNERI d.o.o., Garićgradska 18, 10000 Zagreb</item>
      <item>Petra Bartolić, Pavla Beluhana 12, 10291 Brdovec</item>
      <item>HT HRVATSKI TELEKOM d.d. Sjedište Rijeka, Ciottina 17a, 51000 Rijeka</item>
      <item>Igor Mišković, Draga Gervaisa 48, 51000 Rijeka</item>
      <item>Bosiljka Zmijalac Kombol, Pulska 20, Rijeka</item>
      <item>Nikolina Subašić, Karabljeva  7, 10431 Sv. NEDJELJA</item>
      <item>ŽDO RIJEKA Građansko upravni odjel, F. Kurelca bb, Rijeka</item>
      <item>Zorica Sekulić Petrović, Delnička 2g, 31000 Osijek</item>
      <item>ZAGREBAČKI HOLDING d.o.o., Jankomir 25, 10000 Zagreb</item>
      <item>BARAJ d.o.o. Rijeka, Kršinićeva  14, 51000 Rijeka</item>
      <item>ELEKTROLUX d.d., Markovići  27/4, 51000 Rijeka</item>
      <item>Mjarija Bugarin, Josipa Kozarca 2, 31216 ANTUNOVAC</item>
      <item>TERMOCOMMERCE d.o.o., Ulica Kneza Branimira 173, 10000 Zagreb</item>
      <item>Tomislav Šižgorić, Uvala stupica 3, 22236 Žirje</item>
      <item>odvjetnik FRANJO ŠEBIJAN, Pavlinska 5, 42000 Varaždin</item>
      <item>Martina Pezelj, Zagrebačka  cesta 226, 10000 Zagreb</item>
      <item>Odvjetnik Đorđe Perković, Bana jelačića 4, 53000 Gospić</item>
      <item>Branimir Iveković, odvjetnik, Stossmayerov trg 8, 10000 Zagreb</item>
      <item>Ljiljana Novaković, Bregi  13A, 51211 Matulji</item>
      <item>Ana Marija Detelić, Trnsko 9b, 10000 Zagreb</item>
      <item>odvjetnički ured AVDAGIĆ, Kralja Zvonimira 44, 22000 Šibenik</item>
      <item>odvjetničko društvo Rude i partneri j.t.d., Stjepana Radića 6/II, 22000 Šibenik</item>
      <item>Orlić Nataša, Z. Kučića 9, Rijeka</item>
      <item>Sandra MARTINIĆ, Hrv. domobrana 73, 44000 Sisak</item>
      <item>KARMEN POUH GALOVIĆ, Lošinjska 20, 51000 Rijeka</item>
      <item>MILAN MUSULIN, AGATIĆEVA 4, 51000 Rijeka</item>
      <item>Fočić Ankica, Kutnjački put 14, 10000 Zagreb</item>
      <item>Željkica Bušljeta, 9. svibnja 9, 10430 Samobor</item>
      <item>LUČKA UPRAVA, Riva 1, 51000 Rijeka</item>
      <item>Odvjetniško društvo LEKO  i partneri, Domagojeva 18, 10000 Zagreb</item>
      <item>ANTUNOVIĆ TA d.o.o., Zagrebačka avenija 100, 10000 Zagreb</item>
      <item>Petra Bartolić, Pavla  Beluhana 12, 10291 Brdovec</item>
      <item>Biserka Sklepić, Skokov prilaz 4, 10000 Zagreb</item>
      <item>Milan Musulin, Agatićeva 4, 51000 Rijeka</item>
      <item>Diana Ropac Kumičić, Drage 5, Rijeka</item>
      <item>Petra Bartolić, Pavla Beluhana 12, 10291 Brdovec</item>
      <item>H-ABDUCO društvo s ograničenom odgovornošću za usluge, Slavonska avenija 6A, 10000 Zagreb</item>
    </izvorni_sadrzaj>
    <derivirana_varijabla naziv="DomainObject.Predmet.OstaliListFormatedWithAdress_1">
      <item>KVARNER VIENNA INSURANCE GROUP d.d., Osječka 46, Rijeka</item>
      <item>KRISTIAN PLAZONIĆ, TRG IVANA KOBLERA 2/IV, 51000 Rijeka</item>
      <item>ZLATKO TAHMAS, Martina Kontuša 6, 51000 Rijeka</item>
      <item>Zdravko Čupković, Gnambova 2, 51000 Rijeka</item>
      <item>Mladen Karamarko, Travanjska 20, 10000 Zagreb</item>
      <item>HYPO  ALPE  ADRIA  BANK   d.d., Slavonska avenija 6, 10000 Zagreb</item>
      <item>ŽELJKA UGARKOVIĆ, Selski odvojak 1, 10431 Sveta Nedjelja</item>
      <item>Darko Tonžetić, Urinj 2, 51221 Kostrena</item>
      <item>HYPO LEASING KROTIEN d.o.o. Podružnica Rijeka, Jadranski trg 4, Rijeka</item>
      <item>Miran Ključariček, Cesta 43. Istarske divizije 75, 51211 Mihotići - MATULJI</item>
      <item>DENIS FRLETA, Branimira Markolvića 5, 51000 Rijeka</item>
      <item>Branimir Lepur, Bože Peričića 30, 22000 Šibenik</item>
      <item>ELEKTROLUX d.d., Markovići 27/4, 51000 Rijeka</item>
      <item>POREZNA UPRAVA</item>
      <item>Veda Šestan, Slavka Krautzeka 66b, Rijeka</item>
      <item>ŽDO RIJEKA, 51000 Rijeka</item>
      <item>Nikolina Subašić, Karabljeva 7, 10431 Sveta Nedjelja</item>
      <item>OPĆINSKO DRŽAVNO ODVJETNIŠTVO, 51000 Rijeka</item>
      <item>IVICA KATIĆ, J.-. P. Kamova 85, Rijeka</item>
      <item>Damir Račić, Nalješkovićeva 27, 10000 Zagreb</item>
      <item>CENTAR BANKA d.d., Ambruševa 6, 10000 Zagreb</item>
      <item>ZOU VUKIĆ i dr., N.Tesle 9/V, 51000 Rijeka</item>
      <item>LIDIJA SVOBODA KURKA, Drage Gervaisa 21/2, 10000 Zagreb</item>
      <item>Odvjetnik IVICA RUŠIN, I. Filipovića 17, 51 000 Rijeka</item>
      <item>BORIVOJ MITRIĆ, A.Starčevića 4, 22000 Šibenik</item>
      <item>ZOU VELJKO KNEŽEVIĆ, Ribarska 4, 51000 Rijeka</item>
      <item>GRAD ZAGREB, Trg Stjepana Radića 1, 10000 Zagreb</item>
      <item>Partner banka d.d., Vončina 2, 10 000 Zagreb</item>
      <item>PULA HERCULANEA d.o.o., Trg 1. Istarske brigade 14, PULA 52100</item>
      <item>ELEKTROPRIMORJE RIJEKA, Viktora Cara Emina 2, 51000 Rijeka</item>
      <item>HRVOJE HEĆIMOVIĆ, Pavla Pejačevića 20, 31000 Osijek</item>
      <item>HŽ PUTNIČKI PRIJEVOZ d.o.o., Mihanovićeva 20, 10000 Zagreb</item>
      <item>Odvjetnik Đuro Čubrilo, Škaljanova 9, 52100 Pula</item>
      <item>ZOU KOZJAK - RENDIĆ, Franjevački trg 11, 42000 Varaždin</item>
      <item>Zdenka Dujmović, Drage Gervaisa 21, 10000 Zagreb</item>
      <item>Ana Holjar, Ciottina 24, 51000 Rijeka</item>
      <item>Hypo leasing Kroatien d.o.o., Koranska 16, 10000 Zagreb</item>
      <item>odvjetnik Žarko Smolčić, Šenoina 18, 10000 Zagreb</item>
      <item>odvjetničko društvo BAROVIĆ GAVRANOVIĆ BILIĆ, Boškovićeva 7, 10000 Zagreb</item>
      <item>Odvjetnik Tomislav Zorić, Avenija Dubrava 116, 10000 Zagreb</item>
      <item>UNICREDIT LEASING CROATIA d.o.o., Heinzelova 33, 10000 Zagreb</item>
      <item>ZOU Goran Veljović i dr., Dobrilina 9, 52100 Pula</item>
      <item>ODVJETNIK BRANIMIR IVEKOVIĆ, Strossmayerov trg 8, 10000 Zagreb</item>
      <item>ODVJETNIČKO DRUŠTVO BAROVIĆ GAVRANOVIĆ BILIĆ, Boškovićeva 7, 10000 Zagreb</item>
      <item>MIKROFILM d.o.o., A. Mandića 49, 52100 Pula</item>
      <item>BKS BANK d.d. n/r GORANA RAMEŠE, Mljekarski trg 3, 51000 Rijeka</item>
      <item>KARMEN KRALJ RAHINOVSKI, Milivoja Presečkog 8, 10430 Samobor</item>
      <item>TRANSADRIA d.d. N/R RANKE KOS, Riva Boduli 1, 51000 Rijeka</item>
      <item>Odvjetnica MARTINA TONČIĆ BOTA, Teslina 3, 10000 Zagreb</item>
      <item>POREZNA UPRAVA N/R KSENIJE LUŠTICA, 51000 Rijeka</item>
      <item>SUZANA JANSKY, Vjekoslava Karasa 6, 44000 Sisak</item>
      <item>CROATIA BANKA d.d. N/R SNJEŽANA DRENŠKI, Riva Boduli 1, 51000 Rijeka</item>
      <item>Odvjetničko društvo Rude i partneri, S.Radića 6/II, Šibenik</item>
      <item>LORIS RAK, Zagrebačka 18, 51000 Rijeka</item>
      <item>Maja Krščanski, Josipa Kozarca 4, 10431 Sveta Nedjelja</item>
      <item>CROATIA ZDRAVSTVENO OSIGURANJE, Miramarska 22, 10000 Zagreb</item>
      <item>odvjetničko društvo Leko i partneri, Mihanovićeva 14, 10000 Zagreb</item>
      <item>ODVJETNIK KRISTIJAN ČUJKO, Kralja Tomislava 17, 47000 Karlovac</item>
      <item>PLOVPUT d.o.o., Obala Lazareta 1, 21000 Split</item>
      <item>Banka kovanica d.d., P-Preradovića 29, 42000 Varaždin</item>
      <item>Milan Šupica, M. Krleže 10, 51000 Rijeka</item>
      <item>ODVJETNIK MARIJA CVITANUŠIĆ, Ilica 134, 10000 Zagreb</item>
      <item>ZDENKO PASARIĆ, Jure Kaštelana 2, 10360 SESVETE</item>
      <item>Croatia banka d.d., Kvarternikov trg 9, 10000 Zagreb</item>
      <item>Višnja Jelenčić, Pionirska 50, Rijeka</item>
      <item>KARMEN POUH GALOVIĆ, Lošinjska 20, 51000 Rijeka</item>
      <item>Mirjana Batić, Patačići 22, 10000 Zagreb</item>
      <item>Podravska banka d.d., Opatička 3, 48000 Koprinvica</item>
      <item>JADRAN HOTELI d.d., Strossmayerova 1, 51000 Rijeka</item>
      <item>Franco Buttignon, Crnčićeva 9, Rijeka</item>
      <item>HRVATSKA POŠTA, Jurišićeva 13, 10000 Zagreb</item>
      <item>Robert Kopajtić, Trpimirova 3, 51000 Rijeka</item>
      <item>ŠTED BANKA d.d., Slavonska avenija 3, 10000 Zagreb</item>
      <item>SANJA BRKIĆ, Braće Cvijića 7, 10000 Zagreb</item>
      <item>OTP BANKA d.d., Vukovarska 19, 20000 Dubrovnik</item>
      <item>CANTABILE d.o.o., Gulini 78, 22221 Lozovac</item>
      <item>HLB INŽENJERSKI BIRO d.o.o., Riva 20, Rijeka</item>
      <item>IRIS PAVLOVIĆ, Ružica Mihić 15, 51000 Rijeka</item>
      <item>HEP OPSKRBA d.o.o., Ulica Grada Vukovara 37, 10000 Zagreb</item>
      <item>Marina Punat d.o.o., Puntica 7, 51521 Punat</item>
      <item>PULJANKA d.d., Anticova 5, Pula</item>
      <item>ARINKA SERŠIĆ, Hegedušićeva 1, 51000 Rijeka</item>
      <item>Vesna Butina, Crkvena 26, 44320 Kutina</item>
      <item>ODVJETNIČKO DRUŠTVO KOS I PARTNERI, Nodilova 1, 10000 Zagreb</item>
      <item>Asančaić Gordana, Milovana Gavazzia 12a, 10000 Zagreb</item>
      <item>ZRAČNA LUKA ZGREB d.d., Pleso bb, 10000 Zagreb</item>
      <item>odvjetničko društvo BORIĆ I PARTNERI d.o.o., Garićgradska 18, 10000 Zagreb</item>
      <item>Petra Bartolić, Pavla Beluhana 12, 10291 Brdovec</item>
      <item>HT HRVATSKI TELEKOM d.d. Sjedište Rijeka, Ciottina 17a, 51000 Rijeka</item>
      <item>Igor Mišković, Draga Gervaisa 48, 51000 Rijeka</item>
      <item>Bosiljka Zmijalac Kombol, Pulska 20, Rijeka</item>
      <item>Nikolina Subašić, Karabljeva  7, 10431 Sv. NEDJELJA</item>
      <item>ŽDO RIJEKA Građansko upravni odjel, F. Kurelca bb, Rijeka</item>
      <item>Zorica Sekulić Petrović, Delnička 2g, 31000 Osijek</item>
      <item>ZAGREBAČKI HOLDING d.o.o., Jankomir 25, 10000 Zagreb</item>
      <item>BARAJ d.o.o. Rijeka, Kršinićeva  14, 51000 Rijeka</item>
      <item>ELEKTROLUX d.d., Markovići  27/4, 51000 Rijeka</item>
      <item>Mjarija Bugarin, Josipa Kozarca 2, 31216 ANTUNOVAC</item>
      <item>TERMOCOMMERCE d.o.o., Ulica Kneza Branimira 173, 10000 Zagreb</item>
      <item>Tomislav Šižgorić, Uvala stupica 3, 22236 Žirje</item>
      <item>odvjetnik FRANJO ŠEBIJAN, Pavlinska 5, 42000 Varaždin</item>
      <item>Martina Pezelj, Zagrebačka  cesta 226, 10000 Zagreb</item>
      <item>Odvjetnik Đorđe Perković, Bana jelačića 4, 53000 Gospić</item>
      <item>Branimir Iveković, odvjetnik, Stossmayerov trg 8, 10000 Zagreb</item>
      <item>Ljiljana Novaković, Bregi  13A, 51211 Matulji</item>
      <item>Ana Marija Detelić, Trnsko 9b, 10000 Zagreb</item>
      <item>odvjetnički ured AVDAGIĆ, Kralja Zvonimira 44, 22000 Šibenik</item>
      <item>odvjetničko društvo Rude i partneri j.t.d., Stjepana Radića 6/II, 22000 Šibenik</item>
      <item>Orlić Nataša, Z. Kučića 9, Rijeka</item>
      <item>Sandra MARTINIĆ, Hrv. domobrana 73, 44000 Sisak</item>
      <item>KARMEN POUH GALOVIĆ, Lošinjska 20, 51000 Rijeka</item>
      <item>MILAN MUSULIN, AGATIĆEVA 4, 51000 Rijeka</item>
      <item>Fočić Ankica, Kutnjački put 14, 10000 Zagreb</item>
      <item>Željkica Bušljeta, 9. svibnja 9, 10430 Samobor</item>
      <item>LUČKA UPRAVA, Riva 1, 51000 Rijeka</item>
      <item>Odvjetniško društvo LEKO  i partneri, Domagojeva 18, 10000 Zagreb</item>
      <item>ANTUNOVIĆ TA d.o.o., Zagrebačka avenija 100, 10000 Zagreb</item>
      <item>Petra Bartolić, Pavla  Beluhana 12, 10291 Brdovec</item>
      <item>Biserka Sklepić, Skokov prilaz 4, 10000 Zagreb</item>
      <item>Milan Musulin, Agatićeva 4, 51000 Rijeka</item>
      <item>Diana Ropac Kumičić, Drage 5, Rijeka</item>
      <item>Petra Bartolić, Pavla Beluhana 12, 10291 Brdovec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KVARNER VIENNA INSURANCE GROUP d.d., Osječka 46, Rijeka</item>
      <item>KRISTIAN PLAZONIĆ, TRG IVANA KOBLERA 2/IV, 51000 Rijeka</item>
      <item>ZLATKO TAHMAS, Martina Kontuša 6, 51000 Rijeka</item>
      <item>Zdravko Čupković, OIB 74095088079, Gnambova 2, 51000 Rijeka</item>
      <item>Mladen Karamarko, Travanjska 20, 10000 Zagreb</item>
      <item>HYPO  ALPE  ADRIA  BANK   d.d., Slavonska avenija 6, 10000 Zagreb</item>
      <item>ŽELJKA UGARKOVIĆ, Selski odvojak 1, 10431 Sveta Nedjelja</item>
      <item>Darko Tonžetić, Urinj 2, 51221 Kostrena</item>
      <item>HYPO LEASING KROTIEN d.o.o. Podružnica Rijeka, Jadranski trg 4, Rijeka</item>
      <item>Miran Ključariček, Cesta 43. Istarske divizije 75, 51211 Mihotići - MATULJI</item>
      <item>DENIS FRLETA, Branimira Markolvića 5, 51000 Rijeka</item>
      <item>Branimir Lepur, Bože Peričića 30, 22000 Šibenik</item>
      <item>ELEKTROLUX d.d., OIB 27171948847, Markovići 27/4, 51000 Rijeka</item>
      <item>POREZNA UPRAVA</item>
      <item>Veda Šestan, Slavka Krautzeka 66b, Rijeka</item>
      <item>ŽDO RIJEKA, 51000 Rijeka</item>
      <item>Nikolina Subašić, Karabljeva 7, 10431 Sveta Nedjelja</item>
      <item>OPĆINSKO DRŽAVNO ODVJETNIŠTVO, 51000 Rijeka</item>
      <item>IVICA KATIĆ, J.-. P. Kamova 85, Rijeka</item>
      <item>Damir Račić, Nalješkovićeva 27, 10000 Zagreb</item>
      <item>CENTAR BANKA d.d., Ambruševa 6, 10000 Zagreb</item>
      <item>ZOU VUKIĆ i dr., N.Tesle 9/V, 51000 Rijeka</item>
      <item>LIDIJA SVOBODA KURKA, Drage Gervaisa 21/2, 10000 Zagreb</item>
      <item>Odvjetnik IVICA RUŠIN, I. Filipovića 17, 51 000 Rijeka</item>
      <item>BORIVOJ MITRIĆ, A.Starčevića 4, 22000 Šibenik</item>
      <item>ZOU VELJKO KNEŽEVIĆ, Ribarska 4, 51000 Rijeka</item>
      <item>GRAD ZAGREB, Trg Stjepana Radića 1, 10000 Zagreb</item>
      <item>Partner banka d.d., OIB 71221608291, Vončina 2, 10 000 Zagreb</item>
      <item>PULA HERCULANEA d.o.o., Trg 1. Istarske brigade 14, PULA 52100</item>
      <item>ELEKTROPRIMORJE RIJEKA, Viktora Cara Emina 2, 51000 Rijeka</item>
      <item>HRVOJE HEĆIMOVIĆ, Pavla Pejačevića 20, 31000 Osijek</item>
      <item>HŽ PUTNIČKI PRIJEVOZ d.o.o., Mihanovićeva 20, 10000 Zagreb</item>
      <item>Odvjetnik Đuro Čubrilo, Škaljanova 9, 52100 Pula</item>
      <item>ZOU KOZJAK - RENDIĆ, Franjevački trg 11, 42000 Varaždin</item>
      <item>Zdenka Dujmović, Drage Gervaisa 21, 10000 Zagreb</item>
      <item>Ana Holjar, Ciottina 24, 51000 Rijeka</item>
      <item>Hypo leasing Kroatien d.o.o., OIB 87064273078, Koranska 16, 10000 Zagreb</item>
      <item>odvjetnik Žarko Smolčić, Šenoina 18, 10000 Zagreb</item>
      <item>odvjetničko društvo BAROVIĆ GAVRANOVIĆ BILIĆ, OIB 57244003002, Boškovićeva 7, 10000 Zagreb</item>
      <item>Odvjetnik Tomislav Zorić, Avenija Dubrava 116, 10000 Zagreb</item>
      <item>UNICREDIT LEASING CROATIA d.o.o., OIB 18736141210, Heinzelova 33, 10000 Zagreb</item>
      <item>ZOU Goran Veljović i dr., Dobrilina 9, 52100 Pula</item>
      <item>ODVJETNIK BRANIMIR IVEKOVIĆ, Strossmayerov trg 8, 10000 Zagreb</item>
      <item>ODVJETNIČKO DRUŠTVO BAROVIĆ GAVRANOVIĆ BILIĆ, OIB 57244003002, Boškovićeva 7, 10000 Zagreb</item>
      <item>MIKROFILM d.o.o., A. Mandića 49, 52100 Pula</item>
      <item>BKS BANK d.d. n/r GORANA RAMEŠE, Mljekarski trg 3, 51000 Rijeka</item>
      <item>KARMEN KRALJ RAHINOVSKI, Milivoja Presečkog 8, 10430 Samobor</item>
      <item>TRANSADRIA d.d. N/R RANKE KOS, Riva Boduli 1, 51000 Rijeka</item>
      <item>Odvjetnica MARTINA TONČIĆ BOTA, Teslina 3, 10000 Zagreb</item>
      <item>POREZNA UPRAVA N/R KSENIJE LUŠTICA, 51000 Rijeka</item>
      <item>SUZANA JANSKY, Vjekoslava Karasa 6, 44000 Sisak</item>
      <item>CROATIA BANKA d.d. N/R SNJEŽANA DRENŠKI, Riva Boduli 1, 51000 Rijeka</item>
      <item>Odvjetničko društvo Rude i partneri, S.Radića 6/II, Šibenik</item>
      <item>LORIS RAK, Zagrebačka 18, 51000 Rijeka</item>
      <item>Maja Krščanski, Josipa Kozarca 4, 10431 Sveta Nedjelja</item>
      <item>CROATIA ZDRAVSTVENO OSIGURANJE, Miramarska 22, 10000 Zagreb</item>
      <item>odvjetničko društvo Leko i partneri, Mihanovićeva 14, 10000 Zagreb</item>
      <item>ODVJETNIK KRISTIJAN ČUJKO, Kralja Tomislava 17, 47000 Karlovac</item>
      <item>PLOVPUT d.o.o., OIB 14480721492, Obala Lazareta 1, 21000 Split</item>
      <item>Banka kovanica d.d., P-Preradovića 29, 42000 Varaždin</item>
      <item>Milan Šupica, M. Krleže 10, 51000 Rijeka</item>
      <item>ODVJETNIK MARIJA CVITANUŠIĆ, Ilica 134, 10000 Zagreb</item>
      <item>ZDENKO PASARIĆ, Jure Kaštelana 2, 10360 SESVETE</item>
      <item>Croatia banka d.d., Kvarternikov trg 9, 10000 Zagreb</item>
      <item>Višnja Jelenčić, Pionirska 50, Rijeka</item>
      <item>KARMEN POUH GALOVIĆ, Lošinjska 20, 51000 Rijeka</item>
      <item>Mirjana Batić, Patačići 22, 10000 Zagreb</item>
      <item>Podravska banka d.d., OIB 97326283154, Opatička 3, 48000 Koprinvica</item>
      <item>JADRAN HOTELI d.d., OIB 45875673150, Strossmayerova 1, 51000 Rijeka</item>
      <item>Franco Buttignon, Crnčićeva 9, Rijeka</item>
      <item>HRVATSKA POŠTA, Jurišićeva 13, 10000 Zagreb</item>
      <item>Robert Kopajtić, Trpimirova 3, 51000 Rijeka</item>
      <item>ŠTED BANKA d.d., Slavonska avenija 3, 10000 Zagreb</item>
      <item>SANJA BRKIĆ, Braće Cvijića 7, 10000 Zagreb</item>
      <item>OTP BANKA d.d., Vukovarska 19, 20000 Dubrovnik</item>
      <item>CANTABILE d.o.o., OIB 07865774959, Gulini 78, 22221 Lozovac</item>
      <item>HLB INŽENJERSKI BIRO d.o.o., Riva 20, Rijeka</item>
      <item>IRIS PAVLOVIĆ, Ružica Mihić 15, 51000 Rijeka</item>
      <item>HEP OPSKRBA d.o.o., Ulica Grada Vukovara 37, 10000 Zagreb</item>
      <item>Marina Punat d.o.o., Puntica 7, 51521 Punat</item>
      <item>PULJANKA d.d., OIB 63315096047, Anticova 5, Pula</item>
      <item>ARINKA SERŠIĆ, Hegedušićeva 1, 51000 Rijeka</item>
      <item>Vesna Butina, Crkvena 26, 44320 Kutina</item>
      <item>ODVJETNIČKO DRUŠTVO KOS I PARTNERI, Nodilova 1, 10000 Zagreb</item>
      <item>Asančaić Gordana, Milovana Gavazzia 12a, 10000 Zagreb</item>
      <item>ZRAČNA LUKA ZGREB d.d., OIB 77395415345, Pleso bb, 10000 Zagreb</item>
      <item>odvjetničko društvo BORIĆ I PARTNERI d.o.o., Garićgradska 18, 10000 Zagreb</item>
      <item>Petra Bartolić, Pavla Beluhana 12, 10291 Brdovec</item>
      <item>HT HRVATSKI TELEKOM d.d. Sjedište Rijeka, Ciottina 17a, 51000 Rijeka</item>
      <item>Igor Mišković, Draga Gervaisa 48, 51000 Rijeka</item>
      <item>Bosiljka Zmijalac Kombol, Pulska 20, Rijeka</item>
      <item>Nikolina Subašić, OIB 76484484333, Karabljeva  7, 10431 Sv. NEDJELJA</item>
      <item>ŽDO RIJEKA Građansko upravni odjel, F. Kurelca bb, Rijeka</item>
      <item>Zorica Sekulić Petrović, Delnička 2g, 31000 Osijek</item>
      <item>ZAGREBAČKI HOLDING d.o.o., Jankomir 25, 10000 Zagreb</item>
      <item>BARAJ d.o.o. Rijeka, OIB 39400010860, Kršinićeva  14, 51000 Rijeka</item>
      <item>ELEKTROLUX d.d., Markovići  27/4, 51000 Rijeka</item>
      <item>Mjarija Bugarin, Josipa Kozarca 2, 31216 ANTUNOVAC</item>
      <item>TERMOCOMMERCE d.o.o., Ulica Kneza Branimira 173, 10000 Zagreb</item>
      <item>Tomislav Šižgorić, OIB 38389840072, Uvala stupica 3, 22236 Žirje</item>
      <item>odvjetnik FRANJO ŠEBIJAN, Pavlinska 5, 42000 Varaždin</item>
      <item>Martina Pezelj, Zagrebačka  cesta 226, 10000 Zagreb</item>
      <item>Odvjetnik Đorđe Perković, Bana jelačića 4, 53000 Gospić</item>
      <item>Branimir Iveković, odvjetnik, Stossmayerov trg 8, 10000 Zagreb</item>
      <item>Ljiljana Novaković, Bregi  13A, 51211 Matulji</item>
      <item>Ana Marija Detelić, Trnsko 9b, 10000 Zagreb</item>
      <item>odvjetnički ured AVDAGIĆ, Kralja Zvonimira 44, 22000 Šibenik</item>
      <item>odvjetničko društvo Rude i partneri j.t.d., OIB 51746791608, Stjepana Radića 6/II, 22000 Šibenik</item>
      <item>Orlić Nataša, Z. Kučića 9, Rijeka</item>
      <item>Sandra MARTINIĆ, Hrv. domobrana 73, 44000 Sisak</item>
      <item>KARMEN POUH GALOVIĆ, Lošinjska 20, 51000 Rijeka</item>
      <item>MILAN MUSULIN, AGATIĆEVA 4, 51000 Rijeka</item>
      <item>Fočić Ankica, Kutnjački put 14, 10000 Zagreb</item>
      <item>Željkica Bušljeta, 9. svibnja 9, 10430 Samobor</item>
      <item>LUČKA UPRAVA, Riva 1, 51000 Rijeka</item>
      <item>Odvjetniško društvo LEKO  i partneri, Domagojeva 18, 10000 Zagreb</item>
      <item>ANTUNOVIĆ TA d.o.o., Zagrebačka avenija 100, 10000 Zagreb</item>
      <item>Petra Bartolić, Pavla  Beluhana 12, 10291 Brdovec</item>
      <item>Biserka Sklepić, Skokov prilaz 4, 10000 Zagreb</item>
      <item>Milan Musulin, Agatićeva 4, 51000 Rijeka</item>
      <item>Diana Ropac Kumičić, Drage 5, Rijeka</item>
      <item>Petra Bartolić, Pavla Beluhana 12, 10291 Brdovec</item>
      <item>H-ABDUCO društvo s ograničenom odgovornošću za usluge, OIB 13667298928, Slavonska avenija 6A, 10000 Zagreb</item>
    </izvorni_sadrzaj>
    <derivirana_varijabla naziv="DomainObject.Predmet.OstaliListFormatedWithAdressOIB_1">
      <item>KVARNER VIENNA INSURANCE GROUP d.d., Osječka 46, Rijeka</item>
      <item>KRISTIAN PLAZONIĆ, TRG IVANA KOBLERA 2/IV, 51000 Rijeka</item>
      <item>ZLATKO TAHMAS, Martina Kontuša 6, 51000 Rijeka</item>
      <item>Zdravko Čupković, OIB 74095088079, Gnambova 2, 51000 Rijeka</item>
      <item>Mladen Karamarko, Travanjska 20, 10000 Zagreb</item>
      <item>HYPO  ALPE  ADRIA  BANK   d.d., Slavonska avenija 6, 10000 Zagreb</item>
      <item>ŽELJKA UGARKOVIĆ, Selski odvojak 1, 10431 Sveta Nedjelja</item>
      <item>Darko Tonžetić, Urinj 2, 51221 Kostrena</item>
      <item>HYPO LEASING KROTIEN d.o.o. Podružnica Rijeka, Jadranski trg 4, Rijeka</item>
      <item>Miran Ključariček, Cesta 43. Istarske divizije 75, 51211 Mihotići - MATULJI</item>
      <item>DENIS FRLETA, Branimira Markolvića 5, 51000 Rijeka</item>
      <item>Branimir Lepur, Bože Peričića 30, 22000 Šibenik</item>
      <item>ELEKTROLUX d.d., OIB 27171948847, Markovići 27/4, 51000 Rijeka</item>
      <item>POREZNA UPRAVA</item>
      <item>Veda Šestan, Slavka Krautzeka 66b, Rijeka</item>
      <item>ŽDO RIJEKA, 51000 Rijeka</item>
      <item>Nikolina Subašić, Karabljeva 7, 10431 Sveta Nedjelja</item>
      <item>OPĆINSKO DRŽAVNO ODVJETNIŠTVO, 51000 Rijeka</item>
      <item>IVICA KATIĆ, J.-. P. Kamova 85, Rijeka</item>
      <item>Damir Račić, Nalješkovićeva 27, 10000 Zagreb</item>
      <item>CENTAR BANKA d.d., Ambruševa 6, 10000 Zagreb</item>
      <item>ZOU VUKIĆ i dr., N.Tesle 9/V, 51000 Rijeka</item>
      <item>LIDIJA SVOBODA KURKA, Drage Gervaisa 21/2, 10000 Zagreb</item>
      <item>Odvjetnik IVICA RUŠIN, I. Filipovića 17, 51 000 Rijeka</item>
      <item>BORIVOJ MITRIĆ, A.Starčevića 4, 22000 Šibenik</item>
      <item>ZOU VELJKO KNEŽEVIĆ, Ribarska 4, 51000 Rijeka</item>
      <item>GRAD ZAGREB, Trg Stjepana Radića 1, 10000 Zagreb</item>
      <item>Partner banka d.d., OIB 71221608291, Vončina 2, 10 000 Zagreb</item>
      <item>PULA HERCULANEA d.o.o., Trg 1. Istarske brigade 14, PULA 52100</item>
      <item>ELEKTROPRIMORJE RIJEKA, Viktora Cara Emina 2, 51000 Rijeka</item>
      <item>HRVOJE HEĆIMOVIĆ, Pavla Pejačevića 20, 31000 Osijek</item>
      <item>HŽ PUTNIČKI PRIJEVOZ d.o.o., Mihanovićeva 20, 10000 Zagreb</item>
      <item>Odvjetnik Đuro Čubrilo, Škaljanova 9, 52100 Pula</item>
      <item>ZOU KOZJAK - RENDIĆ, Franjevački trg 11, 42000 Varaždin</item>
      <item>Zdenka Dujmović, Drage Gervaisa 21, 10000 Zagreb</item>
      <item>Ana Holjar, Ciottina 24, 51000 Rijeka</item>
      <item>Hypo leasing Kroatien d.o.o., OIB 87064273078, Koranska 16, 10000 Zagreb</item>
      <item>odvjetnik Žarko Smolčić, Šenoina 18, 10000 Zagreb</item>
      <item>odvjetničko društvo BAROVIĆ GAVRANOVIĆ BILIĆ, OIB 57244003002, Boškovićeva 7, 10000 Zagreb</item>
      <item>Odvjetnik Tomislav Zorić, Avenija Dubrava 116, 10000 Zagreb</item>
      <item>UNICREDIT LEASING CROATIA d.o.o., OIB 18736141210, Heinzelova 33, 10000 Zagreb</item>
      <item>ZOU Goran Veljović i dr., Dobrilina 9, 52100 Pula</item>
      <item>ODVJETNIK BRANIMIR IVEKOVIĆ, Strossmayerov trg 8, 10000 Zagreb</item>
      <item>ODVJETNIČKO DRUŠTVO BAROVIĆ GAVRANOVIĆ BILIĆ, OIB 57244003002, Boškovićeva 7, 10000 Zagreb</item>
      <item>MIKROFILM d.o.o., A. Mandića 49, 52100 Pula</item>
      <item>BKS BANK d.d. n/r GORANA RAMEŠE, Mljekarski trg 3, 51000 Rijeka</item>
      <item>KARMEN KRALJ RAHINOVSKI, Milivoja Presečkog 8, 10430 Samobor</item>
      <item>TRANSADRIA d.d. N/R RANKE KOS, Riva Boduli 1, 51000 Rijeka</item>
      <item>Odvjetnica MARTINA TONČIĆ BOTA, Teslina 3, 10000 Zagreb</item>
      <item>POREZNA UPRAVA N/R KSENIJE LUŠTICA, 51000 Rijeka</item>
      <item>SUZANA JANSKY, Vjekoslava Karasa 6, 44000 Sisak</item>
      <item>CROATIA BANKA d.d. N/R SNJEŽANA DRENŠKI, Riva Boduli 1, 51000 Rijeka</item>
      <item>Odvjetničko društvo Rude i partneri, S.Radića 6/II, Šibenik</item>
      <item>LORIS RAK, Zagrebačka 18, 51000 Rijeka</item>
      <item>Maja Krščanski, Josipa Kozarca 4, 10431 Sveta Nedjelja</item>
      <item>CROATIA ZDRAVSTVENO OSIGURANJE, Miramarska 22, 10000 Zagreb</item>
      <item>odvjetničko društvo Leko i partneri, Mihanovićeva 14, 10000 Zagreb</item>
      <item>ODVJETNIK KRISTIJAN ČUJKO, Kralja Tomislava 17, 47000 Karlovac</item>
      <item>PLOVPUT d.o.o., OIB 14480721492, Obala Lazareta 1, 21000 Split</item>
      <item>Banka kovanica d.d., P-Preradovića 29, 42000 Varaždin</item>
      <item>Milan Šupica, M. Krleže 10, 51000 Rijeka</item>
      <item>ODVJETNIK MARIJA CVITANUŠIĆ, Ilica 134, 10000 Zagreb</item>
      <item>ZDENKO PASARIĆ, Jure Kaštelana 2, 10360 SESVETE</item>
      <item>Croatia banka d.d., Kvarternikov trg 9, 10000 Zagreb</item>
      <item>Višnja Jelenčić, Pionirska 50, Rijeka</item>
      <item>KARMEN POUH GALOVIĆ, Lošinjska 20, 51000 Rijeka</item>
      <item>Mirjana Batić, Patačići 22, 10000 Zagreb</item>
      <item>Podravska banka d.d., OIB 97326283154, Opatička 3, 48000 Koprinvica</item>
      <item>JADRAN HOTELI d.d., OIB 45875673150, Strossmayerova 1, 51000 Rijeka</item>
      <item>Franco Buttignon, Crnčićeva 9, Rijeka</item>
      <item>HRVATSKA POŠTA, Jurišićeva 13, 10000 Zagreb</item>
      <item>Robert Kopajtić, Trpimirova 3, 51000 Rijeka</item>
      <item>ŠTED BANKA d.d., Slavonska avenija 3, 10000 Zagreb</item>
      <item>SANJA BRKIĆ, Braće Cvijića 7, 10000 Zagreb</item>
      <item>OTP BANKA d.d., Vukovarska 19, 20000 Dubrovnik</item>
      <item>CANTABILE d.o.o., OIB 07865774959, Gulini 78, 22221 Lozovac</item>
      <item>HLB INŽENJERSKI BIRO d.o.o., Riva 20, Rijeka</item>
      <item>IRIS PAVLOVIĆ, Ružica Mihić 15, 51000 Rijeka</item>
      <item>HEP OPSKRBA d.o.o., Ulica Grada Vukovara 37, 10000 Zagreb</item>
      <item>Marina Punat d.o.o., Puntica 7, 51521 Punat</item>
      <item>PULJANKA d.d., OIB 63315096047, Anticova 5, Pula</item>
      <item>ARINKA SERŠIĆ, Hegedušićeva 1, 51000 Rijeka</item>
      <item>Vesna Butina, Crkvena 26, 44320 Kutina</item>
      <item>ODVJETNIČKO DRUŠTVO KOS I PARTNERI, Nodilova 1, 10000 Zagreb</item>
      <item>Asančaić Gordana, Milovana Gavazzia 12a, 10000 Zagreb</item>
      <item>ZRAČNA LUKA ZGREB d.d., OIB 77395415345, Pleso bb, 10000 Zagreb</item>
      <item>odvjetničko društvo BORIĆ I PARTNERI d.o.o., Garićgradska 18, 10000 Zagreb</item>
      <item>Petra Bartolić, Pavla Beluhana 12, 10291 Brdovec</item>
      <item>HT HRVATSKI TELEKOM d.d. Sjedište Rijeka, Ciottina 17a, 51000 Rijeka</item>
      <item>Igor Mišković, Draga Gervaisa 48, 51000 Rijeka</item>
      <item>Bosiljka Zmijalac Kombol, Pulska 20, Rijeka</item>
      <item>Nikolina Subašić, OIB 76484484333, Karabljeva  7, 10431 Sv. NEDJELJA</item>
      <item>ŽDO RIJEKA Građansko upravni odjel, F. Kurelca bb, Rijeka</item>
      <item>Zorica Sekulić Petrović, Delnička 2g, 31000 Osijek</item>
      <item>ZAGREBAČKI HOLDING d.o.o., Jankomir 25, 10000 Zagreb</item>
      <item>BARAJ d.o.o. Rijeka, OIB 39400010860, Kršinićeva  14, 51000 Rijeka</item>
      <item>ELEKTROLUX d.d., Markovići  27/4, 51000 Rijeka</item>
      <item>Mjarija Bugarin, Josipa Kozarca 2, 31216 ANTUNOVAC</item>
      <item>TERMOCOMMERCE d.o.o., Ulica Kneza Branimira 173, 10000 Zagreb</item>
      <item>Tomislav Šižgorić, OIB 38389840072, Uvala stupica 3, 22236 Žirje</item>
      <item>odvjetnik FRANJO ŠEBIJAN, Pavlinska 5, 42000 Varaždin</item>
      <item>Martina Pezelj, Zagrebačka  cesta 226, 10000 Zagreb</item>
      <item>Odvjetnik Đorđe Perković, Bana jelačića 4, 53000 Gospić</item>
      <item>Branimir Iveković, odvjetnik, Stossmayerov trg 8, 10000 Zagreb</item>
      <item>Ljiljana Novaković, Bregi  13A, 51211 Matulji</item>
      <item>Ana Marija Detelić, Trnsko 9b, 10000 Zagreb</item>
      <item>odvjetnički ured AVDAGIĆ, Kralja Zvonimira 44, 22000 Šibenik</item>
      <item>odvjetničko društvo Rude i partneri j.t.d., OIB 51746791608, Stjepana Radića 6/II, 22000 Šibenik</item>
      <item>Orlić Nataša, Z. Kučića 9, Rijeka</item>
      <item>Sandra MARTINIĆ, Hrv. domobrana 73, 44000 Sisak</item>
      <item>KARMEN POUH GALOVIĆ, Lošinjska 20, 51000 Rijeka</item>
      <item>MILAN MUSULIN, AGATIĆEVA 4, 51000 Rijeka</item>
      <item>Fočić Ankica, Kutnjački put 14, 10000 Zagreb</item>
      <item>Željkica Bušljeta, 9. svibnja 9, 10430 Samobor</item>
      <item>LUČKA UPRAVA, Riva 1, 51000 Rijeka</item>
      <item>Odvjetniško društvo LEKO  i partneri, Domagojeva 18, 10000 Zagreb</item>
      <item>ANTUNOVIĆ TA d.o.o., Zagrebačka avenija 100, 10000 Zagreb</item>
      <item>Petra Bartolić, Pavla  Beluhana 12, 10291 Brdovec</item>
      <item>Biserka Sklepić, Skokov prilaz 4, 10000 Zagreb</item>
      <item>Milan Musulin, Agatićeva 4, 51000 Rijeka</item>
      <item>Diana Ropac Kumičić, Drage 5, Rijeka</item>
      <item>Petra Bartolić, Pavla Beluhana 12, 10291 Brdovec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KVARNER VIENNA INSURANCE GROUP d.d.</item>
      <item>KRISTIAN PLAZONIĆ</item>
      <item>ZLATKO TAHMAS</item>
      <item>Zdravko Čupković</item>
      <item>Mladen Karamarko</item>
      <item>HYPO  ALPE  ADRIA  BANK   d.d.</item>
      <item>ŽELJKA UGARKOVIĆ</item>
      <item>Darko Tonžetić</item>
      <item>HYPO LEASING KROTIEN d.o.o. Podružnica Rijeka</item>
      <item>Miran Ključariček</item>
      <item>DENIS FRLETA</item>
      <item>Branimir Lepur</item>
      <item>ELEKTROLUX d.d.</item>
      <item>POREZNA UPRAVA</item>
      <item>Veda Šestan</item>
      <item>ŽDO RIJEKA</item>
      <item>Nikolina Subašić</item>
      <item>OPĆINSKO DRŽAVNO ODVJETNIŠTVO</item>
      <item>IVICA KATIĆ</item>
      <item>Damir Račić</item>
      <item>CENTAR BANKA d.d.</item>
      <item>ZOU VUKIĆ i dr.</item>
      <item>LIDIJA SVOBODA KURKA</item>
      <item>Odvjetnik IVICA RUŠIN</item>
      <item>BORIVOJ MITRIĆ</item>
      <item>ZOU VELJKO KNEŽEVIĆ</item>
      <item>GRAD ZAGREB</item>
      <item>Partner banka d.d.</item>
      <item>PULA HERCULANEA d.o.o.</item>
      <item>ELEKTROPRIMORJE RIJEKA</item>
      <item>HRVOJE HEĆIMOVIĆ</item>
      <item>HŽ PUTNIČKI PRIJEVOZ d.o.o.</item>
      <item>Odvjetnik Đuro Čubrilo</item>
      <item>ZOU KOZJAK - RENDIĆ</item>
      <item>Zdenka Dujmović</item>
      <item>Ana Holjar</item>
      <item>Hypo leasing Kroatien d.o.o.</item>
      <item>odvjetnik Žarko Smolčić</item>
      <item>odvjetničko društvo BAROVIĆ GAVRANOVIĆ BILIĆ</item>
      <item>Odvjetnik Tomislav Zorić</item>
      <item>UNICREDIT LEASING CROATIA d.o.o.</item>
      <item>ZOU Goran Veljović i dr.</item>
      <item>ODVJETNIK BRANIMIR IVEKOVIĆ</item>
      <item>ODVJETNIČKO DRUŠTVO BAROVIĆ GAVRANOVIĆ BILIĆ</item>
      <item>MIKROFILM d.o.o.</item>
      <item>BKS BANK d.d. n/r GORANA RAMEŠE</item>
      <item>KARMEN KRALJ RAHINOVSKI</item>
      <item>TRANSADRIA d.d. N/R RANKE KOS</item>
      <item>Odvjetnica MARTINA TONČIĆ BOTA</item>
      <item>POREZNA UPRAVA N/R KSENIJE LUŠTICA</item>
      <item>SUZANA JANSKY</item>
      <item>CROATIA BANKA d.d. N/R SNJEŽANA DRENŠKI</item>
      <item>Odvjetničko društvo Rude i partneri</item>
      <item>LORIS RAK</item>
      <item>Maja Krščanski</item>
      <item>CROATIA ZDRAVSTVENO OSIGURANJE</item>
      <item>odvjetničko društvo Leko i partneri</item>
      <item>ODVJETNIK KRISTIJAN ČUJKO</item>
      <item>PLOVPUT d.o.o.</item>
      <item>Banka kovanica d.d.</item>
      <item>Milan Šupica</item>
      <item>ODVJETNIK MARIJA CVITANUŠIĆ</item>
      <item>ZDENKO PASARIĆ</item>
      <item>Croatia banka d.d.</item>
      <item>Višnja Jelenčić</item>
      <item>KARMEN POUH GALOVIĆ</item>
      <item>Mirjana Batić</item>
      <item>Podravska banka d.d.</item>
      <item>JADRAN HOTELI d.d.</item>
      <item>Franco Buttignon</item>
      <item>HRVATSKA POŠTA</item>
      <item>Robert Kopajtić</item>
      <item>ŠTED BANKA d.d.</item>
      <item>SANJA BRKIĆ</item>
      <item>OTP BANKA d.d.</item>
      <item>CANTABILE d.o.o.</item>
      <item>HLB INŽENJERSKI BIRO d.o.o.</item>
      <item>IRIS PAVLOVIĆ</item>
      <item>HEP OPSKRBA d.o.o.</item>
      <item>Marina Punat d.o.o.</item>
      <item>PULJANKA d.d.</item>
      <item>ARINKA SERŠIĆ</item>
      <item>Vesna Butina</item>
      <item>ODVJETNIČKO DRUŠTVO KOS I PARTNERI</item>
      <item>Asančaić Gordana</item>
      <item>ZRAČNA LUKA ZGREB d.d.</item>
      <item>odvjetničko društvo BORIĆ I PARTNERI d.o.o.</item>
      <item>Petra Bartolić</item>
      <item>HT HRVATSKI TELEKOM d.d. Sjedište Rijeka</item>
      <item>Igor Mišković</item>
      <item>Bosiljka Zmijalac Kombol</item>
      <item>Nikolina Subašić</item>
      <item>ŽDO RIJEKA Građansko upravni odjel</item>
      <item>Zorica Sekulić Petrović</item>
      <item>ZAGREBAČKI HOLDING d.o.o.</item>
      <item>BARAJ d.o.o. Rijeka</item>
      <item>ELEKTROLUX d.d.</item>
      <item>Mjarija Bugarin</item>
      <item>TERMOCOMMERCE d.o.o.</item>
      <item>Tomislav Šižgorić</item>
      <item>odvjetnik FRANJO ŠEBIJAN</item>
      <item>Martina Pezelj</item>
      <item>Odvjetnik Đorđe Perković</item>
      <item>Branimir Iveković, odvjetnik</item>
      <item>Ljiljana Novaković</item>
      <item>Ana Marija Detelić</item>
      <item>odvjetnički ured AVDAGIĆ</item>
      <item>odvjetničko društvo Rude i partneri j.t.d.</item>
      <item>Orlić Nataša</item>
      <item>Sandra MARTINIĆ</item>
      <item>KARMEN POUH GALOVIĆ</item>
      <item>MILAN MUSULIN</item>
      <item>Fočić Ankica</item>
      <item>Željkica Bušljeta</item>
      <item>LUČKA UPRAVA</item>
      <item>Odvjetniško društvo LEKO  i partneri</item>
      <item>ANTUNOVIĆ TA d.o.o.</item>
      <item>Petra Bartolić</item>
      <item>Biserka Sklepić</item>
      <item>Milan Musulin</item>
      <item>Diana Ropac Kumičić</item>
      <item>Petra Bartolić</item>
      <item>H-ABDUCO društvo s ograničenom odgovornošću za usluge</item>
    </izvorni_sadrzaj>
    <derivirana_varijabla naziv="DomainObject.Predmet.OstaliListNazivFormated_1">
      <item>KVARNER VIENNA INSURANCE GROUP d.d.</item>
      <item>KRISTIAN PLAZONIĆ</item>
      <item>ZLATKO TAHMAS</item>
      <item>Zdravko Čupković</item>
      <item>Mladen Karamarko</item>
      <item>HYPO  ALPE  ADRIA  BANK   d.d.</item>
      <item>ŽELJKA UGARKOVIĆ</item>
      <item>Darko Tonžetić</item>
      <item>HYPO LEASING KROTIEN d.o.o. Podružnica Rijeka</item>
      <item>Miran Ključariček</item>
      <item>DENIS FRLETA</item>
      <item>Branimir Lepur</item>
      <item>ELEKTROLUX d.d.</item>
      <item>POREZNA UPRAVA</item>
      <item>Veda Šestan</item>
      <item>ŽDO RIJEKA</item>
      <item>Nikolina Subašić</item>
      <item>OPĆINSKO DRŽAVNO ODVJETNIŠTVO</item>
      <item>IVICA KATIĆ</item>
      <item>Damir Račić</item>
      <item>CENTAR BANKA d.d.</item>
      <item>ZOU VUKIĆ i dr.</item>
      <item>LIDIJA SVOBODA KURKA</item>
      <item>Odvjetnik IVICA RUŠIN</item>
      <item>BORIVOJ MITRIĆ</item>
      <item>ZOU VELJKO KNEŽEVIĆ</item>
      <item>GRAD ZAGREB</item>
      <item>Partner banka d.d.</item>
      <item>PULA HERCULANEA d.o.o.</item>
      <item>ELEKTROPRIMORJE RIJEKA</item>
      <item>HRVOJE HEĆIMOVIĆ</item>
      <item>HŽ PUTNIČKI PRIJEVOZ d.o.o.</item>
      <item>Odvjetnik Đuro Čubrilo</item>
      <item>ZOU KOZJAK - RENDIĆ</item>
      <item>Zdenka Dujmović</item>
      <item>Ana Holjar</item>
      <item>Hypo leasing Kroatien d.o.o.</item>
      <item>odvjetnik Žarko Smolčić</item>
      <item>odvjetničko društvo BAROVIĆ GAVRANOVIĆ BILIĆ</item>
      <item>Odvjetnik Tomislav Zorić</item>
      <item>UNICREDIT LEASING CROATIA d.o.o.</item>
      <item>ZOU Goran Veljović i dr.</item>
      <item>ODVJETNIK BRANIMIR IVEKOVIĆ</item>
      <item>ODVJETNIČKO DRUŠTVO BAROVIĆ GAVRANOVIĆ BILIĆ</item>
      <item>MIKROFILM d.o.o.</item>
      <item>BKS BANK d.d. n/r GORANA RAMEŠE</item>
      <item>KARMEN KRALJ RAHINOVSKI</item>
      <item>TRANSADRIA d.d. N/R RANKE KOS</item>
      <item>Odvjetnica MARTINA TONČIĆ BOTA</item>
      <item>POREZNA UPRAVA N/R KSENIJE LUŠTICA</item>
      <item>SUZANA JANSKY</item>
      <item>CROATIA BANKA d.d. N/R SNJEŽANA DRENŠKI</item>
      <item>Odvjetničko društvo Rude i partneri</item>
      <item>LORIS RAK</item>
      <item>Maja Krščanski</item>
      <item>CROATIA ZDRAVSTVENO OSIGURANJE</item>
      <item>odvjetničko društvo Leko i partneri</item>
      <item>ODVJETNIK KRISTIJAN ČUJKO</item>
      <item>PLOVPUT d.o.o.</item>
      <item>Banka kovanica d.d.</item>
      <item>Milan Šupica</item>
      <item>ODVJETNIK MARIJA CVITANUŠIĆ</item>
      <item>ZDENKO PASARIĆ</item>
      <item>Croatia banka d.d.</item>
      <item>Višnja Jelenčić</item>
      <item>KARMEN POUH GALOVIĆ</item>
      <item>Mirjana Batić</item>
      <item>Podravska banka d.d.</item>
      <item>JADRAN HOTELI d.d.</item>
      <item>Franco Buttignon</item>
      <item>HRVATSKA POŠTA</item>
      <item>Robert Kopajtić</item>
      <item>ŠTED BANKA d.d.</item>
      <item>SANJA BRKIĆ</item>
      <item>OTP BANKA d.d.</item>
      <item>CANTABILE d.o.o.</item>
      <item>HLB INŽENJERSKI BIRO d.o.o.</item>
      <item>IRIS PAVLOVIĆ</item>
      <item>HEP OPSKRBA d.o.o.</item>
      <item>Marina Punat d.o.o.</item>
      <item>PULJANKA d.d.</item>
      <item>ARINKA SERŠIĆ</item>
      <item>Vesna Butina</item>
      <item>ODVJETNIČKO DRUŠTVO KOS I PARTNERI</item>
      <item>Asančaić Gordana</item>
      <item>ZRAČNA LUKA ZGREB d.d.</item>
      <item>odvjetničko društvo BORIĆ I PARTNERI d.o.o.</item>
      <item>Petra Bartolić</item>
      <item>HT HRVATSKI TELEKOM d.d. Sjedište Rijeka</item>
      <item>Igor Mišković</item>
      <item>Bosiljka Zmijalac Kombol</item>
      <item>Nikolina Subašić</item>
      <item>ŽDO RIJEKA Građansko upravni odjel</item>
      <item>Zorica Sekulić Petrović</item>
      <item>ZAGREBAČKI HOLDING d.o.o.</item>
      <item>BARAJ d.o.o. Rijeka</item>
      <item>ELEKTROLUX d.d.</item>
      <item>Mjarija Bugarin</item>
      <item>TERMOCOMMERCE d.o.o.</item>
      <item>Tomislav Šižgorić</item>
      <item>odvjetnik FRANJO ŠEBIJAN</item>
      <item>Martina Pezelj</item>
      <item>Odvjetnik Đorđe Perković</item>
      <item>Branimir Iveković, odvjetnik</item>
      <item>Ljiljana Novaković</item>
      <item>Ana Marija Detelić</item>
      <item>odvjetnički ured AVDAGIĆ</item>
      <item>odvjetničko društvo Rude i partneri j.t.d.</item>
      <item>Orlić Nataša</item>
      <item>Sandra MARTINIĆ</item>
      <item>KARMEN POUH GALOVIĆ</item>
      <item>MILAN MUSULIN</item>
      <item>Fočić Ankica</item>
      <item>Željkica Bušljeta</item>
      <item>LUČKA UPRAVA</item>
      <item>Odvjetniško društvo LEKO  i partneri</item>
      <item>ANTUNOVIĆ TA d.o.o.</item>
      <item>Petra Bartolić</item>
      <item>Biserka Sklepić</item>
      <item>Milan Musulin</item>
      <item>Diana Ropac Kumičić</item>
      <item>Petra Bartolić</item>
      <item>H-ABDUCO društvo s ograničenom odgovornošću za usluge</item>
    </derivirana_varijabla>
  </DomainObject.Predmet.OstaliListNazivFormated>
  <DomainObject.Predmet.OstaliListNazivFormatedOIB>
    <izvorni_sadrzaj>
      <item>KVARNER VIENNA INSURANCE GROUP d.d.</item>
      <item>KRISTIAN PLAZONIĆ</item>
      <item>ZLATKO TAHMAS</item>
      <item>Zdravko Čupković, OIB 74095088079</item>
      <item>Mladen Karamarko</item>
      <item>HYPO  ALPE  ADRIA  BANK   d.d.</item>
      <item>ŽELJKA UGARKOVIĆ</item>
      <item>Darko Tonžetić</item>
      <item>HYPO LEASING KROTIEN d.o.o. Podružnica Rijeka</item>
      <item>Miran Ključariček</item>
      <item>DENIS FRLETA</item>
      <item>Branimir Lepur</item>
      <item>ELEKTROLUX d.d., OIB 27171948847</item>
      <item>POREZNA UPRAVA</item>
      <item>Veda Šestan</item>
      <item>ŽDO RIJEKA</item>
      <item>Nikolina Subašić</item>
      <item>OPĆINSKO DRŽAVNO ODVJETNIŠTVO</item>
      <item>IVICA KATIĆ</item>
      <item>Damir Račić</item>
      <item>CENTAR BANKA d.d.</item>
      <item>ZOU VUKIĆ i dr.</item>
      <item>LIDIJA SVOBODA KURKA</item>
      <item>Odvjetnik IVICA RUŠIN</item>
      <item>BORIVOJ MITRIĆ</item>
      <item>ZOU VELJKO KNEŽEVIĆ</item>
      <item>GRAD ZAGREB</item>
      <item>Partner banka d.d., OIB 71221608291</item>
      <item>PULA HERCULANEA d.o.o.</item>
      <item>ELEKTROPRIMORJE RIJEKA</item>
      <item>HRVOJE HEĆIMOVIĆ</item>
      <item>HŽ PUTNIČKI PRIJEVOZ d.o.o.</item>
      <item>Odvjetnik Đuro Čubrilo</item>
      <item>ZOU KOZJAK - RENDIĆ</item>
      <item>Zdenka Dujmović</item>
      <item>Ana Holjar</item>
      <item>Hypo leasing Kroatien d.o.o., OIB 87064273078</item>
      <item>odvjetnik Žarko Smolčić</item>
      <item>odvjetničko društvo BAROVIĆ GAVRANOVIĆ BILIĆ, OIB 57244003002</item>
      <item>Odvjetnik Tomislav Zorić</item>
      <item>UNICREDIT LEASING CROATIA d.o.o., OIB 18736141210</item>
      <item>ZOU Goran Veljović i dr.</item>
      <item>ODVJETNIK BRANIMIR IVEKOVIĆ</item>
      <item>ODVJETNIČKO DRUŠTVO BAROVIĆ GAVRANOVIĆ BILIĆ, OIB 57244003002</item>
      <item>MIKROFILM d.o.o.</item>
      <item>BKS BANK d.d. n/r GORANA RAMEŠE</item>
      <item>KARMEN KRALJ RAHINOVSKI</item>
      <item>TRANSADRIA d.d. N/R RANKE KOS</item>
      <item>Odvjetnica MARTINA TONČIĆ BOTA</item>
      <item>POREZNA UPRAVA N/R KSENIJE LUŠTICA</item>
      <item>SUZANA JANSKY</item>
      <item>CROATIA BANKA d.d. N/R SNJEŽANA DRENŠKI</item>
      <item>Odvjetničko društvo Rude i partneri</item>
      <item>LORIS RAK</item>
      <item>Maja Krščanski</item>
      <item>CROATIA ZDRAVSTVENO OSIGURANJE</item>
      <item>odvjetničko društvo Leko i partneri</item>
      <item>ODVJETNIK KRISTIJAN ČUJKO</item>
      <item>PLOVPUT d.o.o., OIB 14480721492</item>
      <item>Banka kovanica d.d.</item>
      <item>Milan Šupica</item>
      <item>ODVJETNIK MARIJA CVITANUŠIĆ</item>
      <item>ZDENKO PASARIĆ</item>
      <item>Croatia banka d.d.</item>
      <item>Višnja Jelenčić</item>
      <item>KARMEN POUH GALOVIĆ</item>
      <item>Mirjana Batić</item>
      <item>Podravska banka d.d., OIB 97326283154</item>
      <item>JADRAN HOTELI d.d., OIB 45875673150</item>
      <item>Franco Buttignon</item>
      <item>HRVATSKA POŠTA</item>
      <item>Robert Kopajtić</item>
      <item>ŠTED BANKA d.d.</item>
      <item>SANJA BRKIĆ</item>
      <item>OTP BANKA d.d.</item>
      <item>CANTABILE d.o.o., OIB 07865774959</item>
      <item>HLB INŽENJERSKI BIRO d.o.o.</item>
      <item>IRIS PAVLOVIĆ</item>
      <item>HEP OPSKRBA d.o.o.</item>
      <item>Marina Punat d.o.o.</item>
      <item>PULJANKA d.d., OIB 63315096047</item>
      <item>ARINKA SERŠIĆ</item>
      <item>Vesna Butina</item>
      <item>ODVJETNIČKO DRUŠTVO KOS I PARTNERI</item>
      <item>Asančaić Gordana</item>
      <item>ZRAČNA LUKA ZGREB d.d., OIB 77395415345</item>
      <item>odvjetničko društvo BORIĆ I PARTNERI d.o.o.</item>
      <item>Petra Bartolić</item>
      <item>HT HRVATSKI TELEKOM d.d. Sjedište Rijeka</item>
      <item>Igor Mišković</item>
      <item>Bosiljka Zmijalac Kombol</item>
      <item>Nikolina Subašić, OIB 76484484333</item>
      <item>ŽDO RIJEKA Građansko upravni odjel</item>
      <item>Zorica Sekulić Petrović</item>
      <item>ZAGREBAČKI HOLDING d.o.o.</item>
      <item>BARAJ d.o.o. Rijeka, OIB 39400010860</item>
      <item>ELEKTROLUX d.d.</item>
      <item>Mjarija Bugarin</item>
      <item>TERMOCOMMERCE d.o.o.</item>
      <item>Tomislav Šižgorić, OIB 38389840072</item>
      <item>odvjetnik FRANJO ŠEBIJAN</item>
      <item>Martina Pezelj</item>
      <item>Odvjetnik Đorđe Perković</item>
      <item>Branimir Iveković, odvjetnik</item>
      <item>Ljiljana Novaković</item>
      <item>Ana Marija Detelić</item>
      <item>odvjetnički ured AVDAGIĆ</item>
      <item>odvjetničko društvo Rude i partneri j.t.d., OIB 51746791608</item>
      <item>Orlić Nataša</item>
      <item>Sandra MARTINIĆ</item>
      <item>KARMEN POUH GALOVIĆ</item>
      <item>MILAN MUSULIN</item>
      <item>Fočić Ankica</item>
      <item>Željkica Bušljeta</item>
      <item>LUČKA UPRAVA</item>
      <item>Odvjetniško društvo LEKO  i partneri</item>
      <item>ANTUNOVIĆ TA d.o.o.</item>
      <item>Petra Bartolić</item>
      <item>Biserka Sklepić</item>
      <item>Milan Musulin</item>
      <item>Diana Ropac Kumičić</item>
      <item>Petra Bartolić</item>
      <item>H-ABDUCO društvo s ograničenom odgovornošću za usluge, OIB 13667298928</item>
    </izvorni_sadrzaj>
    <derivirana_varijabla naziv="DomainObject.Predmet.OstaliListNazivFormatedOIB_1">
      <item>KVARNER VIENNA INSURANCE GROUP d.d.</item>
      <item>KRISTIAN PLAZONIĆ</item>
      <item>ZLATKO TAHMAS</item>
      <item>Zdravko Čupković, OIB 74095088079</item>
      <item>Mladen Karamarko</item>
      <item>HYPO  ALPE  ADRIA  BANK   d.d.</item>
      <item>ŽELJKA UGARKOVIĆ</item>
      <item>Darko Tonžetić</item>
      <item>HYPO LEASING KROTIEN d.o.o. Podružnica Rijeka</item>
      <item>Miran Ključariček</item>
      <item>DENIS FRLETA</item>
      <item>Branimir Lepur</item>
      <item>ELEKTROLUX d.d., OIB 27171948847</item>
      <item>POREZNA UPRAVA</item>
      <item>Veda Šestan</item>
      <item>ŽDO RIJEKA</item>
      <item>Nikolina Subašić</item>
      <item>OPĆINSKO DRŽAVNO ODVJETNIŠTVO</item>
      <item>IVICA KATIĆ</item>
      <item>Damir Račić</item>
      <item>CENTAR BANKA d.d.</item>
      <item>ZOU VUKIĆ i dr.</item>
      <item>LIDIJA SVOBODA KURKA</item>
      <item>Odvjetnik IVICA RUŠIN</item>
      <item>BORIVOJ MITRIĆ</item>
      <item>ZOU VELJKO KNEŽEVIĆ</item>
      <item>GRAD ZAGREB</item>
      <item>Partner banka d.d., OIB 71221608291</item>
      <item>PULA HERCULANEA d.o.o.</item>
      <item>ELEKTROPRIMORJE RIJEKA</item>
      <item>HRVOJE HEĆIMOVIĆ</item>
      <item>HŽ PUTNIČKI PRIJEVOZ d.o.o.</item>
      <item>Odvjetnik Đuro Čubrilo</item>
      <item>ZOU KOZJAK - RENDIĆ</item>
      <item>Zdenka Dujmović</item>
      <item>Ana Holjar</item>
      <item>Hypo leasing Kroatien d.o.o., OIB 87064273078</item>
      <item>odvjetnik Žarko Smolčić</item>
      <item>odvjetničko društvo BAROVIĆ GAVRANOVIĆ BILIĆ, OIB 57244003002</item>
      <item>Odvjetnik Tomislav Zorić</item>
      <item>UNICREDIT LEASING CROATIA d.o.o., OIB 18736141210</item>
      <item>ZOU Goran Veljović i dr.</item>
      <item>ODVJETNIK BRANIMIR IVEKOVIĆ</item>
      <item>ODVJETNIČKO DRUŠTVO BAROVIĆ GAVRANOVIĆ BILIĆ, OIB 57244003002</item>
      <item>MIKROFILM d.o.o.</item>
      <item>BKS BANK d.d. n/r GORANA RAMEŠE</item>
      <item>KARMEN KRALJ RAHINOVSKI</item>
      <item>TRANSADRIA d.d. N/R RANKE KOS</item>
      <item>Odvjetnica MARTINA TONČIĆ BOTA</item>
      <item>POREZNA UPRAVA N/R KSENIJE LUŠTICA</item>
      <item>SUZANA JANSKY</item>
      <item>CROATIA BANKA d.d. N/R SNJEŽANA DRENŠKI</item>
      <item>Odvjetničko društvo Rude i partneri</item>
      <item>LORIS RAK</item>
      <item>Maja Krščanski</item>
      <item>CROATIA ZDRAVSTVENO OSIGURANJE</item>
      <item>odvjetničko društvo Leko i partneri</item>
      <item>ODVJETNIK KRISTIJAN ČUJKO</item>
      <item>PLOVPUT d.o.o., OIB 14480721492</item>
      <item>Banka kovanica d.d.</item>
      <item>Milan Šupica</item>
      <item>ODVJETNIK MARIJA CVITANUŠIĆ</item>
      <item>ZDENKO PASARIĆ</item>
      <item>Croatia banka d.d.</item>
      <item>Višnja Jelenčić</item>
      <item>KARMEN POUH GALOVIĆ</item>
      <item>Mirjana Batić</item>
      <item>Podravska banka d.d., OIB 97326283154</item>
      <item>JADRAN HOTELI d.d., OIB 45875673150</item>
      <item>Franco Buttignon</item>
      <item>HRVATSKA POŠTA</item>
      <item>Robert Kopajtić</item>
      <item>ŠTED BANKA d.d.</item>
      <item>SANJA BRKIĆ</item>
      <item>OTP BANKA d.d.</item>
      <item>CANTABILE d.o.o., OIB 07865774959</item>
      <item>HLB INŽENJERSKI BIRO d.o.o.</item>
      <item>IRIS PAVLOVIĆ</item>
      <item>HEP OPSKRBA d.o.o.</item>
      <item>Marina Punat d.o.o.</item>
      <item>PULJANKA d.d., OIB 63315096047</item>
      <item>ARINKA SERŠIĆ</item>
      <item>Vesna Butina</item>
      <item>ODVJETNIČKO DRUŠTVO KOS I PARTNERI</item>
      <item>Asančaić Gordana</item>
      <item>ZRAČNA LUKA ZGREB d.d., OIB 77395415345</item>
      <item>odvjetničko društvo BORIĆ I PARTNERI d.o.o.</item>
      <item>Petra Bartolić</item>
      <item>HT HRVATSKI TELEKOM d.d. Sjedište Rijeka</item>
      <item>Igor Mišković</item>
      <item>Bosiljka Zmijalac Kombol</item>
      <item>Nikolina Subašić, OIB 76484484333</item>
      <item>ŽDO RIJEKA Građansko upravni odjel</item>
      <item>Zorica Sekulić Petrović</item>
      <item>ZAGREBAČKI HOLDING d.o.o.</item>
      <item>BARAJ d.o.o. Rijeka, OIB 39400010860</item>
      <item>ELEKTROLUX d.d.</item>
      <item>Mjarija Bugarin</item>
      <item>TERMOCOMMERCE d.o.o.</item>
      <item>Tomislav Šižgorić, OIB 38389840072</item>
      <item>odvjetnik FRANJO ŠEBIJAN</item>
      <item>Martina Pezelj</item>
      <item>Odvjetnik Đorđe Perković</item>
      <item>Branimir Iveković, odvjetnik</item>
      <item>Ljiljana Novaković</item>
      <item>Ana Marija Detelić</item>
      <item>odvjetnički ured AVDAGIĆ</item>
      <item>odvjetničko društvo Rude i partneri j.t.d., OIB 51746791608</item>
      <item>Orlić Nataša</item>
      <item>Sandra MARTINIĆ</item>
      <item>KARMEN POUH GALOVIĆ</item>
      <item>MILAN MUSULIN</item>
      <item>Fočić Ankica</item>
      <item>Željkica Bušljeta</item>
      <item>LUČKA UPRAVA</item>
      <item>Odvjetniško društvo LEKO  i partneri</item>
      <item>ANTUNOVIĆ TA d.o.o.</item>
      <item>Petra Bartolić</item>
      <item>Biserka Sklepić</item>
      <item>Milan Musulin</item>
      <item>Diana Ropac Kumičić</item>
      <item>Petra Bartolić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TRANSADRIA d.d. RIJEKA</item>
      <item>Agencija za osiguranje radničkih potraživanja</item>
      <item>Marin Jureša</item>
      <item>Zoran Rošić</item>
      <item>KVARNER VIENNA INSURANCE GROUP d.d.</item>
      <item>KRISTIAN PLAZONIĆ</item>
      <item>ZLATKO TAHMAS</item>
      <item>Zdravko Čupković</item>
      <item>Mladen Karamarko</item>
      <item>HYPO  ALPE  ADRIA  BANK   d.d.</item>
      <item>ŽELJKA UGARKOVIĆ</item>
      <item>Darko Tonžetić</item>
      <item>HYPO LEASING KROTIEN d.o.o. Podružnica Rijeka</item>
      <item>Miran Ključariček</item>
      <item>DENIS FRLETA</item>
      <item>Branimir Lepur</item>
      <item>ELEKTROLUX d.d.</item>
      <item>POREZNA UPRAVA</item>
      <item>Veda Šestan</item>
      <item>ŽDO RIJEKA</item>
      <item>Nikolina Subašić</item>
      <item>OPĆINSKO DRŽAVNO ODVJETNIŠTVO</item>
      <item>IVICA KATIĆ</item>
      <item>Damir Račić</item>
      <item>CENTAR BANKA d.d.</item>
      <item>ZOU VUKIĆ i dr.</item>
      <item>LIDIJA SVOBODA KURKA</item>
      <item>Odvjetnik IVICA RUŠIN</item>
      <item>BORIVOJ MITRIĆ</item>
      <item>ZOU VELJKO KNEŽEVIĆ</item>
      <item>GRAD ZAGREB</item>
      <item>Partner banka d.d.</item>
      <item>PULA HERCULANEA d.o.o.</item>
      <item>ELEKTROPRIMORJE RIJEKA</item>
      <item>HRVOJE HEĆIMOVIĆ</item>
      <item>HŽ PUTNIČKI PRIJEVOZ d.o.o.</item>
      <item>Odvjetnik Đuro Čubrilo</item>
      <item>ZOU KOZJAK - RENDIĆ</item>
      <item>Zdenka Dujmović</item>
      <item>Ana Holjar</item>
      <item>Hypo leasing Kroatien d.o.o.</item>
      <item>odvjetnik Žarko Smolčić</item>
      <item>odvjetničko društvo BAROVIĆ GAVRANOVIĆ BILIĆ</item>
      <item>Odvjetnik Tomislav Zorić</item>
      <item>UNICREDIT LEASING CROATIA d.o.o.</item>
      <item>ZOU Goran Veljović i dr.</item>
      <item>ODVJETNIK BRANIMIR IVEKOVIĆ</item>
      <item>ODVJETNIČKO DRUŠTVO BAROVIĆ GAVRANOVIĆ BILIĆ</item>
      <item>MIKROFILM d.o.o.</item>
      <item>BKS BANK d.d. n/r GORANA RAMEŠE</item>
      <item>KARMEN KRALJ RAHINOVSKI</item>
      <item>TRANSADRIA d.d. N/R RANKE KOS</item>
      <item>Odvjetnica MARTINA TONČIĆ BOTA</item>
      <item>POREZNA UPRAVA N/R KSENIJE LUŠTICA</item>
      <item>SUZANA JANSKY</item>
      <item>CROATIA BANKA d.d. N/R SNJEŽANA DRENŠKI</item>
      <item>Odvjetničko društvo Rude i partneri</item>
      <item>LORIS RAK</item>
      <item>Maja Krščanski</item>
      <item>CROATIA ZDRAVSTVENO OSIGURANJE</item>
      <item>odvjetničko društvo Leko i partneri</item>
      <item>ODVJETNIK KRISTIJAN ČUJKO</item>
      <item>PLOVPUT d.o.o.</item>
      <item>Banka kovanica d.d.</item>
      <item>Milan Šupica</item>
      <item>ODVJETNIK MARIJA CVITANUŠIĆ</item>
      <item>ZDENKO PASARIĆ</item>
      <item>Croatia banka d.d.</item>
      <item>Višnja Jelenčić</item>
      <item>KARMEN POUH GALOVIĆ</item>
      <item>Mirjana Batić</item>
      <item>Podravska banka d.d.</item>
      <item>JADRAN HOTELI d.d.</item>
      <item>Franco Buttignon</item>
      <item>HRVATSKA POŠTA</item>
      <item>Robert Kopajtić</item>
      <item>ŠTED BANKA d.d.</item>
      <item>SANJA BRKIĆ</item>
      <item>OTP BANKA d.d.</item>
      <item>CANTABILE d.o.o.</item>
      <item>HLB INŽENJERSKI BIRO d.o.o.</item>
      <item>IRIS PAVLOVIĆ</item>
      <item>HEP OPSKRBA d.o.o.</item>
      <item>Marina Punat d.o.o.</item>
      <item>PULJANKA d.d.</item>
      <item>ARINKA SERŠIĆ</item>
      <item>Vesna Butina</item>
      <item>ODVJETNIČKO DRUŠTVO KOS I PARTNERI</item>
      <item>Asančaić Gordana</item>
      <item>ZRAČNA LUKA ZGREB d.d.</item>
      <item>odvjetničko društvo BORIĆ I PARTNERI d.o.o.</item>
      <item>Petra Bartolić</item>
      <item>HT HRVATSKI TELEKOM d.d. Sjedište Rijeka</item>
      <item>Igor Mišković</item>
      <item>Bosiljka Zmijalac Kombol</item>
      <item>Nikolina Subašić</item>
      <item>ŽDO RIJEKA Građansko upravni odjel</item>
      <item>Zorica Sekulić Petrović</item>
      <item>ZAGREBAČKI HOLDING d.o.o.</item>
      <item>BARAJ d.o.o. Rijeka</item>
      <item>ELEKTROLUX d.d.</item>
      <item>Mjarija Bugarin</item>
      <item>TERMOCOMMERCE d.o.o.</item>
      <item>Tomislav Šižgorić</item>
      <item>odvjetnik FRANJO ŠEBIJAN</item>
      <item>Martina Pezelj</item>
      <item>Odvjetnik Đorđe Perković</item>
      <item>Branimir Iveković, odvjetnik</item>
      <item>Ljiljana Novaković</item>
      <item>Ana Marija Detelić</item>
      <item>odvjetnički ured AVDAGIĆ</item>
      <item>odvjetničko društvo Rude i partneri j.t.d.</item>
      <item>Orlić Nataša</item>
      <item>Sandra MARTINIĆ</item>
      <item>KARMEN POUH GALOVIĆ</item>
      <item>MILAN MUSULIN</item>
      <item>Fočić Ankica</item>
      <item>Željkica Bušljeta</item>
      <item>LUČKA UPRAVA</item>
      <item>Odvjetniško društvo LEKO  i partneri</item>
      <item>ANTUNOVIĆ TA d.o.o.</item>
      <item>Petra Bartolić</item>
      <item>Biserka Sklepić</item>
      <item>Milan Musulin</item>
      <item>Diana Ropac Kumičić</item>
      <item>Petra Bartolić</item>
      <item>H-ABDUCO društvo s ograničenom odgovornošću za usluge</item>
    </izvorni_sadrzaj>
    <derivirana_varijabla naziv="DomainObject.Predmet.SudioniciListNaziv_1">
      <item>TRANSADRIA d.d. RIJEKA</item>
      <item>Agencija za osiguranje radničkih potraživanja</item>
      <item>Marin Jureša</item>
      <item>Zoran Rošić</item>
      <item>KVARNER VIENNA INSURANCE GROUP d.d.</item>
      <item>KRISTIAN PLAZONIĆ</item>
      <item>ZLATKO TAHMAS</item>
      <item>Zdravko Čupković</item>
      <item>Mladen Karamarko</item>
      <item>HYPO  ALPE  ADRIA  BANK   d.d.</item>
      <item>ŽELJKA UGARKOVIĆ</item>
      <item>Darko Tonžetić</item>
      <item>HYPO LEASING KROTIEN d.o.o. Podružnica Rijeka</item>
      <item>Miran Ključariček</item>
      <item>DENIS FRLETA</item>
      <item>Branimir Lepur</item>
      <item>ELEKTROLUX d.d.</item>
      <item>POREZNA UPRAVA</item>
      <item>Veda Šestan</item>
      <item>ŽDO RIJEKA</item>
      <item>Nikolina Subašić</item>
      <item>OPĆINSKO DRŽAVNO ODVJETNIŠTVO</item>
      <item>IVICA KATIĆ</item>
      <item>Damir Račić</item>
      <item>CENTAR BANKA d.d.</item>
      <item>ZOU VUKIĆ i dr.</item>
      <item>LIDIJA SVOBODA KURKA</item>
      <item>Odvjetnik IVICA RUŠIN</item>
      <item>BORIVOJ MITRIĆ</item>
      <item>ZOU VELJKO KNEŽEVIĆ</item>
      <item>GRAD ZAGREB</item>
      <item>Partner banka d.d.</item>
      <item>PULA HERCULANEA d.o.o.</item>
      <item>ELEKTROPRIMORJE RIJEKA</item>
      <item>HRVOJE HEĆIMOVIĆ</item>
      <item>HŽ PUTNIČKI PRIJEVOZ d.o.o.</item>
      <item>Odvjetnik Đuro Čubrilo</item>
      <item>ZOU KOZJAK - RENDIĆ</item>
      <item>Zdenka Dujmović</item>
      <item>Ana Holjar</item>
      <item>Hypo leasing Kroatien d.o.o.</item>
      <item>odvjetnik Žarko Smolčić</item>
      <item>odvjetničko društvo BAROVIĆ GAVRANOVIĆ BILIĆ</item>
      <item>Odvjetnik Tomislav Zorić</item>
      <item>UNICREDIT LEASING CROATIA d.o.o.</item>
      <item>ZOU Goran Veljović i dr.</item>
      <item>ODVJETNIK BRANIMIR IVEKOVIĆ</item>
      <item>ODVJETNIČKO DRUŠTVO BAROVIĆ GAVRANOVIĆ BILIĆ</item>
      <item>MIKROFILM d.o.o.</item>
      <item>BKS BANK d.d. n/r GORANA RAMEŠE</item>
      <item>KARMEN KRALJ RAHINOVSKI</item>
      <item>TRANSADRIA d.d. N/R RANKE KOS</item>
      <item>Odvjetnica MARTINA TONČIĆ BOTA</item>
      <item>POREZNA UPRAVA N/R KSENIJE LUŠTICA</item>
      <item>SUZANA JANSKY</item>
      <item>CROATIA BANKA d.d. N/R SNJEŽANA DRENŠKI</item>
      <item>Odvjetničko društvo Rude i partneri</item>
      <item>LORIS RAK</item>
      <item>Maja Krščanski</item>
      <item>CROATIA ZDRAVSTVENO OSIGURANJE</item>
      <item>odvjetničko društvo Leko i partneri</item>
      <item>ODVJETNIK KRISTIJAN ČUJKO</item>
      <item>PLOVPUT d.o.o.</item>
      <item>Banka kovanica d.d.</item>
      <item>Milan Šupica</item>
      <item>ODVJETNIK MARIJA CVITANUŠIĆ</item>
      <item>ZDENKO PASARIĆ</item>
      <item>Croatia banka d.d.</item>
      <item>Višnja Jelenčić</item>
      <item>KARMEN POUH GALOVIĆ</item>
      <item>Mirjana Batić</item>
      <item>Podravska banka d.d.</item>
      <item>JADRAN HOTELI d.d.</item>
      <item>Franco Buttignon</item>
      <item>HRVATSKA POŠTA</item>
      <item>Robert Kopajtić</item>
      <item>ŠTED BANKA d.d.</item>
      <item>SANJA BRKIĆ</item>
      <item>OTP BANKA d.d.</item>
      <item>CANTABILE d.o.o.</item>
      <item>HLB INŽENJERSKI BIRO d.o.o.</item>
      <item>IRIS PAVLOVIĆ</item>
      <item>HEP OPSKRBA d.o.o.</item>
      <item>Marina Punat d.o.o.</item>
      <item>PULJANKA d.d.</item>
      <item>ARINKA SERŠIĆ</item>
      <item>Vesna Butina</item>
      <item>ODVJETNIČKO DRUŠTVO KOS I PARTNERI</item>
      <item>Asančaić Gordana</item>
      <item>ZRAČNA LUKA ZGREB d.d.</item>
      <item>odvjetničko društvo BORIĆ I PARTNERI d.o.o.</item>
      <item>Petra Bartolić</item>
      <item>HT HRVATSKI TELEKOM d.d. Sjedište Rijeka</item>
      <item>Igor Mišković</item>
      <item>Bosiljka Zmijalac Kombol</item>
      <item>Nikolina Subašić</item>
      <item>ŽDO RIJEKA Građansko upravni odjel</item>
      <item>Zorica Sekulić Petrović</item>
      <item>ZAGREBAČKI HOLDING d.o.o.</item>
      <item>BARAJ d.o.o. Rijeka</item>
      <item>ELEKTROLUX d.d.</item>
      <item>Mjarija Bugarin</item>
      <item>TERMOCOMMERCE d.o.o.</item>
      <item>Tomislav Šižgorić</item>
      <item>odvjetnik FRANJO ŠEBIJAN</item>
      <item>Martina Pezelj</item>
      <item>Odvjetnik Đorđe Perković</item>
      <item>Branimir Iveković, odvjetnik</item>
      <item>Ljiljana Novaković</item>
      <item>Ana Marija Detelić</item>
      <item>odvjetnički ured AVDAGIĆ</item>
      <item>odvjetničko društvo Rude i partneri j.t.d.</item>
      <item>Orlić Nataša</item>
      <item>Sandra MARTINIĆ</item>
      <item>KARMEN POUH GALOVIĆ</item>
      <item>MILAN MUSULIN</item>
      <item>Fočić Ankica</item>
      <item>Željkica Bušljeta</item>
      <item>LUČKA UPRAVA</item>
      <item>Odvjetniško društvo LEKO  i partneri</item>
      <item>ANTUNOVIĆ TA d.o.o.</item>
      <item>Petra Bartolić</item>
      <item>Biserka Sklepić</item>
      <item>Milan Musulin</item>
      <item>Diana Ropac Kumičić</item>
      <item>Petra Bartolić</item>
      <item>H-ABDUCO društvo s ograničenom odgovornošću za usluge</item>
    </derivirana_varijabla>
  </DomainObject.Predmet.SudioniciListNaziv>
  <DomainObject.Predmet.SudioniciListAdressOIB>
    <izvorni_sadrzaj>
      <item>TRANSADRIA d.d. RIJEKA, OIB 47965841018, RIVA BODULI 1,51000 Rijeka</item>
      <item>Agencija za osiguranje radničkih potraživanja, OIB 04323472109, Frankopanska 11,10000 Zagreb</item>
      <item>Marin Jureša, OIB 95636174246, DREŽNIČKA 6,51000 Rijeka</item>
      <item>Zoran Rošić, OIB 54083661836, ZAMETSKA 102,51000 Rijeka</item>
      <item>KVARNER VIENNA INSURANCE GROUP d.d., Osječka 46,Rijeka</item>
      <item>KRISTIAN PLAZONIĆ, TRG IVANA KOBLERA 2/IV,51000 Rijeka</item>
      <item>ZLATKO TAHMAS, Martina Kontuša 6,51000 Rijeka</item>
      <item>Zdravko Čupković, OIB 74095088079, Gnambova 2,51000 Rijeka</item>
      <item>Mladen Karamarko, Travanjska 20,10000 Zagreb</item>
      <item>HYPO  ALPE  ADRIA  BANK   d.d., Slavonska avenija 6,10000 Zagreb</item>
      <item>ŽELJKA UGARKOVIĆ, Selski odvojak 1,10431 Sveta Nedjelja</item>
      <item>Darko Tonžetić, Urinj 2,51221 Kostrena</item>
      <item>HYPO LEASING KROTIEN d.o.o. Podružnica Rijeka, Jadranski trg 4,Rijeka</item>
      <item>Miran Ključariček, Cesta 43. Istarske divizije 75,51211 Mihotići - MATULJI</item>
      <item>DENIS FRLETA, Branimira Markolvića 5,51000 Rijeka</item>
      <item>Branimir Lepur, Bože Peričića 30,22000 Šibenik</item>
      <item>ELEKTROLUX d.d., OIB 27171948847, Markovići 27/4,51000 Rijeka</item>
      <item>POREZNA UPRAVA</item>
      <item>Veda Šestan, Slavka Krautzeka 66b,Rijeka</item>
      <item>ŽDO RIJEKA, 51000 Rijeka</item>
      <item>Nikolina Subašić, Karabljeva 7,10431 Sveta Nedjelja</item>
      <item>OPĆINSKO DRŽAVNO ODVJETNIŠTVO, 51000 Rijeka</item>
      <item>IVICA KATIĆ, J.-. P. Kamova 85,Rijeka</item>
      <item>Damir Račić, Nalješkovićeva 27,10000 Zagreb</item>
      <item>CENTAR BANKA d.d., Ambruševa 6,10000 Zagreb</item>
      <item>ZOU VUKIĆ i dr., N.Tesle 9/V,51000 Rijeka</item>
      <item>LIDIJA SVOBODA KURKA, Drage Gervaisa 21/2,10000 Zagreb</item>
      <item>Odvjetnik IVICA RUŠIN, I. Filipovića 17,51 000 Rijeka</item>
      <item>BORIVOJ MITRIĆ, A.Starčevića 4,22000 Šibenik</item>
      <item>ZOU VELJKO KNEŽEVIĆ, Ribarska 4,51000 Rijeka</item>
      <item>GRAD ZAGREB, Trg Stjepana Radića 1,10000 Zagreb</item>
      <item>Partner banka d.d., OIB 71221608291, Vončina 2,10 000 Zagreb</item>
      <item>PULA HERCULANEA d.o.o., Trg 1. Istarske brigade 14,PULA 52100</item>
      <item>ELEKTROPRIMORJE RIJEKA, Viktora Cara Emina 2,51000 Rijeka</item>
      <item>HRVOJE HEĆIMOVIĆ, Pavla Pejačevića 20,31000 Osijek</item>
      <item>HŽ PUTNIČKI PRIJEVOZ d.o.o., Mihanovićeva 20,10000 Zagreb</item>
      <item>Odvjetnik Đuro Čubrilo, Škaljanova 9,52100 Pula</item>
      <item>ZOU KOZJAK - RENDIĆ, Franjevački trg 11,42000 Varaždin</item>
      <item>Zdenka Dujmović, Drage Gervaisa 21,10000 Zagreb</item>
      <item>Ana Holjar, Ciottina 24,51000 Rijeka</item>
      <item>Hypo leasing Kroatien d.o.o., OIB 87064273078, Koranska 16,10000 Zagreb</item>
      <item>odvjetnik Žarko Smolčić, Šenoina 18,10000 Zagreb</item>
      <item>odvjetničko društvo BAROVIĆ GAVRANOVIĆ BILIĆ, OIB 57244003002, Boškovićeva 7,10000 Zagreb</item>
      <item>Odvjetnik Tomislav Zorić, Avenija Dubrava 116,10000 Zagreb</item>
      <item>UNICREDIT LEASING CROATIA d.o.o., OIB 18736141210, Heinzelova 33,10000 Zagreb</item>
      <item>ZOU Goran Veljović i dr., Dobrilina 9,52100 Pula</item>
      <item>ODVJETNIK BRANIMIR IVEKOVIĆ, Strossmayerov trg 8,10000 Zagreb</item>
      <item>ODVJETNIČKO DRUŠTVO BAROVIĆ GAVRANOVIĆ BILIĆ, OIB 57244003002, Boškovićeva 7,10000 Zagreb</item>
      <item>MIKROFILM d.o.o., A. Mandića 49,52100 Pula</item>
      <item>BKS BANK d.d. n/r GORANA RAMEŠE, Mljekarski trg 3,51000 Rijeka</item>
      <item>KARMEN KRALJ RAHINOVSKI, Milivoja Presečkog 8,10430 Samobor</item>
      <item>TRANSADRIA d.d. N/R RANKE KOS, Riva Boduli 1,51000 Rijeka</item>
      <item>Odvjetnica MARTINA TONČIĆ BOTA, Teslina 3,10000 Zagreb</item>
      <item>POREZNA UPRAVA N/R KSENIJE LUŠTICA, 51000 Rijeka</item>
      <item>SUZANA JANSKY, Vjekoslava Karasa 6,44000 Sisak</item>
      <item>CROATIA BANKA d.d. N/R SNJEŽANA DRENŠKI, Riva Boduli 1,51000 Rijeka</item>
      <item>Odvjetničko društvo Rude i partneri, S.Radića 6/II,Šibenik</item>
      <item>LORIS RAK, Zagrebačka 18,51000 Rijeka</item>
      <item>Maja Krščanski, Josipa Kozarca 4,10431 Sveta Nedjelja</item>
      <item>CROATIA ZDRAVSTVENO OSIGURANJE, Miramarska 22,10000 Zagreb</item>
      <item>odvjetničko društvo Leko i partneri, Mihanovićeva 14,10000 Zagreb</item>
      <item>ODVJETNIK KRISTIJAN ČUJKO, Kralja Tomislava 17,47000 Karlovac</item>
      <item>PLOVPUT d.o.o., OIB 14480721492, Obala Lazareta 1,21000 Split</item>
      <item>Banka kovanica d.d., P-Preradovića 29,42000 Varaždin</item>
      <item>Milan Šupica, M. Krleže 10,51000 Rijeka</item>
      <item>ODVJETNIK MARIJA CVITANUŠIĆ, Ilica 134,10000 Zagreb</item>
      <item>ZDENKO PASARIĆ, Jure Kaštelana 2,10360 SESVETE</item>
      <item>Croatia banka d.d., Kvarternikov trg 9,10000 Zagreb</item>
      <item>Višnja Jelenčić, Pionirska 50,Rijeka</item>
      <item>KARMEN POUH GALOVIĆ, Lošinjska 20,51000 Rijeka</item>
      <item>Mirjana Batić, Patačići 22,10000 Zagreb</item>
      <item>Podravska banka d.d., OIB 97326283154, Opatička 3,48000 Koprinvica</item>
      <item>JADRAN HOTELI d.d., OIB 45875673150, Strossmayerova 1,51000 Rijeka</item>
      <item>Franco Buttignon, Crnčićeva 9,Rijeka</item>
      <item>HRVATSKA POŠTA, Jurišićeva 13,10000 Zagreb</item>
      <item>Robert Kopajtić, Trpimirova 3,51000 Rijeka</item>
      <item>ŠTED BANKA d.d., Slavonska avenija 3,10000 Zagreb</item>
      <item>SANJA BRKIĆ, Braće Cvijića 7,10000 Zagreb</item>
      <item>OTP BANKA d.d., Vukovarska 19,20000 Dubrovnik</item>
      <item>CANTABILE d.o.o., OIB 07865774959, Gulini 78,22221 Lozovac</item>
      <item>HLB INŽENJERSKI BIRO d.o.o., Riva 20,Rijeka</item>
      <item>IRIS PAVLOVIĆ, Ružica Mihić 15,51000 Rijeka</item>
      <item>HEP OPSKRBA d.o.o., Ulica Grada Vukovara 37,10000 Zagreb</item>
      <item>Marina Punat d.o.o., Puntica 7,51521 Punat</item>
      <item>PULJANKA d.d., OIB 63315096047, Anticova 5,Pula</item>
      <item>ARINKA SERŠIĆ, Hegedušićeva 1,51000 Rijeka</item>
      <item>Vesna Butina, Crkvena 26,44320 Kutina</item>
      <item>ODVJETNIČKO DRUŠTVO KOS I PARTNERI, Nodilova 1,10000 Zagreb</item>
      <item>Asančaić Gordana, Milovana Gavazzia 12a,10000 Zagreb</item>
      <item>ZRAČNA LUKA ZGREB d.d., OIB 77395415345, Pleso bb,10000 Zagreb</item>
      <item>odvjetničko društvo BORIĆ I PARTNERI d.o.o., Garićgradska 18,10000 Zagreb</item>
      <item>Petra Bartolić, Pavla Beluhana 12,10291 Brdovec</item>
      <item>HT HRVATSKI TELEKOM d.d. Sjedište Rijeka, Ciottina 17a,51000 Rijeka</item>
      <item>Igor Mišković, Draga Gervaisa 48,51000 Rijeka</item>
      <item>Bosiljka Zmijalac Kombol, Pulska 20,Rijeka</item>
      <item>Nikolina Subašić, OIB 76484484333, Karabljeva  7,10431 Sv. NEDJELJA</item>
      <item>ŽDO RIJEKA Građansko upravni odjel, F. Kurelca bb,Rijeka</item>
      <item>Zorica Sekulić Petrović, Delnička 2g,31000 Osijek</item>
      <item>ZAGREBAČKI HOLDING d.o.o., Jankomir 25,10000 Zagreb</item>
      <item>BARAJ d.o.o. Rijeka, OIB 39400010860, Kršinićeva  14,51000 Rijeka</item>
      <item>ELEKTROLUX d.d., Markovići  27/4,51000 Rijeka</item>
      <item>Mjarija Bugarin, Josipa Kozarca 2,31216 ANTUNOVAC</item>
      <item>TERMOCOMMERCE d.o.o., Ulica Kneza Branimira 173,10000 Zagreb</item>
      <item>Tomislav Šižgorić, OIB 38389840072, Uvala stupica 3,22236 Žirje</item>
      <item>odvjetnik FRANJO ŠEBIJAN, Pavlinska 5,42000 Varaždin</item>
      <item>Martina Pezelj, Zagrebačka  cesta 226,10000 Zagreb</item>
      <item>Odvjetnik Đorđe Perković, Bana jelačića 4,53000 Gospić</item>
      <item>Branimir Iveković, odvjetnik, Stossmayerov trg 8,10000 Zagreb</item>
      <item>Ljiljana Novaković, Bregi  13A,51211 Matulji</item>
      <item>Ana Marija Detelić, Trnsko 9b,10000 Zagreb</item>
      <item>odvjetnički ured AVDAGIĆ, Kralja Zvonimira 44,22000 Šibenik</item>
      <item>odvjetničko društvo Rude i partneri j.t.d., OIB 51746791608, Stjepana Radića 6/II,22000 Šibenik</item>
      <item>Orlić Nataša, Z. Kučića 9,Rijeka</item>
      <item>Sandra MARTINIĆ, Hrv. domobrana 73,44000 Sisak</item>
      <item>KARMEN POUH GALOVIĆ, Lošinjska 20,51000 Rijeka</item>
      <item>MILAN MUSULIN, AGATIĆEVA 4,51000 Rijeka</item>
      <item>Fočić Ankica, Kutnjački put 14,10000 Zagreb</item>
      <item>Željkica Bušljeta, 9. svibnja 9,10430 Samobor</item>
      <item>LUČKA UPRAVA, Riva 1,51000 Rijeka</item>
      <item>Odvjetniško društvo LEKO  i partneri, Domagojeva 18,10000 Zagreb</item>
      <item>ANTUNOVIĆ TA d.o.o., Zagrebačka avenija 100,10000 Zagreb</item>
      <item>Petra Bartolić, Pavla  Beluhana 12,10291 Brdovec</item>
      <item>Biserka Sklepić, Skokov prilaz 4,10000 Zagreb</item>
      <item>Milan Musulin, Agatićeva 4,51000 Rijeka</item>
      <item>Diana Ropac Kumičić, Drage 5,Rijeka</item>
      <item>Petra Bartolić, Pavla Beluhana 12,10291 Brdovec</item>
      <item>H-ABDUCO društvo s ograničenom odgovornošću za usluge, OIB 13667298928, Slavonska avenija 6A,10000 Zagreb</item>
    </izvorni_sadrzaj>
    <derivirana_varijabla naziv="DomainObject.Predmet.SudioniciListAdressOIB_1">
      <item>TRANSADRIA d.d. RIJEKA, OIB 47965841018, RIVA BODULI 1,51000 Rijeka</item>
      <item>Agencija za osiguranje radničkih potraživanja, OIB 04323472109, Frankopanska 11,10000 Zagreb</item>
      <item>Marin Jureša, OIB 95636174246, DREŽNIČKA 6,51000 Rijeka</item>
      <item>Zoran Rošić, OIB 54083661836, ZAMETSKA 102,51000 Rijeka</item>
      <item>KVARNER VIENNA INSURANCE GROUP d.d., Osječka 46,Rijeka</item>
      <item>KRISTIAN PLAZONIĆ, TRG IVANA KOBLERA 2/IV,51000 Rijeka</item>
      <item>ZLATKO TAHMAS, Martina Kontuša 6,51000 Rijeka</item>
      <item>Zdravko Čupković, OIB 74095088079, Gnambova 2,51000 Rijeka</item>
      <item>Mladen Karamarko, Travanjska 20,10000 Zagreb</item>
      <item>HYPO  ALPE  ADRIA  BANK   d.d., Slavonska avenija 6,10000 Zagreb</item>
      <item>ŽELJKA UGARKOVIĆ, Selski odvojak 1,10431 Sveta Nedjelja</item>
      <item>Darko Tonžetić, Urinj 2,51221 Kostrena</item>
      <item>HYPO LEASING KROTIEN d.o.o. Podružnica Rijeka, Jadranski trg 4,Rijeka</item>
      <item>Miran Ključariček, Cesta 43. Istarske divizije 75,51211 Mihotići - MATULJI</item>
      <item>DENIS FRLETA, Branimira Markolvića 5,51000 Rijeka</item>
      <item>Branimir Lepur, Bože Peričića 30,22000 Šibenik</item>
      <item>ELEKTROLUX d.d., OIB 27171948847, Markovići 27/4,51000 Rijeka</item>
      <item>POREZNA UPRAVA</item>
      <item>Veda Šestan, Slavka Krautzeka 66b,Rijeka</item>
      <item>ŽDO RIJEKA, 51000 Rijeka</item>
      <item>Nikolina Subašić, Karabljeva 7,10431 Sveta Nedjelja</item>
      <item>OPĆINSKO DRŽAVNO ODVJETNIŠTVO, 51000 Rijeka</item>
      <item>IVICA KATIĆ, J.-. P. Kamova 85,Rijeka</item>
      <item>Damir Račić, Nalješkovićeva 27,10000 Zagreb</item>
      <item>CENTAR BANKA d.d., Ambruševa 6,10000 Zagreb</item>
      <item>ZOU VUKIĆ i dr., N.Tesle 9/V,51000 Rijeka</item>
      <item>LIDIJA SVOBODA KURKA, Drage Gervaisa 21/2,10000 Zagreb</item>
      <item>Odvjetnik IVICA RUŠIN, I. Filipovića 17,51 000 Rijeka</item>
      <item>BORIVOJ MITRIĆ, A.Starčevića 4,22000 Šibenik</item>
      <item>ZOU VELJKO KNEŽEVIĆ, Ribarska 4,51000 Rijeka</item>
      <item>GRAD ZAGREB, Trg Stjepana Radića 1,10000 Zagreb</item>
      <item>Partner banka d.d., OIB 71221608291, Vončina 2,10 000 Zagreb</item>
      <item>PULA HERCULANEA d.o.o., Trg 1. Istarske brigade 14,PULA 52100</item>
      <item>ELEKTROPRIMORJE RIJEKA, Viktora Cara Emina 2,51000 Rijeka</item>
      <item>HRVOJE HEĆIMOVIĆ, Pavla Pejačevića 20,31000 Osijek</item>
      <item>HŽ PUTNIČKI PRIJEVOZ d.o.o., Mihanovićeva 20,10000 Zagreb</item>
      <item>Odvjetnik Đuro Čubrilo, Škaljanova 9,52100 Pula</item>
      <item>ZOU KOZJAK - RENDIĆ, Franjevački trg 11,42000 Varaždin</item>
      <item>Zdenka Dujmović, Drage Gervaisa 21,10000 Zagreb</item>
      <item>Ana Holjar, Ciottina 24,51000 Rijeka</item>
      <item>Hypo leasing Kroatien d.o.o., OIB 87064273078, Koranska 16,10000 Zagreb</item>
      <item>odvjetnik Žarko Smolčić, Šenoina 18,10000 Zagreb</item>
      <item>odvjetničko društvo BAROVIĆ GAVRANOVIĆ BILIĆ, OIB 57244003002, Boškovićeva 7,10000 Zagreb</item>
      <item>Odvjetnik Tomislav Zorić, Avenija Dubrava 116,10000 Zagreb</item>
      <item>UNICREDIT LEASING CROATIA d.o.o., OIB 18736141210, Heinzelova 33,10000 Zagreb</item>
      <item>ZOU Goran Veljović i dr., Dobrilina 9,52100 Pula</item>
      <item>ODVJETNIK BRANIMIR IVEKOVIĆ, Strossmayerov trg 8,10000 Zagreb</item>
      <item>ODVJETNIČKO DRUŠTVO BAROVIĆ GAVRANOVIĆ BILIĆ, OIB 57244003002, Boškovićeva 7,10000 Zagreb</item>
      <item>MIKROFILM d.o.o., A. Mandića 49,52100 Pula</item>
      <item>BKS BANK d.d. n/r GORANA RAMEŠE, Mljekarski trg 3,51000 Rijeka</item>
      <item>KARMEN KRALJ RAHINOVSKI, Milivoja Presečkog 8,10430 Samobor</item>
      <item>TRANSADRIA d.d. N/R RANKE KOS, Riva Boduli 1,51000 Rijeka</item>
      <item>Odvjetnica MARTINA TONČIĆ BOTA, Teslina 3,10000 Zagreb</item>
      <item>POREZNA UPRAVA N/R KSENIJE LUŠTICA, 51000 Rijeka</item>
      <item>SUZANA JANSKY, Vjekoslava Karasa 6,44000 Sisak</item>
      <item>CROATIA BANKA d.d. N/R SNJEŽANA DRENŠKI, Riva Boduli 1,51000 Rijeka</item>
      <item>Odvjetničko društvo Rude i partneri, S.Radića 6/II,Šibenik</item>
      <item>LORIS RAK, Zagrebačka 18,51000 Rijeka</item>
      <item>Maja Krščanski, Josipa Kozarca 4,10431 Sveta Nedjelja</item>
      <item>CROATIA ZDRAVSTVENO OSIGURANJE, Miramarska 22,10000 Zagreb</item>
      <item>odvjetničko društvo Leko i partneri, Mihanovićeva 14,10000 Zagreb</item>
      <item>ODVJETNIK KRISTIJAN ČUJKO, Kralja Tomislava 17,47000 Karlovac</item>
      <item>PLOVPUT d.o.o., OIB 14480721492, Obala Lazareta 1,21000 Split</item>
      <item>Banka kovanica d.d., P-Preradovića 29,42000 Varaždin</item>
      <item>Milan Šupica, M. Krleže 10,51000 Rijeka</item>
      <item>ODVJETNIK MARIJA CVITANUŠIĆ, Ilica 134,10000 Zagreb</item>
      <item>ZDENKO PASARIĆ, Jure Kaštelana 2,10360 SESVETE</item>
      <item>Croatia banka d.d., Kvarternikov trg 9,10000 Zagreb</item>
      <item>Višnja Jelenčić, Pionirska 50,Rijeka</item>
      <item>KARMEN POUH GALOVIĆ, Lošinjska 20,51000 Rijeka</item>
      <item>Mirjana Batić, Patačići 22,10000 Zagreb</item>
      <item>Podravska banka d.d., OIB 97326283154, Opatička 3,48000 Koprinvica</item>
      <item>JADRAN HOTELI d.d., OIB 45875673150, Strossmayerova 1,51000 Rijeka</item>
      <item>Franco Buttignon, Crnčićeva 9,Rijeka</item>
      <item>HRVATSKA POŠTA, Jurišićeva 13,10000 Zagreb</item>
      <item>Robert Kopajtić, Trpimirova 3,51000 Rijeka</item>
      <item>ŠTED BANKA d.d., Slavonska avenija 3,10000 Zagreb</item>
      <item>SANJA BRKIĆ, Braće Cvijića 7,10000 Zagreb</item>
      <item>OTP BANKA d.d., Vukovarska 19,20000 Dubrovnik</item>
      <item>CANTABILE d.o.o., OIB 07865774959, Gulini 78,22221 Lozovac</item>
      <item>HLB INŽENJERSKI BIRO d.o.o., Riva 20,Rijeka</item>
      <item>IRIS PAVLOVIĆ, Ružica Mihić 15,51000 Rijeka</item>
      <item>HEP OPSKRBA d.o.o., Ulica Grada Vukovara 37,10000 Zagreb</item>
      <item>Marina Punat d.o.o., Puntica 7,51521 Punat</item>
      <item>PULJANKA d.d., OIB 63315096047, Anticova 5,Pula</item>
      <item>ARINKA SERŠIĆ, Hegedušićeva 1,51000 Rijeka</item>
      <item>Vesna Butina, Crkvena 26,44320 Kutina</item>
      <item>ODVJETNIČKO DRUŠTVO KOS I PARTNERI, Nodilova 1,10000 Zagreb</item>
      <item>Asančaić Gordana, Milovana Gavazzia 12a,10000 Zagreb</item>
      <item>ZRAČNA LUKA ZGREB d.d., OIB 77395415345, Pleso bb,10000 Zagreb</item>
      <item>odvjetničko društvo BORIĆ I PARTNERI d.o.o., Garićgradska 18,10000 Zagreb</item>
      <item>Petra Bartolić, Pavla Beluhana 12,10291 Brdovec</item>
      <item>HT HRVATSKI TELEKOM d.d. Sjedište Rijeka, Ciottina 17a,51000 Rijeka</item>
      <item>Igor Mišković, Draga Gervaisa 48,51000 Rijeka</item>
      <item>Bosiljka Zmijalac Kombol, Pulska 20,Rijeka</item>
      <item>Nikolina Subašić, OIB 76484484333, Karabljeva  7,10431 Sv. NEDJELJA</item>
      <item>ŽDO RIJEKA Građansko upravni odjel, F. Kurelca bb,Rijeka</item>
      <item>Zorica Sekulić Petrović, Delnička 2g,31000 Osijek</item>
      <item>ZAGREBAČKI HOLDING d.o.o., Jankomir 25,10000 Zagreb</item>
      <item>BARAJ d.o.o. Rijeka, OIB 39400010860, Kršinićeva  14,51000 Rijeka</item>
      <item>ELEKTROLUX d.d., Markovići  27/4,51000 Rijeka</item>
      <item>Mjarija Bugarin, Josipa Kozarca 2,31216 ANTUNOVAC</item>
      <item>TERMOCOMMERCE d.o.o., Ulica Kneza Branimira 173,10000 Zagreb</item>
      <item>Tomislav Šižgorić, OIB 38389840072, Uvala stupica 3,22236 Žirje</item>
      <item>odvjetnik FRANJO ŠEBIJAN, Pavlinska 5,42000 Varaždin</item>
      <item>Martina Pezelj, Zagrebačka  cesta 226,10000 Zagreb</item>
      <item>Odvjetnik Đorđe Perković, Bana jelačića 4,53000 Gospić</item>
      <item>Branimir Iveković, odvjetnik, Stossmayerov trg 8,10000 Zagreb</item>
      <item>Ljiljana Novaković, Bregi  13A,51211 Matulji</item>
      <item>Ana Marija Detelić, Trnsko 9b,10000 Zagreb</item>
      <item>odvjetnički ured AVDAGIĆ, Kralja Zvonimira 44,22000 Šibenik</item>
      <item>odvjetničko društvo Rude i partneri j.t.d., OIB 51746791608, Stjepana Radića 6/II,22000 Šibenik</item>
      <item>Orlić Nataša, Z. Kučića 9,Rijeka</item>
      <item>Sandra MARTINIĆ, Hrv. domobrana 73,44000 Sisak</item>
      <item>KARMEN POUH GALOVIĆ, Lošinjska 20,51000 Rijeka</item>
      <item>MILAN MUSULIN, AGATIĆEVA 4,51000 Rijeka</item>
      <item>Fočić Ankica, Kutnjački put 14,10000 Zagreb</item>
      <item>Željkica Bušljeta, 9. svibnja 9,10430 Samobor</item>
      <item>LUČKA UPRAVA, Riva 1,51000 Rijeka</item>
      <item>Odvjetniško društvo LEKO  i partneri, Domagojeva 18,10000 Zagreb</item>
      <item>ANTUNOVIĆ TA d.o.o., Zagrebačka avenija 100,10000 Zagreb</item>
      <item>Petra Bartolić, Pavla  Beluhana 12,10291 Brdovec</item>
      <item>Biserka Sklepić, Skokov prilaz 4,10000 Zagreb</item>
      <item>Milan Musulin, Agatićeva 4,51000 Rijeka</item>
      <item>Diana Ropac Kumičić, Drage 5,Rijeka</item>
      <item>Petra Bartolić, Pavla Beluhana 12,10291 Brdovec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47965841018</item>
      <item>, OIB 04323472109</item>
      <item>, OIB 95636174246</item>
      <item>, OIB 54083661836</item>
      <item>, OIB null</item>
      <item>, OIB null</item>
      <item>, OIB null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57244003002</item>
      <item>, OIB null</item>
      <item>, OIB 18736141210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null</item>
      <item>, OIB null</item>
      <item>, OIB 97326283154</item>
      <item>, OIB 45875673150</item>
      <item>, OIB null</item>
      <item>, OIB null</item>
      <item>, OIB null</item>
      <item>, OIB null</item>
      <item>, OIB null</item>
      <item>, OIB null</item>
      <item>, OIB 07865774959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76484484333</item>
      <item>, OIB null</item>
      <item>, OIB null</item>
      <item>, OIB null</item>
      <item>, OIB 39400010860</item>
      <item>, OIB null</item>
      <item>, OIB null</item>
      <item>, OIB null</item>
      <item>, OIB 38389840072</item>
      <item>, OIB null</item>
      <item>, OIB null</item>
      <item>, OIB null</item>
      <item>, OIB null</item>
      <item>, OIB null</item>
      <item>, OIB null</item>
      <item>, OIB null</item>
      <item>, OIB 51746791608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13667298928</item>
    </izvorni_sadrzaj>
    <derivirana_varijabla naziv="DomainObject.Predmet.SudioniciListNazivOIB_1">
      <item>, OIB 47965841018</item>
      <item>, OIB 04323472109</item>
      <item>, OIB 95636174246</item>
      <item>, OIB 54083661836</item>
      <item>, OIB null</item>
      <item>, OIB null</item>
      <item>, OIB null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57244003002</item>
      <item>, OIB null</item>
      <item>, OIB 18736141210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null</item>
      <item>, OIB null</item>
      <item>, OIB 97326283154</item>
      <item>, OIB 45875673150</item>
      <item>, OIB null</item>
      <item>, OIB null</item>
      <item>, OIB null</item>
      <item>, OIB null</item>
      <item>, OIB null</item>
      <item>, OIB null</item>
      <item>, OIB 07865774959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76484484333</item>
      <item>, OIB null</item>
      <item>, OIB null</item>
      <item>, OIB null</item>
      <item>, OIB 39400010860</item>
      <item>, OIB null</item>
      <item>, OIB null</item>
      <item>, OIB null</item>
      <item>, OIB 38389840072</item>
      <item>, OIB null</item>
      <item>, OIB null</item>
      <item>, OIB null</item>
      <item>, OIB null</item>
      <item>, OIB null</item>
      <item>, OIB null</item>
      <item>, OIB null</item>
      <item>, OIB 51746791608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St-505/2011-1037</izvorni_sadrzaj>
    <derivirana_varijabla naziv="DomainObject.PredzadnjaOdlukaIzPredmeta.Oznaka_1">St-505/2011-1037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356</properties:Words>
  <properties:Characters>1760</properties:Characters>
  <properties:Lines>64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2018-12-07T09:13:00Z</dcterms:created>
  <dc:creator>radni</dc:creator>
  <cp:lastModifiedBy>Elizabet Jovanović</cp:lastModifiedBy>
  <cp:lastPrinted>2018-12-07T09:12:00Z</cp:lastPrinted>
  <dcterms:modified xmlns:xsi="http://www.w3.org/2001/XMLSchema-instance" xsi:type="dcterms:W3CDTF">2018-12-07T09:14:00Z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(505 11 naknada troškova stečajnom upravitelju 1.08. do 30.11.18..docx)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