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5432" w14:paraId="35e5432" w:rsidRDefault="00FD5187" w:rsidP="005706C6" w:rsidR="007C7985">
      <w:pPr>
        <w:jc w:val="right"/>
        <w15:collapsed w:val="false"/>
      </w:pPr>
      <w:bookmarkStart w:name="_GoBack" w:id="0"/>
      <w:bookmarkEnd w:id="0"/>
      <w:r>
        <w:t>13 St-1683/16-3</w:t>
      </w:r>
    </w:p>
    <w:p w:rsidRDefault="007C7985" w:rsidP="007C7985" w:rsidR="007C7985">
      <w:r>
        <w:t xml:space="preserve"> </w:t>
      </w:r>
    </w:p>
    <w:p w:rsidRDefault="007C7985" w:rsidP="007C7985" w:rsidR="007C7985"/>
    <w:p w:rsidRDefault="007C7985" w:rsidP="005706C6" w:rsidR="007C7985">
      <w:r>
        <w:t xml:space="preserve">     </w:t>
      </w:r>
    </w:p>
    <w:p w:rsidRDefault="005706C6" w:rsidP="005706C6" w:rsidR="005706C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6C6" w:rsidP="005706C6" w:rsidR="005706C6" w:rsidRPr="00D21A2C"/>
    <w:p w:rsidRDefault="005706C6" w:rsidP="005706C6" w:rsidR="005706C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706C6" w:rsidP="005706C6" w:rsidR="005706C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706C6" w:rsidP="005706C6" w:rsidR="005706C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706C6" w:rsidP="005706C6" w:rsidR="005706C6"/>
    <w:p w:rsidRDefault="005706C6" w:rsidP="005706C6" w:rsidR="005706C6"/>
    <w:p w:rsidRDefault="007C7985" w:rsidP="007C7985" w:rsidR="007C7985"/>
    <w:p w:rsidRDefault="005706C6" w:rsidP="005706C6" w:rsidR="007C7985">
      <w:pPr>
        <w:jc w:val="center"/>
      </w:pPr>
      <w:r>
        <w:t>U   I M E   R E P U B L I K E   H R V A T S K E</w:t>
      </w:r>
    </w:p>
    <w:p w:rsidRDefault="007C7985" w:rsidP="005706C6" w:rsidR="007C7985">
      <w:pPr>
        <w:jc w:val="center"/>
      </w:pPr>
      <w:r>
        <w:t>R J E Š E N J E</w:t>
      </w:r>
    </w:p>
    <w:p w:rsidRDefault="007C7985" w:rsidP="007C7985" w:rsidR="007C7985"/>
    <w:p w:rsidRDefault="007C7985" w:rsidP="007C7985" w:rsidR="007C7985"/>
    <w:p w:rsidRDefault="007C7985" w:rsidP="005706C6" w:rsidR="007C7985">
      <w:pPr>
        <w:ind w:firstLine="708"/>
      </w:pPr>
      <w:r>
        <w:t xml:space="preserve">Trgovački sud u Osijeku, po sucu Jadranki Herman, u stečajnom predmetu povodom </w:t>
      </w:r>
      <w:r w:rsidR="005706C6">
        <w:t>prijedloga vjerovnika OTP banka Hrvatska d.d. Zadar, Domovinskog rata 3, zastupanog po punomoćniku Belizaru Tomaić odvjetniku iz Osijeka, za otvaranje stečajnog postupka nad dužnikom GAZDEK d.o.o. za građevinarstvo i trgovinu Donji M</w:t>
      </w:r>
      <w:r w:rsidR="00BF5AE7">
        <w:t>iholjac, J. J. Strossmayera 30, M</w:t>
      </w:r>
      <w:r w:rsidR="005706C6">
        <w:t>BS 030098</w:t>
      </w:r>
      <w:r w:rsidR="00BF5AE7">
        <w:t xml:space="preserve">259, OIB 82105122420, dana 15. srpnja 2016.                   </w:t>
      </w:r>
      <w:r>
        <w:t xml:space="preserve">         </w:t>
      </w:r>
    </w:p>
    <w:p w:rsidRDefault="007C7985" w:rsidP="007C7985" w:rsidR="007C7985"/>
    <w:p w:rsidRDefault="00BF5AE7" w:rsidP="007C7985" w:rsidR="00BF5AE7"/>
    <w:p w:rsidRDefault="007C7985" w:rsidP="00BF5AE7" w:rsidR="007C7985">
      <w:pPr>
        <w:jc w:val="center"/>
      </w:pPr>
      <w:r>
        <w:t>r i j e š i o    j e</w:t>
      </w:r>
    </w:p>
    <w:p w:rsidRDefault="007C7985" w:rsidP="007C7985" w:rsidR="007C7985"/>
    <w:p w:rsidRDefault="007C7985" w:rsidP="007C7985" w:rsidR="007C7985"/>
    <w:p w:rsidRDefault="007C7985" w:rsidP="00FD5187" w:rsidR="007C7985">
      <w:pPr>
        <w:ind w:left="708"/>
        <w:jc w:val="both"/>
      </w:pPr>
      <w:r>
        <w:t xml:space="preserve">Odbacuje se </w:t>
      </w:r>
      <w:r w:rsidR="00BF5AE7">
        <w:t xml:space="preserve">prijedlog vjerovnika OTP banka Hrvatska d.d. Zadar </w:t>
      </w:r>
      <w:r>
        <w:t xml:space="preserve"> od </w:t>
      </w:r>
      <w:r w:rsidR="00BF5AE7">
        <w:t>16. svibnja 2016.</w:t>
      </w:r>
      <w:r>
        <w:t xml:space="preserve"> godine,</w:t>
      </w:r>
      <w:r w:rsidR="00BF5AE7">
        <w:t xml:space="preserve"> za otvaranje stečajnog postupka nad dužnikom GAZDEK d.o.o. za građevinarstvo i trgovinu Donji Miholjac, J. J. Strossmayera 30, MBS 030098259, OIB 82105122420.</w:t>
      </w:r>
    </w:p>
    <w:p w:rsidRDefault="007C7985" w:rsidP="007C7985" w:rsidR="007C7985"/>
    <w:p w:rsidRDefault="007C7985" w:rsidP="00BF5AE7" w:rsidR="007C7985">
      <w:pPr>
        <w:jc w:val="center"/>
      </w:pPr>
      <w:r>
        <w:t>Obrazloženje</w:t>
      </w:r>
    </w:p>
    <w:p w:rsidRDefault="007C7985" w:rsidP="007C7985" w:rsidR="007C7985"/>
    <w:p w:rsidRDefault="007C7985" w:rsidP="007C7985" w:rsidR="007C7985"/>
    <w:p w:rsidRDefault="00EA6E55" w:rsidP="00EA6E55" w:rsidR="00EA6E55">
      <w:pPr>
        <w:ind w:firstLine="708"/>
        <w:jc w:val="both"/>
      </w:pPr>
      <w:r>
        <w:t>Predlagatelj – vjerovnik OTP banka Hrvatska d.d. Zadar zastupan po punomoćniku, odvjetniku, podnio je ovom sudu dana 16. svibnja 2016. godine prijedlog za otvaranje stečajnog postupka nad dužnikom GAZDEK d.o.o. za građevinarstvo i trgovinu Donji Miholjac, J. J. Strossmayera 30, MBS 030098259, OIB 82105122420.</w:t>
      </w:r>
    </w:p>
    <w:p w:rsidRDefault="007C7985" w:rsidP="007C7985" w:rsidR="007C7985"/>
    <w:p w:rsidRDefault="007C7985" w:rsidP="00EA6E55" w:rsidR="007C7985">
      <w:pPr>
        <w:ind w:firstLine="708"/>
        <w:jc w:val="both"/>
      </w:pPr>
      <w:r>
        <w:t>Uvidom u stečajni upisnik Trgovačkog suda u Osijeku utvrđeno je da se kod ovog suda</w:t>
      </w:r>
      <w:r w:rsidR="00EA6E55">
        <w:t xml:space="preserve"> pod poslovnim brojem St-613/16</w:t>
      </w:r>
      <w:r>
        <w:t xml:space="preserve"> vodi postupak za otvaranje stečaja nad dužnikom </w:t>
      </w:r>
      <w:r w:rsidR="00EA6E55">
        <w:t xml:space="preserve">GAZDEK d.o.o. za građevinarstvo i trgovinu Donji Miholjac, J. J. Strossmayera 30, MBS 030098259, OIB 82105122420, </w:t>
      </w:r>
      <w:r>
        <w:t>po prijedlogu predlagatelja – vjerovnika RH</w:t>
      </w:r>
      <w:r w:rsidR="00EA6E55">
        <w:t xml:space="preserve"> Ministarstvo financija</w:t>
      </w:r>
      <w:r>
        <w:t xml:space="preserve">, koji prijedlog je podnesen </w:t>
      </w:r>
      <w:r w:rsidR="00EA6E55">
        <w:t>1. veljače 2016. godine.</w:t>
      </w:r>
      <w:r>
        <w:t xml:space="preserve"> </w:t>
      </w:r>
    </w:p>
    <w:p w:rsidRDefault="007C7985" w:rsidP="007C7985" w:rsidR="007C7985"/>
    <w:p w:rsidRDefault="007C7985" w:rsidP="00902231" w:rsidR="007C7985">
      <w:pPr>
        <w:ind w:firstLine="708"/>
        <w:jc w:val="both"/>
      </w:pPr>
      <w:r>
        <w:t>Uvidom u predmet koji se kod ovog suda vodi pod poslovnim brojem St-</w:t>
      </w:r>
      <w:r w:rsidR="00EA6E55">
        <w:t>613/16</w:t>
      </w:r>
      <w:r>
        <w:t xml:space="preserve"> utvrđeno je da je rješenjem ovog suda poslovni broj St-</w:t>
      </w:r>
      <w:r w:rsidR="00902231">
        <w:t xml:space="preserve">613/16-24 od 23. lipnja 2016. </w:t>
      </w:r>
      <w:r>
        <w:t xml:space="preserve">godine  godine otvoren  stečajni postupak nad dužnikom </w:t>
      </w:r>
      <w:r w:rsidR="00902231">
        <w:t>GAZDEK d.o.o. za građevinarstvo i trgovinu Donji Miholjac, J. J. Strossmayera 30</w:t>
      </w:r>
      <w:r>
        <w:t xml:space="preserve">. Istim rješenjem imenovan je stečajni upravitelj u osobi </w:t>
      </w:r>
      <w:r w:rsidR="00902231">
        <w:t>Željko Ferenčić odvjetnik iz Vukovara.</w:t>
      </w:r>
    </w:p>
    <w:p w:rsidRDefault="00FD5187" w:rsidP="00902231" w:rsidR="00FD5187">
      <w:pPr>
        <w:ind w:firstLine="708"/>
        <w:jc w:val="both"/>
      </w:pPr>
    </w:p>
    <w:p w:rsidRDefault="00FD5187" w:rsidP="00FD5187" w:rsidR="00FD5187">
      <w:pPr>
        <w:ind w:firstLine="708"/>
        <w:jc w:val="center"/>
      </w:pPr>
      <w:r>
        <w:lastRenderedPageBreak/>
        <w:t>2</w:t>
      </w:r>
    </w:p>
    <w:p w:rsidRDefault="00FD5187" w:rsidP="00FD5187" w:rsidR="00FD5187">
      <w:pPr>
        <w:jc w:val="right"/>
      </w:pPr>
      <w:r>
        <w:t>13 St-1683/16-3</w:t>
      </w:r>
    </w:p>
    <w:p w:rsidRDefault="00FD5187" w:rsidP="00FD5187" w:rsidR="00FD5187">
      <w:pPr>
        <w:ind w:firstLine="708"/>
        <w:jc w:val="center"/>
      </w:pPr>
    </w:p>
    <w:p w:rsidRDefault="00FD5187" w:rsidP="00FD5187" w:rsidR="00FD5187">
      <w:pPr>
        <w:ind w:firstLine="708"/>
        <w:jc w:val="center"/>
      </w:pPr>
    </w:p>
    <w:p w:rsidRDefault="00FD5187" w:rsidP="00FD5187" w:rsidR="00FD5187">
      <w:pPr>
        <w:ind w:firstLine="708"/>
        <w:jc w:val="center"/>
      </w:pPr>
    </w:p>
    <w:p w:rsidRDefault="007C7985" w:rsidP="007C7985" w:rsidR="007C7985"/>
    <w:p w:rsidRDefault="007C7985" w:rsidP="00902231" w:rsidR="007C7985">
      <w:pPr>
        <w:ind w:firstLine="708"/>
        <w:jc w:val="both"/>
      </w:pPr>
      <w:r>
        <w:t xml:space="preserve">Slijedom navedenog valjalo je riješiti kao u izreci ovog rješenja, ovo stoga, što je stečajni postupak postupak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7C7985" w:rsidP="007C7985" w:rsidR="007C7985"/>
    <w:p w:rsidRDefault="007C7985" w:rsidP="007C7985" w:rsidR="007C7985"/>
    <w:p w:rsidRDefault="007C7985" w:rsidP="00902231" w:rsidR="007C7985">
      <w:pPr>
        <w:jc w:val="center"/>
      </w:pPr>
      <w:r>
        <w:t xml:space="preserve">U Osijeku  </w:t>
      </w:r>
      <w:r w:rsidR="00902231">
        <w:t>15. srpanj 2016.</w:t>
      </w:r>
    </w:p>
    <w:p w:rsidRDefault="007C7985" w:rsidP="007C7985" w:rsidR="007C7985"/>
    <w:p w:rsidRDefault="007C7985" w:rsidP="007C7985" w:rsidR="007C7985"/>
    <w:p w:rsidRDefault="007C7985" w:rsidP="007C7985" w:rsidR="007C7985">
      <w:r>
        <w:t>Zapisničar</w:t>
      </w:r>
    </w:p>
    <w:p w:rsidRDefault="007C7985" w:rsidP="007C7985" w:rsidR="007C7985">
      <w:r>
        <w:t>Maja Kocijan</w:t>
      </w:r>
    </w:p>
    <w:p w:rsidRDefault="007C7985" w:rsidP="007C7985" w:rsidR="007C7985">
      <w:r>
        <w:t xml:space="preserve">                                                                                                       STEČAJNI SUDAC</w:t>
      </w:r>
    </w:p>
    <w:p w:rsidRDefault="007C7985" w:rsidP="007C7985" w:rsidR="007C7985">
      <w:r>
        <w:t xml:space="preserve">          </w:t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  <w:t>Jadrank</w:t>
      </w:r>
      <w:r>
        <w:t>a Herman</w:t>
      </w:r>
    </w:p>
    <w:p w:rsidRDefault="007C7985" w:rsidP="007C7985" w:rsidR="007C7985"/>
    <w:p w:rsidRDefault="007C7985" w:rsidP="007C7985" w:rsidR="007C7985"/>
    <w:p w:rsidRDefault="007C7985" w:rsidP="007C7985" w:rsidR="007C7985"/>
    <w:p w:rsidRDefault="007C7985" w:rsidP="007C7985" w:rsidR="007C7985">
      <w:r>
        <w:t>UPUTA O PRAVNOM LIJEKU:</w:t>
      </w:r>
    </w:p>
    <w:p w:rsidRDefault="007C7985" w:rsidP="007C7985" w:rsidR="007C7985">
      <w:r>
        <w:t>Protiv ovog rješenja može nezadovoljna stranka uložiti žalbu Visokom trgovačkom sudu Republike Hrvatske u Zagrebu u roku od 8 dana pismeno u 3 primjerka putem ovoga suda.</w:t>
      </w:r>
    </w:p>
    <w:p w:rsidRDefault="007C7985" w:rsidP="007C7985" w:rsidR="007C7985"/>
    <w:p w:rsidRDefault="007C7985" w:rsidP="007C7985" w:rsidR="007C7985"/>
    <w:p w:rsidRDefault="007C7985" w:rsidP="007C7985" w:rsidR="007C7985">
      <w:r>
        <w:t>DNA:</w:t>
      </w:r>
    </w:p>
    <w:p w:rsidRDefault="007C7985" w:rsidP="00902231" w:rsidR="007C7985">
      <w:r>
        <w:t>1.</w:t>
      </w:r>
      <w:r w:rsidR="00902231">
        <w:t xml:space="preserve"> </w:t>
      </w:r>
      <w:r>
        <w:t xml:space="preserve">Predlagatelj </w:t>
      </w:r>
      <w:r w:rsidR="00902231">
        <w:t>– vjerovnik OTP banka Hrvatska d.d. Zadar po punomoćniku Belizaru Tomaić odvjetnik iz Osijeka, kralja Zvonimira 11</w:t>
      </w:r>
    </w:p>
    <w:p w:rsidRDefault="007C7985" w:rsidP="007C7985" w:rsidR="007C7985">
      <w:r>
        <w:t>2.</w:t>
      </w:r>
      <w:r w:rsidR="00902231">
        <w:t xml:space="preserve"> </w:t>
      </w:r>
      <w:r>
        <w:t xml:space="preserve">Dužnik – </w:t>
      </w:r>
      <w:r w:rsidR="00FD5187">
        <w:t>po stečajnom upravitelju  Željku  Ferenčić</w:t>
      </w:r>
    </w:p>
    <w:p w:rsidRDefault="007C7985" w:rsidP="007C7985" w:rsidR="007C7985">
      <w:r>
        <w:t>3.</w:t>
      </w:r>
      <w:r w:rsidR="00FD5187">
        <w:t xml:space="preserve"> </w:t>
      </w:r>
      <w:r>
        <w:t>e-oglasna ploča suda</w:t>
      </w:r>
    </w:p>
    <w:p w:rsidRDefault="007C7985" w:rsidP="007C7985" w:rsidR="007C7985">
      <w:r>
        <w:t>4.</w:t>
      </w:r>
      <w:r w:rsidR="00FD5187">
        <w:t xml:space="preserve"> </w:t>
      </w:r>
      <w:r>
        <w:t>RNDN – odbacivanjem</w:t>
      </w:r>
    </w:p>
    <w:p w:rsidRDefault="007C7985" w:rsidP="007C7985" w:rsidR="007C7985">
      <w:r>
        <w:t>5.</w:t>
      </w:r>
      <w:r w:rsidR="00FD5187">
        <w:t xml:space="preserve"> </w:t>
      </w:r>
      <w:r>
        <w:t xml:space="preserve">kal. </w:t>
      </w:r>
      <w:r w:rsidR="00FD5187">
        <w:t>15/8</w:t>
      </w:r>
    </w:p>
    <w:p w:rsidRDefault="007C7985" w:rsidP="007C7985" w:rsidR="007C7985">
      <w:r>
        <w:t xml:space="preserve">       </w:t>
      </w:r>
    </w:p>
    <w:p w:rsidRDefault="007C7985" w:rsidP="007C7985" w:rsidR="007C7985"/>
    <w:p w:rsidRDefault="00D90419" w:rsidR="00D90419"/>
    <w:sectPr w:rsidSect="004368E6" w:rsidR="00D90419">
      <w:pgSz w:code="9" w:h="16838" w:w="11906"/>
      <w:pgMar w:gutter="0" w:footer="709" w:header="709" w:left="1418" w:bottom="851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82DA79DA"/>
    <w:lvl w:tplc="131A0DF4" w:ilvl="0">
      <w:start w:val="1"/>
      <w:numFmt w:val="upperRoman"/>
      <w:lvlText w:val="%1."/>
      <w:lvlJc w:val="left"/>
      <w:pPr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6E10DE"/>
    <w:multiLevelType w:val="hybridMultilevel"/>
    <w:tmpl w:val="D83C189C"/>
    <w:lvl w:tplc="4D9A67E2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CF3C86"/>
    <w:multiLevelType w:val="hybridMultilevel"/>
    <w:tmpl w:val="A208962C"/>
    <w:lvl w:tplc="CC60040C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C7491A"/>
    <w:multiLevelType w:val="hybridMultilevel"/>
    <w:tmpl w:val="1408B364"/>
    <w:lvl w:tplc="A9FA5360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6ED35A1"/>
    <w:multiLevelType w:val="hybridMultilevel"/>
    <w:tmpl w:val="1E1A3052"/>
    <w:lvl w:tplc="28D6E336" w:ilvl="0">
      <w:start w:val="1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6586E3E"/>
    <w:multiLevelType w:val="hybridMultilevel"/>
    <w:tmpl w:val="E64EBF50"/>
    <w:lvl w:tplc="111A6E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"/>
  </w:num>
  <w:num w:numId="8">
    <w:abstractNumId w:val="15"/>
  </w:num>
  <w:num w:numId="9">
    <w:abstractNumId w:val="7"/>
  </w:num>
  <w:num w:numId="10">
    <w:abstractNumId w:val="16"/>
  </w:num>
  <w:num w:numId="11">
    <w:abstractNumId w:val="0"/>
  </w:num>
  <w:num w:numId="12">
    <w:abstractNumId w:val="13"/>
  </w:num>
  <w:num w:numId="13">
    <w:abstractNumId w:val="14"/>
  </w:num>
  <w:num w:numId="14">
    <w:abstractNumId w:val="11"/>
  </w:num>
  <w:num w:numId="15">
    <w:abstractNumId w:val="13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  <w:num w:numId="21">
    <w:abstractNumId w:val="18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0E47"/>
    <w:rsid w:val="00081DAA"/>
    <w:rsid w:val="0009026C"/>
    <w:rsid w:val="000E75EA"/>
    <w:rsid w:val="0014039A"/>
    <w:rsid w:val="00142124"/>
    <w:rsid w:val="001444BA"/>
    <w:rsid w:val="00150C37"/>
    <w:rsid w:val="00154396"/>
    <w:rsid w:val="00170AB4"/>
    <w:rsid w:val="001769C4"/>
    <w:rsid w:val="0018383A"/>
    <w:rsid w:val="00216A9A"/>
    <w:rsid w:val="00221FA1"/>
    <w:rsid w:val="002449A3"/>
    <w:rsid w:val="00254DB2"/>
    <w:rsid w:val="00280570"/>
    <w:rsid w:val="002C3606"/>
    <w:rsid w:val="002D38F1"/>
    <w:rsid w:val="002E04D4"/>
    <w:rsid w:val="002F4F64"/>
    <w:rsid w:val="00304251"/>
    <w:rsid w:val="0032650B"/>
    <w:rsid w:val="00331169"/>
    <w:rsid w:val="00362496"/>
    <w:rsid w:val="003A5839"/>
    <w:rsid w:val="003B2C17"/>
    <w:rsid w:val="004136F7"/>
    <w:rsid w:val="004352E8"/>
    <w:rsid w:val="004368E6"/>
    <w:rsid w:val="00452559"/>
    <w:rsid w:val="004544C3"/>
    <w:rsid w:val="00484F7E"/>
    <w:rsid w:val="004C2068"/>
    <w:rsid w:val="004C3D64"/>
    <w:rsid w:val="004E4032"/>
    <w:rsid w:val="00522B95"/>
    <w:rsid w:val="0052786C"/>
    <w:rsid w:val="00527B81"/>
    <w:rsid w:val="00532D11"/>
    <w:rsid w:val="00534C98"/>
    <w:rsid w:val="00544D94"/>
    <w:rsid w:val="0055038E"/>
    <w:rsid w:val="00556E3B"/>
    <w:rsid w:val="00561499"/>
    <w:rsid w:val="0056597A"/>
    <w:rsid w:val="005706C6"/>
    <w:rsid w:val="00570755"/>
    <w:rsid w:val="005B23EA"/>
    <w:rsid w:val="005C61DC"/>
    <w:rsid w:val="005E4116"/>
    <w:rsid w:val="005F7007"/>
    <w:rsid w:val="006525EA"/>
    <w:rsid w:val="00657085"/>
    <w:rsid w:val="006628BD"/>
    <w:rsid w:val="006776CC"/>
    <w:rsid w:val="006B52AF"/>
    <w:rsid w:val="006D21AE"/>
    <w:rsid w:val="006D7524"/>
    <w:rsid w:val="00735ACB"/>
    <w:rsid w:val="00741ED3"/>
    <w:rsid w:val="00744931"/>
    <w:rsid w:val="00747209"/>
    <w:rsid w:val="00747A7D"/>
    <w:rsid w:val="00751C62"/>
    <w:rsid w:val="00790711"/>
    <w:rsid w:val="007A0C63"/>
    <w:rsid w:val="007C6C8E"/>
    <w:rsid w:val="007C7985"/>
    <w:rsid w:val="00807466"/>
    <w:rsid w:val="008156E1"/>
    <w:rsid w:val="00833871"/>
    <w:rsid w:val="008431D6"/>
    <w:rsid w:val="00843399"/>
    <w:rsid w:val="00891F67"/>
    <w:rsid w:val="00902231"/>
    <w:rsid w:val="00911D9B"/>
    <w:rsid w:val="00917628"/>
    <w:rsid w:val="0093378F"/>
    <w:rsid w:val="00935FCD"/>
    <w:rsid w:val="0094630C"/>
    <w:rsid w:val="009606DD"/>
    <w:rsid w:val="0097163C"/>
    <w:rsid w:val="009716A8"/>
    <w:rsid w:val="009E330B"/>
    <w:rsid w:val="009F151F"/>
    <w:rsid w:val="009F625C"/>
    <w:rsid w:val="00A33FED"/>
    <w:rsid w:val="00A65909"/>
    <w:rsid w:val="00A975D2"/>
    <w:rsid w:val="00B46D29"/>
    <w:rsid w:val="00B47986"/>
    <w:rsid w:val="00B72AE3"/>
    <w:rsid w:val="00B95861"/>
    <w:rsid w:val="00BB2EFC"/>
    <w:rsid w:val="00BC705B"/>
    <w:rsid w:val="00BD7E74"/>
    <w:rsid w:val="00BF2834"/>
    <w:rsid w:val="00BF2986"/>
    <w:rsid w:val="00BF5AE7"/>
    <w:rsid w:val="00C058C2"/>
    <w:rsid w:val="00C512F4"/>
    <w:rsid w:val="00C757CA"/>
    <w:rsid w:val="00CA3CC3"/>
    <w:rsid w:val="00CB2A56"/>
    <w:rsid w:val="00CC79ED"/>
    <w:rsid w:val="00D90419"/>
    <w:rsid w:val="00E35FC7"/>
    <w:rsid w:val="00E51BD2"/>
    <w:rsid w:val="00E55F02"/>
    <w:rsid w:val="00E56CAB"/>
    <w:rsid w:val="00E677D4"/>
    <w:rsid w:val="00E8670D"/>
    <w:rsid w:val="00EA6E55"/>
    <w:rsid w:val="00EB596A"/>
    <w:rsid w:val="00EC02F9"/>
    <w:rsid w:val="00EC5A34"/>
    <w:rsid w:val="00EC63D5"/>
    <w:rsid w:val="00F21F79"/>
    <w:rsid w:val="00F26660"/>
    <w:rsid w:val="00F3726B"/>
    <w:rsid w:val="00F43340"/>
    <w:rsid w:val="00F72BEE"/>
    <w:rsid w:val="00FD25C5"/>
    <w:rsid w:val="00FD5187"/>
    <w:rsid w:val="00FD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true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E35FC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3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D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D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D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D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1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E35FC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3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D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D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D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D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61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4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0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14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86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28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1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4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11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St-1683/2016</izvorni_sadrzaj>
    <derivirana_varijabla naziv="DomainObject.Predmet.OznakaBroj_1">St-1683/2016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ST-613/16</izvorni_sadrzaj>
    <derivirana_varijabla naziv="DomainObject.Predmet.PrimjedbaSuca_1">postoji ST-613/16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Ulica Domovinskog rata 3, 23000 Zadar</izvorni_sadrzaj>
    <derivirana_varijabla naziv="DomainObject.Predmet.StrankaFormatedWithAdress_1"> OTP banka Hrvatska dioničko društvo, Ulica Domovinskog rata 3, 23000 Zadar</derivirana_varijabla>
  </DomainObject.Predmet.StrankaFormatedWithAdress>
  <DomainObject.Predmet.StrankaFormatedWithAdressOIB>
    <izvorni_sadrzaj> OTP banka Hrvatska dioničko društvo, OIB 52508873833, Ulica Domovinskog rata 3, 23000 Zadar</izvorni_sadrzaj>
    <derivirana_varijabla naziv="DomainObject.Predmet.StrankaFormatedWithAdressOIB_1"> OTP banka Hrvatska dioničko društvo, OIB 52508873833, Ulica Domovinskog rata 3, 23000 Zadar</derivirana_varijabla>
  </DomainObject.Predmet.StrankaFormatedWithAdressOIB>
  <DomainObject.Predmet.StrankaWithAdress>
    <izvorni_sadrzaj>OTP banka Hrvatska dioničko društvo Ulica Domovinskog rata 3,23000 Zadar</izvorni_sadrzaj>
    <derivirana_varijabla naziv="DomainObject.Predmet.StrankaWithAdress_1">OTP banka Hrvatska dioničko društvo Ulica Domovinskog rata 3,23000 Zadar</derivirana_varijabla>
  </DomainObject.Predmet.StrankaWithAdress>
  <DomainObject.Predmet.StrankaWithAdressOIB>
    <izvorni_sadrzaj>OTP banka Hrvatska dioničko društvo, OIB 52508873833, Ulica Domovinskog rata 3,23000 Zadar</izvorni_sadrzaj>
    <derivirana_varijabla naziv="DomainObject.Predmet.StrankaWithAdressOIB_1">OTP banka Hrvatska dioničko društvo, OIB 52508873833, Ulica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Ulica Domovinskog rata 3, 23000 Zadar</item>
    </izvorni_sadrzaj>
    <derivirana_varijabla naziv="DomainObject.Predmet.StrankaListFormatedWithAdress_1">
      <item>OTP banka Hrvatska dioničko društvo, Ulica Domovinskog rata 3, 23000 Zadar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</izvorni_sadrzaj>
    <derivirana_varijabla naziv="DomainObject.Predmet.StrankaListFormatedWithAdressOIB_1"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OTP banka Hrvatska dioničko društvo, OIB 52508873833, Ulica Domovinskog rata 3, 23000 Zadar</izvorni_sadrzaj>
    <derivirana_varijabla naziv="DomainObject.Predmet.StrankaIDrugiAdressOIB_1">OTP banka Hrvatska dioničko društvo, OIB 52508873833, Ulica Domovinskog rata 3, 23000 Zadar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Hrvatska dioničko društvo</item>
      <item>GAZDEK d.o.o. za građevinarstvo i trgovinu</item>
    </izvorni_sadrzaj>
    <derivirana_varijabla naziv="DomainObject.Predmet.SudioniciListNaziv_1">
      <item>OTP banka Hrvatska dioničko društvo</item>
      <item>GAZDEK d.o.o. za građevinarstvo i trgovinu</item>
    </derivirana_varijabla>
  </DomainObject.Predmet.SudioniciListNaziv>
  <DomainObject.Predmet.SudioniciListAdressOIB>
    <izvorni_sadrzaj>
      <item>OTP banka Hrvatska dioničko društvo, OIB 52508873833, Ulica Domovinskog rata 3,23000 Zadar</item>
      <item>GAZDEK d.o.o. za građevinarstvo i trgovinu, OIB 82105122420, J.J. Štrosmajera 30,31540 Donji Miholjac</item>
    </izvorni_sadrzaj>
    <derivirana_varijabla naziv="DomainObject.Predmet.SudioniciListAdressOIB_1">
      <item>OTP banka Hrvatska dioničko društvo, OIB 52508873833, Ulica Domovinskog rata 3,23000 Zadar</item>
      <item>GAZDEK d.o.o. za građevinarstvo i trgovinu, OIB 82105122420, J.J. Štrosmajera 30,31540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82105122420</item>
    </izvorni_sadrzaj>
    <derivirana_varijabla naziv="DomainObject.Predmet.SudioniciListNazivOIB_1">
      <item>, OIB 52508873833</item>
      <item>, OIB 82105122420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2371</properties:Characters>
  <properties:Lines>88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2016-07-15T06:13:00Z</dcterms:created>
  <dc:creator>..</dc:creator>
  <cp:lastModifiedBy>Maja Kocijan</cp:lastModifiedBy>
  <cp:lastPrinted>2016-07-15T06:24:00Z</cp:lastPrinted>
  <dcterms:modified xmlns:xsi="http://www.w3.org/2001/XMLSchema-instance" xsi:type="dcterms:W3CDTF">2016-07-15T06:25:00Z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