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4c05" w14:paraId="13a4c05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A31F6F">
        <w:rPr>
          <w:bCs/>
        </w:rPr>
        <w:t>14</w:t>
      </w:r>
      <w:r w:rsidR="00757DF3">
        <w:rPr>
          <w:bCs/>
        </w:rPr>
        <w:t>/201</w:t>
      </w:r>
      <w:r w:rsidR="006853BC">
        <w:rPr>
          <w:bCs/>
        </w:rPr>
        <w:t>9</w:t>
      </w:r>
      <w:r w:rsidR="009D27C8">
        <w:rPr>
          <w:bCs/>
        </w:rPr>
        <w:t>-</w:t>
      </w:r>
      <w:r w:rsidR="00A31F6F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A31F6F">
        <w:t>SPARTAN d.o.o., Zadar, Domovinskog rata 2</w:t>
      </w:r>
      <w:r w:rsidR="00A31F6F" w:rsidRPr="002F6527">
        <w:t xml:space="preserve">, OIB: </w:t>
      </w:r>
      <w:r w:rsidR="00A31F6F">
        <w:t>32038006339</w:t>
      </w:r>
      <w:r w:rsidR="00C947ED">
        <w:t xml:space="preserve">, povodom zahtjeva Financijske agencije, Regionalnog centra Split, Podružnice Zadar, Ivana Danila 4, OIB: 85821130368 od </w:t>
      </w:r>
      <w:r w:rsidR="00A31F6F">
        <w:t>8</w:t>
      </w:r>
      <w:r w:rsidR="00A57491">
        <w:t xml:space="preserve">. </w:t>
      </w:r>
      <w:r w:rsidR="006853BC">
        <w:t>siječnja</w:t>
      </w:r>
      <w:r w:rsidR="00757DF3">
        <w:t xml:space="preserve"> 201</w:t>
      </w:r>
      <w:r w:rsidR="006853BC">
        <w:t>9</w:t>
      </w:r>
      <w:r w:rsidR="00C947ED">
        <w:t xml:space="preserve">., </w:t>
      </w:r>
      <w:r w:rsidR="00A31F6F">
        <w:t>24</w:t>
      </w:r>
      <w:r w:rsidR="00572FB9">
        <w:t xml:space="preserve">. </w:t>
      </w:r>
      <w:r w:rsidR="00FF2D35">
        <w:t>siječnja</w:t>
      </w:r>
      <w:r w:rsidR="00C947ED">
        <w:t xml:space="preserve"> 201</w:t>
      </w:r>
      <w:r w:rsidR="00FF2D35">
        <w:t>9</w:t>
      </w:r>
      <w:r w:rsidR="00C947ED">
        <w:t xml:space="preserve">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A31F6F">
        <w:t>SPARTAN d.o.o., Zadar, Domovinskog rata 2</w:t>
      </w:r>
      <w:r w:rsidR="00A31F6F" w:rsidRPr="002F6527">
        <w:t xml:space="preserve">, OIB: </w:t>
      </w:r>
      <w:r w:rsidR="00A31F6F">
        <w:t>32038006339</w:t>
      </w:r>
      <w:r w:rsidR="00A57491">
        <w:t>,</w:t>
      </w:r>
      <w:r>
        <w:t xml:space="preserve"> na temelju neizvršenih osnova za plaćanje iznosi </w:t>
      </w:r>
      <w:r w:rsidR="00A31F6F">
        <w:t>1.010.690,99</w:t>
      </w:r>
      <w:r w:rsidR="00D82541">
        <w:t xml:space="preserve"> </w:t>
      </w:r>
      <w:r>
        <w:t xml:space="preserve">kn.  </w:t>
      </w:r>
    </w:p>
    <w:p w:rsidRDefault="006A7F78" w:rsidP="00246016" w:rsidR="006E3223" w:rsidRPr="00246016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 xml:space="preserve">            </w:t>
      </w:r>
      <w:r w:rsidR="00C947ED">
        <w:t xml:space="preserve">2.  Poziva se osoba ovlaštena za zastupanje dužnika po zakonu </w:t>
      </w:r>
      <w:r w:rsidR="00A31F6F">
        <w:t>Mladen Ninčević</w:t>
      </w:r>
      <w:r w:rsidR="00C947ED">
        <w:t xml:space="preserve">, u roku od 15 (petnaest) dana od dana objave ovog oglasa na e-oglasnoj ploči ovog suda, a temeljem odredbe čl. 430. Stečajnog zakona (Narodne novine broj </w:t>
      </w:r>
      <w:r w:rsidR="00AD11DE">
        <w:t>104/17</w:t>
      </w:r>
      <w:r w:rsidR="00C947ED"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A31F6F">
        <w:t>24</w:t>
      </w:r>
      <w:r w:rsidR="00572FB9">
        <w:t xml:space="preserve">. </w:t>
      </w:r>
      <w:r w:rsidR="00FF2D35">
        <w:t>siječnja</w:t>
      </w:r>
      <w:r>
        <w:t xml:space="preserve"> 201</w:t>
      </w:r>
      <w:r w:rsidR="00FF2D35">
        <w:t>9</w:t>
      </w:r>
      <w:r>
        <w:t>.</w:t>
      </w:r>
    </w:p>
    <w:p w:rsidRDefault="00BF7CFA" w:rsidP="00BF7CFA" w:rsidR="00C947ED">
      <w:pPr>
        <w:ind w:firstLine="708" w:left="4956"/>
      </w:pPr>
      <w:r>
        <w:t xml:space="preserve">           </w:t>
      </w:r>
      <w:r w:rsidR="00C947ED">
        <w:t xml:space="preserve">Sudska savjetnica     </w:t>
      </w:r>
    </w:p>
    <w:p w:rsidRDefault="00E673BA" w:rsidP="00FF2D35" w:rsidR="00AD11D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A32AA">
        <w:t xml:space="preserve">         </w:t>
      </w:r>
      <w:r>
        <w:t xml:space="preserve">     </w:t>
      </w:r>
      <w:r w:rsidR="006E3223">
        <w:t>Anamarija Kovačić Milković</w:t>
      </w: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A86089">
      <w:rPr>
        <w:bCs/>
      </w:rPr>
      <w:t>405</w:t>
    </w:r>
    <w:r w:rsidR="00994F76">
      <w:rPr>
        <w:bCs/>
      </w:rPr>
      <w:t>/2018-</w:t>
    </w:r>
    <w:r w:rsidR="00A86089">
      <w:rPr>
        <w:bCs/>
      </w:rPr>
      <w:t>7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46016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F3916"/>
    <w:rsid w:val="00503CED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3BC"/>
    <w:rsid w:val="006854A2"/>
    <w:rsid w:val="006A7F78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F7717"/>
    <w:rsid w:val="00A0227C"/>
    <w:rsid w:val="00A24D71"/>
    <w:rsid w:val="00A31F6F"/>
    <w:rsid w:val="00A52AEF"/>
    <w:rsid w:val="00A57491"/>
    <w:rsid w:val="00A711ED"/>
    <w:rsid w:val="00A86089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BF7CFA"/>
    <w:rsid w:val="00C049D8"/>
    <w:rsid w:val="00C231AF"/>
    <w:rsid w:val="00C6554D"/>
    <w:rsid w:val="00C7185F"/>
    <w:rsid w:val="00C736E2"/>
    <w:rsid w:val="00C947ED"/>
    <w:rsid w:val="00CA1811"/>
    <w:rsid w:val="00D54EC3"/>
    <w:rsid w:val="00D7777C"/>
    <w:rsid w:val="00D82541"/>
    <w:rsid w:val="00DA7158"/>
    <w:rsid w:val="00DB66B2"/>
    <w:rsid w:val="00DE513E"/>
    <w:rsid w:val="00E13686"/>
    <w:rsid w:val="00E33B1A"/>
    <w:rsid w:val="00E673BA"/>
    <w:rsid w:val="00E8100C"/>
    <w:rsid w:val="00F569DB"/>
    <w:rsid w:val="00F81FA4"/>
    <w:rsid w:val="00F87045"/>
    <w:rsid w:val="00F94B7A"/>
    <w:rsid w:val="00FA32AA"/>
    <w:rsid w:val="00FD19B3"/>
    <w:rsid w:val="00FD3A86"/>
    <w:rsid w:val="00FF2D35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6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B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B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B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B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B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B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B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B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B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St-14/2019</izvorni_sadrzaj>
    <derivirana_varijabla naziv="DomainObject.Predmet.OznakaBroj_1">St-14/2019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SPARTAN d.o.o. za sportsku rekreaciju</izvorni_sadrzaj>
    <derivirana_varijabla naziv="DomainObject.Predmet.ProtustrankaFormated_1">  SPARTAN d.o.o. za sportsku rekreaciju</derivirana_varijabla>
  </DomainObject.Predmet.ProtustrankaFormated>
  <DomainObject.Predmet.ProtustrankaFormatedOIB>
    <izvorni_sadrzaj>  SPARTAN d.o.o. za sportsku rekreaciju, OIB 32038006339</izvorni_sadrzaj>
    <derivirana_varijabla naziv="DomainObject.Predmet.ProtustrankaFormatedOIB_1">  SPARTAN d.o.o. za sportsku rekreaciju, OIB 32038006339</derivirana_varijabla>
  </DomainObject.Predmet.ProtustrankaFormatedOIB>
  <DomainObject.Predmet.ProtustrankaFormatedWithAdress>
    <izvorni_sadrzaj> SPARTAN d.o.o. za sportsku rekreaciju, Domovinskog rata 2, 23000 Zadar</izvorni_sadrzaj>
    <derivirana_varijabla naziv="DomainObject.Predmet.ProtustrankaFormatedWithAdress_1"> SPARTAN d.o.o. za sportsku rekreaciju, Domovinskog rata 2, 23000 Zadar</derivirana_varijabla>
  </DomainObject.Predmet.ProtustrankaFormatedWithAdress>
  <DomainObject.Predmet.ProtustrankaFormatedWithAdressOIB>
    <izvorni_sadrzaj> SPARTAN d.o.o. za sportsku rekreaciju, OIB 32038006339, Domovinskog rata 2, 23000 Zadar</izvorni_sadrzaj>
    <derivirana_varijabla naziv="DomainObject.Predmet.ProtustrankaFormatedWithAdressOIB_1"> SPARTAN d.o.o. za sportsku rekreaciju, OIB 32038006339, Domovinskog rata 2, 23000 Zadar</derivirana_varijabla>
  </DomainObject.Predmet.ProtustrankaFormatedWithAdressOIB>
  <DomainObject.Predmet.ProtustrankaWithAdress>
    <izvorni_sadrzaj>SPARTAN d.o.o. za sportsku rekreaciju Domovinskog rata 2, 23000 Zadar</izvorni_sadrzaj>
    <derivirana_varijabla naziv="DomainObject.Predmet.ProtustrankaWithAdress_1">SPARTAN d.o.o. za sportsku rekreaciju Domovinskog rata 2, 23000 Zadar</derivirana_varijabla>
  </DomainObject.Predmet.ProtustrankaWithAdress>
  <DomainObject.Predmet.ProtustrankaWithAdressOIB>
    <izvorni_sadrzaj>SPARTAN d.o.o. za sportsku rekreaciju, OIB 32038006339, Domovinskog rata 2, 23000 Zadar</izvorni_sadrzaj>
    <derivirana_varijabla naziv="DomainObject.Predmet.ProtustrankaWithAdressOIB_1">SPARTAN d.o.o. za sportsku rekreaciju, OIB 32038006339, Domovinskog rata 2, 23000 Zadar</derivirana_varijabla>
  </DomainObject.Predmet.ProtustrankaWithAdressOIB>
  <DomainObject.Predmet.ProtustrankaNazivFormated>
    <izvorni_sadrzaj>SPARTAN d.o.o. za sportsku rekreaciju</izvorni_sadrzaj>
    <derivirana_varijabla naziv="DomainObject.Predmet.ProtustrankaNazivFormated_1">SPARTAN d.o.o. za sportsku rekreaciju</derivirana_varijabla>
  </DomainObject.Predmet.ProtustrankaNazivFormated>
  <DomainObject.Predmet.ProtustrankaNazivFormatedOIB>
    <izvorni_sadrzaj>SPARTAN d.o.o. za sportsku rekreaciju, OIB 32038006339</izvorni_sadrzaj>
    <derivirana_varijabla naziv="DomainObject.Predmet.ProtustrankaNazivFormatedOIB_1">SPARTAN d.o.o. za sportsku rekreaciju, OIB 32038006339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SPARTAN d.o.o. za sportsku rekreaciju</item>
    </izvorni_sadrzaj>
    <derivirana_varijabla naziv="DomainObject.Predmet.ProtuStrankaListFormated_1">
      <item>SPARTAN d.o.o. za sportsku rekreaciju</item>
    </derivirana_varijabla>
  </DomainObject.Predmet.ProtuStrankaListFormated>
  <DomainObject.Predmet.ProtuStrankaListFormatedOIB>
    <izvorni_sadrzaj>
      <item>SPARTAN d.o.o. za sportsku rekreaciju, OIB 32038006339</item>
    </izvorni_sadrzaj>
    <derivirana_varijabla naziv="DomainObject.Predmet.ProtuStrankaListFormatedOIB_1">
      <item>SPARTAN d.o.o. za sportsku rekreaciju, OIB 32038006339</item>
    </derivirana_varijabla>
  </DomainObject.Predmet.ProtuStrankaListFormatedOIB>
  <DomainObject.Predmet.ProtuStrankaListFormatedWithAdress>
    <izvorni_sadrzaj>
      <item>SPARTAN d.o.o. za sportsku rekreaciju, Domovinskog rata 2, 23000 Zadar</item>
    </izvorni_sadrzaj>
    <derivirana_varijabla naziv="DomainObject.Predmet.ProtuStrankaListFormatedWithAdress_1">
      <item>SPARTAN d.o.o. za sportsku rekreaciju, Domovinskog rata 2, 23000 Zadar</item>
    </derivirana_varijabla>
  </DomainObject.Predmet.ProtuStrankaListFormatedWithAdress>
  <DomainObject.Predmet.ProtuStrankaListFormatedWithAdressOIB>
    <izvorni_sadrzaj>
      <item>SPARTAN d.o.o. za sportsku rekreaciju, OIB 32038006339, Domovinskog rata 2, 23000 Zadar</item>
    </izvorni_sadrzaj>
    <derivirana_varijabla naziv="DomainObject.Predmet.ProtuStrankaListFormatedWithAdressOIB_1">
      <item>SPARTAN d.o.o. za sportsku rekreaciju, OIB 32038006339, Domovinskog rata 2, 23000 Zadar</item>
    </derivirana_varijabla>
  </DomainObject.Predmet.ProtuStrankaListFormatedWithAdressOIB>
  <DomainObject.Predmet.ProtuStrankaListNazivFormated>
    <izvorni_sadrzaj>
      <item>SPARTAN d.o.o. za sportsku rekreaciju</item>
    </izvorni_sadrzaj>
    <derivirana_varijabla naziv="DomainObject.Predmet.ProtuStrankaListNazivFormated_1">
      <item>SPARTAN d.o.o. za sportsku rekreaciju</item>
    </derivirana_varijabla>
  </DomainObject.Predmet.ProtuStrankaListNazivFormated>
  <DomainObject.Predmet.ProtuStrankaListNazivFormatedOIB>
    <izvorni_sadrzaj>
      <item>SPARTAN d.o.o. za sportsku rekreaciju, OIB 32038006339</item>
    </izvorni_sadrzaj>
    <derivirana_varijabla naziv="DomainObject.Predmet.ProtuStrankaListNazivFormatedOIB_1">
      <item>SPARTAN d.o.o. za sportsku rekreaciju, OIB 32038006339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SPARTAN d.o.o. za sportsku rekreaciju</izvorni_sadrzaj>
    <derivirana_varijabla naziv="DomainObject.Predmet.ProtustrankaIDrugi_1">SPARTAN d.o.o. za sportsku rekreaciju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SPARTAN d.o.o. za sportsku rekreaciju, OIB 32038006339, Domovinskog rata 2, 23000 Zadar</izvorni_sadrzaj>
    <derivirana_varijabla naziv="DomainObject.Predmet.ProtustrankaIDrugiAdressOIB_1">SPARTAN d.o.o. za sportsku rekreaciju, OIB 32038006339, Domovinskog rata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SPARTAN d.o.o. za sportsku rekreaciju</item>
    </izvorni_sadrzaj>
    <derivirana_varijabla naziv="DomainObject.Predmet.SudioniciListNaziv_1">
      <item>FINA</item>
      <item>SPARTAN d.o.o. za sportsku rekreaciju</item>
    </derivirana_varijabla>
  </DomainObject.Predmet.SudioniciListNaziv>
  <DomainObject.Predmet.SudioniciListAdressOIB>
    <izvorni_sadrzaj>
      <item>FINA, OIB 85821130368, Ivana Danila 4,23000 Zadar</item>
      <item>SPARTAN d.o.o. za sportsku rekreaciju, OIB 32038006339, Domovinskog rata 2,23000 Zadar</item>
    </izvorni_sadrzaj>
    <derivirana_varijabla naziv="DomainObject.Predmet.SudioniciListAdressOIB_1">
      <item>FINA, OIB 85821130368, Ivana Danila 4,23000 Zadar</item>
      <item>SPARTAN d.o.o. za sportsku rekreaciju, OIB 32038006339, Domovinskog rata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32038006339</item>
    </izvorni_sadrzaj>
    <derivirana_varijabla naziv="DomainObject.Predmet.SudioniciListNazivOIB_1">
      <item>, OIB 85821130368</item>
      <item>, OIB 32038006339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386</properties:Words>
  <properties:Characters>1986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2019-01-23T09:58:00Z</dcterms:created>
  <dc:creator>mklismanic</dc:creator>
  <cp:lastModifiedBy>Anita Ivandić</cp:lastModifiedBy>
  <cp:lastPrinted>2019-01-23T09:58:00Z</cp:lastPrinted>
  <dcterms:modified xmlns:xsi="http://www.w3.org/2001/XMLSchema-instance" xsi:type="dcterms:W3CDTF">2019-01-24T11:41:00Z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