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0a6f" w14:paraId="fc80a6f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2724AB">
        <w:t xml:space="preserve"> </w:t>
      </w:r>
      <w:r w:rsidR="006572D0">
        <w:t xml:space="preserve">Goranom Rezo, </w:t>
      </w:r>
      <w:proofErr w:type="spellStart"/>
      <w:r w:rsidR="006572D0">
        <w:t>vl</w:t>
      </w:r>
      <w:proofErr w:type="spellEnd"/>
      <w:r w:rsidR="006572D0">
        <w:t>. obrta LAUFER, OIB 686721</w:t>
      </w:r>
      <w:r w:rsidR="00504E3E">
        <w:t xml:space="preserve">83231 iz Zagreba, </w:t>
      </w:r>
      <w:proofErr w:type="spellStart"/>
      <w:r w:rsidR="00504E3E">
        <w:t>Špansko</w:t>
      </w:r>
      <w:proofErr w:type="spellEnd"/>
      <w:r w:rsidR="00504E3E">
        <w:t xml:space="preserve"> 29, </w:t>
      </w:r>
      <w:r w:rsidR="00153DAA">
        <w:t>d</w:t>
      </w:r>
      <w:r>
        <w:t>ana</w:t>
      </w:r>
      <w:r w:rsidR="00504E3E">
        <w:t xml:space="preserve"> 19. studenoga</w:t>
      </w:r>
      <w:r w:rsidR="00571C48">
        <w:t xml:space="preserve"> 2018.,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1463A0" w:rsidR="00F259D5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504E3E">
        <w:t xml:space="preserve">Goranom Rezo, </w:t>
      </w:r>
      <w:proofErr w:type="spellStart"/>
      <w:r w:rsidR="00504E3E">
        <w:t>vl</w:t>
      </w:r>
      <w:proofErr w:type="spellEnd"/>
      <w:r w:rsidR="00504E3E">
        <w:t xml:space="preserve">. obrta LAUFER, OIB 68672183231 iz Zagreba, </w:t>
      </w:r>
      <w:proofErr w:type="spellStart"/>
      <w:r w:rsidR="00504E3E">
        <w:t>Špansko</w:t>
      </w:r>
      <w:proofErr w:type="spellEnd"/>
      <w:r w:rsidR="00504E3E">
        <w:t xml:space="preserve"> 29</w:t>
      </w:r>
      <w:r w:rsidR="00504E3E">
        <w:t xml:space="preserve"> 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1463A0">
        <w:t xml:space="preserve">1247-17 </w:t>
      </w:r>
      <w:r>
        <w:t xml:space="preserve">kod Hrvatske poštanske banke iznos od </w:t>
      </w:r>
      <w:r w:rsidR="001463A0">
        <w:t xml:space="preserve">5.000,00 </w:t>
      </w:r>
      <w:r w:rsidRPr="00431A5E">
        <w:t>kn</w:t>
      </w:r>
      <w:r>
        <w:t xml:space="preserve"> na ime predujma za pokriće troškova kako prethodnog tako i otvorenog stečajnog postupka a koji iznos se sastoji od</w:t>
      </w:r>
      <w:r w:rsidR="001463A0">
        <w:t xml:space="preserve"> dolaska na ročište, troškova analize dokumentacije o gospodarsko-financijskom stanju dužnika, telefon itd. </w:t>
      </w:r>
      <w:r w:rsidR="00F259D5">
        <w:t xml:space="preserve"> </w:t>
      </w:r>
    </w:p>
    <w:p w:rsidRDefault="00571C48" w:rsidP="001463A0" w:rsidR="00571C48">
      <w:pPr>
        <w:jc w:val="both"/>
        <w:rPr>
          <w:rFonts w:hAnsi="Arial Narrow" w:ascii="Arial Narrow"/>
        </w:rPr>
      </w:pPr>
      <w:r>
        <w:tab/>
      </w: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1463A0">
        <w:t xml:space="preserve">21. ožujka </w:t>
      </w:r>
      <w:r>
        <w:t>2017. podnijela prijedlog za otvaranje stečajnog postupka nad dužnikom</w:t>
      </w:r>
      <w:r w:rsidR="002724AB">
        <w:t xml:space="preserve"> </w:t>
      </w:r>
      <w:r w:rsidR="001463A0">
        <w:t xml:space="preserve">Goranom Rezo, </w:t>
      </w:r>
      <w:proofErr w:type="spellStart"/>
      <w:r w:rsidR="001463A0">
        <w:t>vl</w:t>
      </w:r>
      <w:proofErr w:type="spellEnd"/>
      <w:r w:rsidR="001463A0">
        <w:t xml:space="preserve">. obrta LAUFER, OIB 68672183231 iz Zagreba, </w:t>
      </w:r>
      <w:proofErr w:type="spellStart"/>
      <w:r w:rsidR="001463A0">
        <w:t>Špansko</w:t>
      </w:r>
      <w:proofErr w:type="spellEnd"/>
      <w:r w:rsidR="001463A0">
        <w:t xml:space="preserve"> 29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lastRenderedPageBreak/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1463A0">
        <w:t>1247/17</w:t>
      </w:r>
      <w:r w:rsidR="00153DAA">
        <w:t xml:space="preserve"> od </w:t>
      </w:r>
      <w:r w:rsidR="00B853A5">
        <w:t>5</w:t>
      </w:r>
      <w:r w:rsidR="00153DAA">
        <w:t>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153DAA">
        <w:t>i</w:t>
      </w:r>
      <w:r>
        <w:t xml:space="preserve"> stečajn</w:t>
      </w:r>
      <w:r w:rsidR="00153DAA">
        <w:t>i</w:t>
      </w:r>
      <w:r>
        <w:t xml:space="preserve"> upravitel</w:t>
      </w:r>
      <w:r w:rsidR="00153DAA">
        <w:t>j</w:t>
      </w:r>
      <w:r w:rsidR="00AD6DA9">
        <w:t xml:space="preserve"> koj</w:t>
      </w:r>
      <w:r w:rsidR="00153DAA">
        <w:t>i</w:t>
      </w:r>
      <w:r>
        <w:t xml:space="preserve"> je </w:t>
      </w:r>
      <w:r w:rsidR="00B853A5">
        <w:t>27. rujna</w:t>
      </w:r>
      <w:r w:rsidR="00CE572F">
        <w:t xml:space="preserve"> 2018.</w:t>
      </w:r>
      <w:r>
        <w:t xml:space="preserve"> dostavi</w:t>
      </w:r>
      <w:r w:rsidR="00153DAA">
        <w:t>o</w:t>
      </w:r>
      <w:r w:rsidR="00AD6DA9">
        <w:t xml:space="preserve"> </w:t>
      </w:r>
      <w:r>
        <w:t>izviješće, a koje je usmeno izni</w:t>
      </w:r>
      <w:r w:rsidR="00153DAA">
        <w:t>o</w:t>
      </w:r>
      <w:r>
        <w:t xml:space="preserve"> na ročištu održanom </w:t>
      </w:r>
      <w:r w:rsidR="00B853A5">
        <w:t>3</w:t>
      </w:r>
      <w:r w:rsidR="00153DAA">
        <w:t>. listopada</w:t>
      </w:r>
      <w:r w:rsidR="00D366F8">
        <w:t xml:space="preserve"> 2018.  </w:t>
      </w:r>
    </w:p>
    <w:p w:rsidRDefault="00B853A5" w:rsidP="000444D4" w:rsidR="00B853A5">
      <w:pPr>
        <w:ind w:firstLine="720"/>
        <w:jc w:val="both"/>
      </w:pPr>
    </w:p>
    <w:p w:rsidRDefault="00B853A5" w:rsidP="000444D4" w:rsidR="00B853A5">
      <w:pPr>
        <w:ind w:firstLine="720"/>
        <w:jc w:val="both"/>
      </w:pPr>
      <w:r>
        <w:t>Privremeni stečajni upravitelj je 22. listopada 2018. dostavio dopunu izviješća u kojem je predložio da sud pozove osobe zainteresirane za vođenje postupka na uplatu predujma u iznosu od 5.000,00 kn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</w:t>
      </w:r>
      <w:r w:rsidR="00AA5F7D">
        <w:t>dopune izviješća</w:t>
      </w:r>
      <w:r>
        <w:t xml:space="preserve"> je vidljivo da</w:t>
      </w:r>
      <w:r w:rsidR="00153DAA">
        <w:t xml:space="preserve"> </w:t>
      </w:r>
      <w:r w:rsidR="00AA5F7D">
        <w:t>su</w:t>
      </w:r>
      <w:r w:rsidR="00153DAA">
        <w:t xml:space="preserve"> kod steč</w:t>
      </w:r>
      <w:r>
        <w:t>ajnog dužnika ostvaren</w:t>
      </w:r>
      <w:r w:rsidR="00AA5F7D">
        <w:t xml:space="preserve">i </w:t>
      </w:r>
      <w:r>
        <w:t xml:space="preserve"> stečajni razlo</w:t>
      </w:r>
      <w:r w:rsidR="00AA5F7D">
        <w:t>zi</w:t>
      </w:r>
      <w:r>
        <w:t xml:space="preserve"> predviđeni člankom 5.</w:t>
      </w:r>
      <w:r w:rsidR="00594D70">
        <w:t xml:space="preserve"> i 6. Steč</w:t>
      </w:r>
      <w:r>
        <w:t>ajnog zakona - dužnik je nesposoban za plaćanje</w:t>
      </w:r>
      <w:r w:rsidR="00AA5F7D">
        <w:t xml:space="preserve"> i prezadužen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AA5F7D">
        <w:t>5.000,00</w:t>
      </w:r>
      <w:r>
        <w:t xml:space="preserve"> kn (</w:t>
      </w:r>
      <w:r w:rsidR="00AA5F7D">
        <w:t>dolaska na ročište, troškova analize dokumentacije o gospodarsko-financijskom stanju dužnika, telefon itd</w:t>
      </w:r>
      <w:r w:rsidR="00AA5F7D">
        <w:t>.</w:t>
      </w:r>
      <w:r>
        <w:t>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AA5F7D">
        <w:rPr>
          <w:bCs/>
        </w:rPr>
        <w:t xml:space="preserve">19. studenoga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AA5F7D">
        <w:t>21.12.</w:t>
      </w:r>
      <w:bookmarkStart w:name="_GoBack" w:id="0"/>
      <w:bookmarkEnd w:id="0"/>
      <w:r w:rsidR="00D16BBB">
        <w:t xml:space="preserve">   </w:t>
      </w:r>
      <w:r w:rsidR="00BF5EE1">
        <w:t xml:space="preserve"> </w:t>
      </w:r>
    </w:p>
    <w:sectPr w:rsidSect="001463A0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385" w:rsidP="00864F4A" w:rsidR="00F81385">
      <w:r>
        <w:separator/>
      </w:r>
    </w:p>
  </w:endnote>
  <w:endnote w:id="0" w:type="continuationSeparator">
    <w:p w:rsidRDefault="00F81385" w:rsidP="00864F4A" w:rsidR="00F8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F7D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385" w:rsidP="00864F4A" w:rsidR="00F81385">
      <w:r>
        <w:separator/>
      </w:r>
    </w:p>
  </w:footnote>
  <w:footnote w:id="0" w:type="continuationSeparator">
    <w:p w:rsidRDefault="00F81385" w:rsidP="00864F4A" w:rsidR="00F81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6572D0">
      <w:t>1247/17-7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005F"/>
    <w:rsid w:val="00097D4D"/>
    <w:rsid w:val="000D19D0"/>
    <w:rsid w:val="000D6D83"/>
    <w:rsid w:val="000E3FFC"/>
    <w:rsid w:val="000E56D3"/>
    <w:rsid w:val="000E657B"/>
    <w:rsid w:val="00127109"/>
    <w:rsid w:val="001463A0"/>
    <w:rsid w:val="00153DAA"/>
    <w:rsid w:val="002062C0"/>
    <w:rsid w:val="002077A7"/>
    <w:rsid w:val="002724AB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4E3E"/>
    <w:rsid w:val="005077A2"/>
    <w:rsid w:val="005613AA"/>
    <w:rsid w:val="00571C48"/>
    <w:rsid w:val="00594D70"/>
    <w:rsid w:val="005C43EE"/>
    <w:rsid w:val="005D145B"/>
    <w:rsid w:val="005E0025"/>
    <w:rsid w:val="0064567C"/>
    <w:rsid w:val="00645A02"/>
    <w:rsid w:val="006572D0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A5F7D"/>
    <w:rsid w:val="00AB7A77"/>
    <w:rsid w:val="00AD6DA9"/>
    <w:rsid w:val="00AF7195"/>
    <w:rsid w:val="00AF756A"/>
    <w:rsid w:val="00B259B4"/>
    <w:rsid w:val="00B7310E"/>
    <w:rsid w:val="00B847BC"/>
    <w:rsid w:val="00B853A5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138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St-1275/2017-16</izvorni_sadrzaj>
    <derivirana_varijabla naziv="DomainObject.Oznaka_1">St-1275/2017-16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St-1275/2017</izvorni_sadrzaj>
    <derivirana_varijabla naziv="DomainObject.Predmet.OznakaBroj_1">St-1275/2017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POGON PLATFORMA j.d.o.o. za usluge zastupanog po punomoćniku Tena Razumović Žmara</izvorni_sadrzaj>
    <derivirana_varijabla naziv="DomainObject.Predmet.ProtustrankaFormated_1">  POGON PLATFORMA j.d.o.o. za usluge zastupanog po punomoćniku Tena Razumović Žmara</derivirana_varijabla>
  </DomainObject.Predmet.ProtustrankaFormated>
  <DomainObject.Predmet.ProtustrankaFormatedOIB>
    <izvorni_sadrzaj>  POGON PLATFORMA j.d.o.o. za usluge, OIB 51331797975 zastupanog po punomoćniku Tena Razumović Žmara</izvorni_sadrzaj>
    <derivirana_varijabla naziv="DomainObject.Predmet.ProtustrankaFormatedOIB_1">  POGON PLATFORMA j.d.o.o. za usluge, OIB 51331797975 zastupanog po punomoćniku Tena Razumović Žmara</derivirana_varijabla>
  </DomainObject.Predmet.ProtustrankaFormatedOIB>
  <DomainObject.Predmet.ProtustrankaFormatedWithAdress>
    <izvorni_sadrzaj> POGON PLATFORMA j.d.o.o. za usluge, XIV. Trokut 23 C , 10000 Zagreb zastupanog po punomoćniku Tena Razumović Žmara</izvorni_sadrzaj>
    <derivirana_varijabla naziv="DomainObject.Predmet.ProtustrankaFormatedWithAdress_1"> POGON PLATFORMA j.d.o.o. za usluge, XIV. Trokut 23 C , 10000 Zagreb zastupanog po punomoćniku Tena Razumović Žmara</derivirana_varijabla>
  </DomainObject.Predmet.ProtustrankaFormatedWithAdress>
  <DomainObject.Predmet.ProtustrankaFormatedWithAdressOIB>
    <izvorni_sadrzaj> POGON PLATFORMA j.d.o.o. za usluge, OIB 51331797975, XIV. Trokut 23 C , 10000 Zagreb zastupanog po punomoćniku Tena Razumović Žmara</izvorni_sadrzaj>
    <derivirana_varijabla naziv="DomainObject.Predmet.ProtustrankaFormatedWithAdressOIB_1"> POGON PLATFORMA j.d.o.o. za usluge, OIB 51331797975, XIV. Trokut 23 C , 10000 Zagreb zastupanog po punomoćniku Tena Razumović Žmara</derivirana_varijabla>
  </DomainObject.Predmet.ProtustrankaFormatedWithAdressOIB>
  <DomainObject.Predmet.ProtustrankaWithAdress>
    <izvorni_sadrzaj>POGON PLATFORMA j.d.o.o. za usluge XIV. Trokut 23 C , 10000 Zagreb</izvorni_sadrzaj>
    <derivirana_varijabla naziv="DomainObject.Predmet.ProtustrankaWithAdress_1">POGON PLATFORMA j.d.o.o. za usluge XIV. Trokut 23 C , 10000 Zagreb</derivirana_varijabla>
  </DomainObject.Predmet.ProtustrankaWithAdress>
  <DomainObject.Predmet.ProtustrankaWithAdressOIB>
    <izvorni_sadrzaj>POGON PLATFORMA j.d.o.o. za usluge, OIB 51331797975, XIV. Trokut 23 C , 10000 Zagreb</izvorni_sadrzaj>
    <derivirana_varijabla naziv="DomainObject.Predmet.ProtustrankaWithAdressOIB_1">POGON PLATFORMA j.d.o.o. za usluge, OIB 51331797975, XIV. Trokut 23 C , 10000 Zagreb</derivirana_varijabla>
  </DomainObject.Predmet.ProtustrankaWithAdressOIB>
  <DomainObject.Predmet.ProtustrankaNazivFormated>
    <izvorni_sadrzaj>POGON PLATFORMA j.d.o.o. za usluge</izvorni_sadrzaj>
    <derivirana_varijabla naziv="DomainObject.Predmet.ProtustrankaNazivFormated_1">POGON PLATFORMA j.d.o.o. za usluge</derivirana_varijabla>
  </DomainObject.Predmet.ProtustrankaNazivFormated>
  <DomainObject.Predmet.ProtustrankaNazivFormatedOIB>
    <izvorni_sadrzaj>POGON PLATFORMA j.d.o.o. za usluge, OIB 51331797975</izvorni_sadrzaj>
    <derivirana_varijabla naziv="DomainObject.Predmet.ProtustrankaNazivFormatedOIB_1">POGON PLATFORMA j.d.o.o. za usluge, OIB 51331797975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POGON PLATFORMA j.d.o.o. za usluge zastupanog po punomoćniku Tena Razumović Žmara</item>
    </izvorni_sadrzaj>
    <derivirana_varijabla naziv="DomainObject.Predmet.ProtuStrankaListFormated_1">
      <item>POGON PLATFORMA j.d.o.o. za usluge zastupanog po punomoćniku Tena Razumović Žmara</item>
    </derivirana_varijabla>
  </DomainObject.Predmet.ProtuStrankaListFormated>
  <DomainObject.Predmet.ProtuStrankaListFormatedOIB>
    <izvorni_sadrzaj>
      <item>POGON PLATFORMA j.d.o.o. za usluge, OIB 51331797975 zastupanog po punomoćniku Tena Razumović Žmara</item>
    </izvorni_sadrzaj>
    <derivirana_varijabla naziv="DomainObject.Predmet.ProtuStrankaListFormatedOIB_1">
      <item>POGON PLATFORMA j.d.o.o. za usluge, OIB 51331797975 zastupanog po punomoćniku Tena Razumović Žmara</item>
    </derivirana_varijabla>
  </DomainObject.Predmet.ProtuStrankaListFormatedOIB>
  <DomainObject.Predmet.ProtuStrankaListFormatedWithAdress>
    <izvorni_sadrzaj>
      <item>POGON PLATFORMA j.d.o.o. za usluge, XIV. Trokut 23 C , 10000 Zagreb zastupanog po punomoćniku Tena Razumović Žmara</item>
    </izvorni_sadrzaj>
    <derivirana_varijabla naziv="DomainObject.Predmet.ProtuStrankaListFormatedWithAdress_1">
      <item>POGON PLATFORMA j.d.o.o. za usluge, XIV. Trokut 23 C , 10000 Zagreb zastupanog po punomoćniku Tena Razumović Žmara</item>
    </derivirana_varijabla>
  </DomainObject.Predmet.ProtuStrankaListFormatedWithAdress>
  <DomainObject.Predmet.ProtuStrankaListFormatedWithAdressOIB>
    <izvorni_sadrzaj>
      <item>POGON PLATFORMA j.d.o.o. za usluge, OIB 51331797975, XIV. Trokut 23 C , 10000 Zagreb zastupanog po punomoćniku Tena Razumović Žmara</item>
    </izvorni_sadrzaj>
    <derivirana_varijabla naziv="DomainObject.Predmet.ProtuStrankaListFormatedWithAdressOIB_1">
      <item>POGON PLATFORMA j.d.o.o. za usluge, OIB 51331797975, XIV. Trokut 23 C , 10000 Zagreb zastupanog po punomoćniku Tena Razumović Žmara</item>
    </derivirana_varijabla>
  </DomainObject.Predmet.ProtuStrankaListFormatedWithAdressOIB>
  <DomainObject.Predmet.ProtuStrankaListNazivFormated>
    <izvorni_sadrzaj>
      <item>POGON PLATFORMA j.d.o.o. za usluge</item>
    </izvorni_sadrzaj>
    <derivirana_varijabla naziv="DomainObject.Predmet.ProtuStrankaListNazivFormated_1">
      <item>POGON PLATFORMA j.d.o.o. za usluge</item>
    </derivirana_varijabla>
  </DomainObject.Predmet.ProtuStrankaListNazivFormated>
  <DomainObject.Predmet.ProtuStrankaListNazivFormatedOIB>
    <izvorni_sadrzaj>
      <item>POGON PLATFORMA j.d.o.o. za usluge, OIB 51331797975</item>
    </izvorni_sadrzaj>
    <derivirana_varijabla naziv="DomainObject.Predmet.ProtuStrankaListNazivFormatedOIB_1">
      <item>POGON PLATFORMA j.d.o.o. za usluge, OIB 51331797975</item>
    </derivirana_varijabla>
  </DomainObject.Predmet.ProtuStrankaListNazivFormatedOIB>
  <DomainObject.Predmet.OstaliListFormated>
    <izvorni_sadrzaj>
      <item>Tena Razumović Žmara punomoćnik sudionika u postupku POGON PLATFORMA j.d.o.o. za usluge</item>
    </izvorni_sadrzaj>
    <derivirana_varijabla naziv="DomainObject.Predmet.OstaliListFormated_1">
      <item>Tena Razumović Žmara punomoćnik sudionika u postupku POGON PLATFORMA j.d.o.o. za usluge</item>
    </derivirana_varijabla>
  </DomainObject.Predmet.OstaliListFormated>
  <DomainObject.Predmet.OstaliListFormatedOIB>
    <izvorni_sadrzaj>
      <item>Tena Razumović Žmara, OIB 40751369572 punomoćnik sudionika u postupku POGON PLATFORMA j.d.o.o. za usluge</item>
    </izvorni_sadrzaj>
    <derivirana_varijabla naziv="DomainObject.Predmet.OstaliListFormatedOIB_1">
      <item>Tena Razumović Žmara, OIB 40751369572 punomoćnik sudionika u postupku POGON PLATFORMA j.d.o.o. za usluge</item>
    </derivirana_varijabla>
  </DomainObject.Predmet.OstaliListFormatedOIB>
  <DomainObject.Predmet.OstaliListFormatedWithAdress>
    <izvorni_sadrzaj>
      <item>Tena Razumović Žmara, Prilaz Vladislava Brajkovića 8, 10000 Zagreb punomoćnik sudionika u postupku POGON PLATFORMA j.d.o.o. za usluge</item>
    </izvorni_sadrzaj>
    <derivirana_varijabla naziv="DomainObject.Predmet.OstaliListFormatedWithAdress_1">
      <item>Tena Razumović Žmara, Prilaz Vladislava Brajkovića 8, 10000 Zagreb punomoćnik sudionika u postupku POGON PLATFORMA j.d.o.o. za usluge</item>
    </derivirana_varijabla>
  </DomainObject.Predmet.OstaliListFormatedWithAdress>
  <DomainObject.Predmet.OstaliListFormatedWithAdressOIB>
    <izvorni_sadrzaj>
      <item>Tena Razumović Žmara, OIB 40751369572, Prilaz Vladislava Brajkovića 8, 10000 Zagreb punomoćnik sudionika u postupku POGON PLATFORMA j.d.o.o. za usluge</item>
    </izvorni_sadrzaj>
    <derivirana_varijabla naziv="DomainObject.Predmet.OstaliListFormatedWithAdressOIB_1">
      <item>Tena Razumović Žmara, OIB 40751369572, Prilaz Vladislava Brajkovića 8, 10000 Zagreb punomoćnik sudionika u postupku POGON PLATFORMA j.d.o.o. za usluge</item>
    </derivirana_varijabla>
  </DomainObject.Predmet.OstaliListFormatedWithAdressOIB>
  <DomainObject.Predmet.OstaliListNazivFormated>
    <izvorni_sadrzaj>
      <item>Tena Razumović Žmara</item>
    </izvorni_sadrzaj>
    <derivirana_varijabla naziv="DomainObject.Predmet.OstaliListNazivFormated_1">
      <item>Tena Razumović Žmara</item>
    </derivirana_varijabla>
  </DomainObject.Predmet.OstaliListNazivFormated>
  <DomainObject.Predmet.OstaliListNazivFormatedOIB>
    <izvorni_sadrzaj>
      <item>Tena Razumović Žmara, OIB 40751369572</item>
    </izvorni_sadrzaj>
    <derivirana_varijabla naziv="DomainObject.Predmet.OstaliListNazivFormatedOIB_1">
      <item>Tena Razumović Žmara, OIB 40751369572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St-1275/2017-16</izvorni_sadrzaj>
    <derivirana_varijabla naziv="DomainObject.PoslovniBrojDokumenta_1">St-1275/2017-16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POGON PLATFORMA j.d.o.o. za usluge</izvorni_sadrzaj>
    <derivirana_varijabla naziv="DomainObject.Predmet.ProtustrankaIDrugi_1">POGON PLATFORMA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POGON PLATFORMA j.d.o.o. za usluge, OIB 51331797975, XIV. Trokut 23 C , 10000 Zagreb</izvorni_sadrzaj>
    <derivirana_varijabla naziv="DomainObject.Predmet.ProtustrankaIDrugiAdressOIB_1">POGON PLATFORMA j.d.o.o. za usluge, OIB 51331797975, XIV. Trokut 23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POGON PLATFORMA j.d.o.o. za usluge</item>
      <item>FINA Regionalni centar Zagreb</item>
      <item>Tena Razumović Žmara</item>
    </izvorni_sadrzaj>
    <derivirana_varijabla naziv="DomainObject.Predmet.SudioniciListNaziv_1">
      <item>POGON PLATFORMA j.d.o.o. za usluge</item>
      <item>FINA Regionalni centar Zagreb</item>
      <item>Tena Razumović Žmara</item>
    </derivirana_varijabla>
  </DomainObject.Predmet.SudioniciListNaziv>
  <DomainObject.Predmet.SudioniciListAdressOIB>
    <izvorni_sadrzaj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izvorni_sadrzaj>
    <derivirana_varijabla naziv="DomainObject.Predmet.SudioniciListAdressOIB_1"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51331797975</item>
      <item>, OIB 85821130368</item>
      <item>, OIB 40751369572</item>
    </izvorni_sadrzaj>
    <derivirana_varijabla naziv="DomainObject.Predmet.SudioniciListNazivOIB_1">
      <item>, OIB 51331797975</item>
      <item>, OIB 85821130368</item>
      <item>, OIB 40751369572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3D420-1FC7-45C1-B27E-BDD0CA03F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2871</properties:Characters>
  <properties:Lines>23</properties:Lines>
  <properties:Paragraphs>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2018-11-19T07:17:00Z</cp:lastPrinted>
  <dcterms:modified xmlns:xsi="http://www.w3.org/2001/XMLSchema-instance" xsi:type="dcterms:W3CDTF">2018-11-19T07:17:00Z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St-1275/2017-16 / Odluka - Rješenje (odluka_St-1275_2017-8.docx)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