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1751" w14:paraId="7551751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DD2D39">
        <w:rPr>
          <w:szCs w:val="24"/>
          <w:lang w:val="hr-HR"/>
        </w:rPr>
        <w:t>63</w:t>
      </w:r>
      <w:r w:rsidR="00EE5336">
        <w:rPr>
          <w:szCs w:val="24"/>
          <w:lang w:val="hr-HR"/>
        </w:rPr>
        <w:t>5</w:t>
      </w:r>
      <w:r>
        <w:rPr>
          <w:szCs w:val="24"/>
          <w:lang w:val="hr-HR"/>
        </w:rPr>
        <w:t>/2016-</w:t>
      </w:r>
      <w:r w:rsidR="00D45DC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D45DC5">
        <w:rPr>
          <w:lang w:val="hr-HR"/>
        </w:rPr>
        <w:t xml:space="preserve">IVEK - MES  društvo s ograničenom odgovornošću za trgovinu i usluge u prometu, Velika Gorica, Dolenec 51, </w:t>
      </w:r>
      <w:r w:rsidR="00D45DC5" w:rsidRPr="000664E3">
        <w:rPr>
          <w:lang w:val="hr-HR"/>
        </w:rPr>
        <w:t>MB</w:t>
      </w:r>
      <w:r w:rsidR="00D45DC5">
        <w:rPr>
          <w:lang w:val="hr-HR"/>
        </w:rPr>
        <w:t>S: 080411547, OIB: 03679049677</w:t>
      </w:r>
      <w:r>
        <w:rPr>
          <w:lang w:val="hr-HR"/>
        </w:rPr>
        <w:t>, dana 0</w:t>
      </w:r>
      <w:r w:rsidR="00DD2D39">
        <w:rPr>
          <w:lang w:val="hr-HR"/>
        </w:rPr>
        <w:t>8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45DC5">
        <w:rPr>
          <w:lang w:val="hr-HR"/>
        </w:rPr>
        <w:t xml:space="preserve">IVEK - MES  društvo s ograničenom odgovornošću za trgovinu i usluge u prometu, Velika Gorica, Dolenec 51, </w:t>
      </w:r>
      <w:r w:rsidR="00D45DC5" w:rsidRPr="000664E3">
        <w:rPr>
          <w:lang w:val="hr-HR"/>
        </w:rPr>
        <w:t>MB</w:t>
      </w:r>
      <w:r w:rsidR="00D45DC5">
        <w:rPr>
          <w:lang w:val="hr-HR"/>
        </w:rPr>
        <w:t>S: 080411547, OIB: 03679049677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45DC5">
        <w:rPr>
          <w:szCs w:val="24"/>
          <w:lang w:val="hr-HR"/>
        </w:rPr>
        <w:t>JUGOSLAV PURAN, Bjelovar, Josipa Jelačića 12, OIB:70582689973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45DC5">
        <w:rPr>
          <w:lang w:val="hr-HR"/>
        </w:rPr>
        <w:t xml:space="preserve">IVEK - MES  društvo s ograničenom odgovornošću za trgovinu i usluge u prometu, Velika Gorica, Dolenec 51, </w:t>
      </w:r>
      <w:r w:rsidR="00D45DC5" w:rsidRPr="000664E3">
        <w:rPr>
          <w:lang w:val="hr-HR"/>
        </w:rPr>
        <w:t>MB</w:t>
      </w:r>
      <w:r w:rsidR="00D45DC5">
        <w:rPr>
          <w:lang w:val="hr-HR"/>
        </w:rPr>
        <w:t>S: 080411547, OIB: 03679049677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DD2D39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DD2D39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DD2D39">
        <w:rPr>
          <w:szCs w:val="24"/>
          <w:lang w:val="hr-HR"/>
        </w:rPr>
        <w:t>63</w:t>
      </w:r>
      <w:r w:rsidR="00D45DC5">
        <w:rPr>
          <w:szCs w:val="24"/>
          <w:lang w:val="hr-HR"/>
        </w:rPr>
        <w:t>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D2D39">
        <w:rPr>
          <w:szCs w:val="24"/>
          <w:lang w:val="hr-HR"/>
        </w:rPr>
        <w:t>08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DD2D39">
        <w:rPr>
          <w:szCs w:val="24"/>
          <w:lang w:val="hr-HR"/>
        </w:rPr>
        <w:t>8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E4C4F"/>
    <w:rsid w:val="00221BE3"/>
    <w:rsid w:val="004B4BC0"/>
    <w:rsid w:val="007C3F0A"/>
    <w:rsid w:val="00865844"/>
    <w:rsid w:val="0088713A"/>
    <w:rsid w:val="008E1710"/>
    <w:rsid w:val="00965400"/>
    <w:rsid w:val="009B2393"/>
    <w:rsid w:val="00A36ACF"/>
    <w:rsid w:val="00CE67F4"/>
    <w:rsid w:val="00D45DC5"/>
    <w:rsid w:val="00DD2D39"/>
    <w:rsid w:val="00ED353F"/>
    <w:rsid w:val="00EE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6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A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A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A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A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6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A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A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A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A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IVEK-MES d.o.o. zastupanog po punomoćniku Tvrtko Kovačević</izvorni_sadrzaj>
    <derivirana_varijabla naziv="DomainObject.Predmet.ProtustrankaFormated_1">  IVEK-MES d.o.o. zastupanog po punomoćniku Tvrtko Kovačević</derivirana_varijabla>
  </DomainObject.Predmet.ProtustrankaFormated>
  <DomainObject.Predmet.ProtustrankaFormatedOIB>
    <izvorni_sadrzaj>  IVEK-MES d.o.o., OIB 03679049677 zastupanog po punomoćniku Tvrtko Kovačević</izvorni_sadrzaj>
    <derivirana_varijabla naziv="DomainObject.Predmet.ProtustrankaFormatedOIB_1">  IVEK-MES d.o.o., OIB 03679049677 zastupanog po punomoćniku Tvrtko Kovačević</derivirana_varijabla>
  </DomainObject.Predmet.ProtustrankaFormatedOIB>
  <DomainObject.Predmet.ProtustrankaFormatedWithAdress>
    <izvorni_sadrzaj> IVEK-MES d.o.o., Buševec, Dolenec 51, 10410 Velika Gorica zastupanog po punomoćniku Tvrtko Kovačević</izvorni_sadrzaj>
    <derivirana_varijabla naziv="DomainObject.Predmet.ProtustrankaFormatedWithAdress_1"> IVEK-MES d.o.o., Buševec, Dolenec 51, 10410 Velika Gorica zastupanog po punomoćniku Tvrtko Kovačević</derivirana_varijabla>
  </DomainObject.Predmet.ProtustrankaFormatedWithAdress>
  <DomainObject.Predmet.ProtustrankaFormatedWithAdressOIB>
    <izvorni_sadrzaj> IVEK-MES d.o.o., OIB 03679049677, Buševec, Dolenec 51, 10410 Velika Gorica zastupanog po punomoćniku Tvrtko Kovačević</izvorni_sadrzaj>
    <derivirana_varijabla naziv="DomainObject.Predmet.ProtustrankaFormatedWithAdressOIB_1"> IVEK-MES d.o.o., OIB 03679049677, Buševec, Dolenec 51, 10410 Velika Gorica zastupanog po punomoćniku Tvrtko Kovačević</derivirana_varijabla>
  </DomainObject.Predmet.ProtustrankaFormatedWithAdressOIB>
  <DomainObject.Predmet.ProtustrankaWithAdress>
    <izvorni_sadrzaj>IVEK-MES d.o.o. Buševec, Dolenec 51, 10410 Velika Gorica</izvorni_sadrzaj>
    <derivirana_varijabla naziv="DomainObject.Predmet.ProtustrankaWithAdress_1">IVEK-MES d.o.o. Buševec, Dolenec 51, 10410 Velika Gorica</derivirana_varijabla>
  </DomainObject.Predmet.ProtustrankaWithAdress>
  <DomainObject.Predmet.ProtustrankaWithAdressOIB>
    <izvorni_sadrzaj>IVEK-MES d.o.o., OIB 03679049677, Buševec, Dolenec 51, 10410 Velika Gorica</izvorni_sadrzaj>
    <derivirana_varijabla naziv="DomainObject.Predmet.ProtustrankaWithAdressOIB_1">IVEK-MES d.o.o., OIB 03679049677, Buševec, Dolenec 51, 10410 Velika Gorica</derivirana_varijabla>
  </DomainObject.Predmet.ProtustrankaWithAdressOIB>
  <DomainObject.Predmet.ProtustrankaNazivFormated>
    <izvorni_sadrzaj>IVEK-MES d.o.o.</izvorni_sadrzaj>
    <derivirana_varijabla naziv="DomainObject.Predmet.ProtustrankaNazivFormated_1">IVEK-MES d.o.o.</derivirana_varijabla>
  </DomainObject.Predmet.ProtustrankaNazivFormated>
  <DomainObject.Predmet.ProtustrankaNazivFormatedOIB>
    <izvorni_sadrzaj>IVEK-MES d.o.o., OIB 03679049677</izvorni_sadrzaj>
    <derivirana_varijabla naziv="DomainObject.Predmet.ProtustrankaNazivFormatedOIB_1">IVEK-MES d.o.o., OIB 03679049677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IVEK-MES d.o.o. zastupanog po punomoćniku Tvrtko Kovačević</item>
    </izvorni_sadrzaj>
    <derivirana_varijabla naziv="DomainObject.Predmet.ProtuStrankaListFormated_1">
      <item>IVEK-MES d.o.o. zastupanog po punomoćniku Tvrtko Kovačević</item>
    </derivirana_varijabla>
  </DomainObject.Predmet.ProtuStrankaListFormated>
  <DomainObject.Predmet.ProtuStrankaListFormatedOIB>
    <izvorni_sadrzaj>
      <item>IVEK-MES d.o.o., OIB 03679049677 zastupanog po punomoćniku Tvrtko Kovačević</item>
    </izvorni_sadrzaj>
    <derivirana_varijabla naziv="DomainObject.Predmet.ProtuStrankaListFormatedOIB_1">
      <item>IVEK-MES d.o.o., OIB 03679049677 zastupanog po punomoćniku Tvrtko Kovačević</item>
    </derivirana_varijabla>
  </DomainObject.Predmet.ProtuStrankaListFormatedOIB>
  <DomainObject.Predmet.ProtuStrankaListFormatedWithAdress>
    <izvorni_sadrzaj>
      <item>IVEK-MES d.o.o., Buševec, Dolenec 51, 10410 Velika Gorica zastupanog po punomoćniku Tvrtko Kovačević</item>
    </izvorni_sadrzaj>
    <derivirana_varijabla naziv="DomainObject.Predmet.ProtuStrankaListFormatedWithAdress_1">
      <item>IVEK-MES d.o.o., Buševec, Dolenec 51, 10410 Velika Gorica zastupanog po punomoćniku Tvrtko Kovačević</item>
    </derivirana_varijabla>
  </DomainObject.Predmet.ProtuStrankaListFormatedWithAdress>
  <DomainObject.Predmet.ProtuStrankaListFormatedWithAdressOIB>
    <izvorni_sadrzaj>
      <item>IVEK-MES d.o.o., OIB 03679049677, Buševec, Dolenec 51, 10410 Velika Gorica zastupanog po punomoćniku Tvrtko Kovačević</item>
    </izvorni_sadrzaj>
    <derivirana_varijabla naziv="DomainObject.Predmet.ProtuStrankaListFormatedWithAdressOIB_1">
      <item>IVEK-MES d.o.o., OIB 03679049677, Buševec, Dolenec 51, 10410 Velika Gorica zastupanog po punomoćniku Tvrtko Kovačević</item>
    </derivirana_varijabla>
  </DomainObject.Predmet.ProtuStrankaListFormatedWithAdressOIB>
  <DomainObject.Predmet.ProtuStrankaListNazivFormated>
    <izvorni_sadrzaj>
      <item>IVEK-MES d.o.o.</item>
    </izvorni_sadrzaj>
    <derivirana_varijabla naziv="DomainObject.Predmet.ProtuStrankaListNazivFormated_1">
      <item>IVEK-MES d.o.o.</item>
    </derivirana_varijabla>
  </DomainObject.Predmet.ProtuStrankaListNazivFormated>
  <DomainObject.Predmet.ProtuStrankaListNazivFormatedOIB>
    <izvorni_sadrzaj>
      <item>IVEK-MES d.o.o., OIB 03679049677</item>
    </izvorni_sadrzaj>
    <derivirana_varijabla naziv="DomainObject.Predmet.ProtuStrankaListNazivFormatedOIB_1">
      <item>IVEK-MES d.o.o., OIB 03679049677</item>
    </derivirana_varijabla>
  </DomainObject.Predmet.ProtuStrankaListNazivFormatedOIB>
  <DomainObject.Predmet.OstaliListFormated>
    <izvorni_sadrzaj>
      <item>Tvrtko Kovačević punomoćnik sudionika u postupku IVEK-MES d.o.o.</item>
    </izvorni_sadrzaj>
    <derivirana_varijabla naziv="DomainObject.Predmet.OstaliListFormated_1">
      <item>Tvrtko Kovačević punomoćnik sudionika u postupku IVEK-MES d.o.o.</item>
    </derivirana_varijabla>
  </DomainObject.Predmet.OstaliListFormated>
  <DomainObject.Predmet.OstaliListFormatedOIB>
    <izvorni_sadrzaj>
      <item>Tvrtko Kovačević, OIB 79342068826 punomoćnik sudionika u postupku IVEK-MES d.o.o.</item>
    </izvorni_sadrzaj>
    <derivirana_varijabla naziv="DomainObject.Predmet.OstaliListFormatedOIB_1">
      <item>Tvrtko Kovačević, OIB 79342068826 punomoćnik sudionika u postupku IVEK-MES d.o.o.</item>
    </derivirana_varijabla>
  </DomainObject.Predmet.OstaliListFormatedOIB>
  <DomainObject.Predmet.OstaliListFormatedWithAdress>
    <izvorni_sadrzaj>
      <item>Tvrtko Kovačević, Dolenec 51, 10410 Buševec punomoćnik sudionika u postupku IVEK-MES d.o.o.</item>
    </izvorni_sadrzaj>
    <derivirana_varijabla naziv="DomainObject.Predmet.OstaliListFormatedWithAdress_1">
      <item>Tvrtko Kovačević, Dolenec 51, 10410 Buševec punomoćnik sudionika u postupku IVEK-MES d.o.o.</item>
    </derivirana_varijabla>
  </DomainObject.Predmet.OstaliListFormatedWithAdress>
  <DomainObject.Predmet.OstaliListFormatedWithAdressOIB>
    <izvorni_sadrzaj>
      <item>Tvrtko Kovačević, OIB 79342068826, Dolenec 51, 10410 Buševec punomoćnik sudionika u postupku IVEK-MES d.o.o.</item>
    </izvorni_sadrzaj>
    <derivirana_varijabla naziv="DomainObject.Predmet.OstaliListFormatedWithAdressOIB_1">
      <item>Tvrtko Kovačević, OIB 79342068826, Dolenec 51, 10410 Buševec punomoćnik sudionika u postupku IVEK-MES d.o.o.</item>
    </derivirana_varijabla>
  </DomainObject.Predmet.OstaliListFormatedWithAdressOIB>
  <DomainObject.Predmet.OstaliListNazivFormated>
    <izvorni_sadrzaj>
      <item>Tvrtko Kovačević</item>
    </izvorni_sadrzaj>
    <derivirana_varijabla naziv="DomainObject.Predmet.OstaliListNazivFormated_1">
      <item>Tvrtko Kovačević</item>
    </derivirana_varijabla>
  </DomainObject.Predmet.OstaliListNazivFormated>
  <DomainObject.Predmet.OstaliListNazivFormatedOIB>
    <izvorni_sadrzaj>
      <item>Tvrtko Kovačević, OIB 79342068826</item>
    </izvorni_sadrzaj>
    <derivirana_varijabla naziv="DomainObject.Predmet.OstaliListNazivFormatedOIB_1">
      <item>Tvrtko Kovačević, OIB 79342068826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IVEK-MES d.o.o.</izvorni_sadrzaj>
    <derivirana_varijabla naziv="DomainObject.Predmet.ProtustrankaIDrugi_1">IVEK-MES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IVEK-MES d.o.o., OIB 03679049677, Buševec, Dolenec 51, 10410 Velika Gorica</izvorni_sadrzaj>
    <derivirana_varijabla naziv="DomainObject.Predmet.ProtustrankaIDrugiAdressOIB_1">IVEK-MES d.o.o., OIB 03679049677, Buševec, Dolenec 51,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IVEK-MES d.o.o.</item>
      <item>FINA Regionalni centar Zagreb</item>
      <item>Tvrtko Kovačević</item>
    </izvorni_sadrzaj>
    <derivirana_varijabla naziv="DomainObject.Predmet.SudioniciListNaziv_1">
      <item>IVEK-MES d.o.o.</item>
      <item>FINA Regionalni centar Zagreb</item>
      <item>Tvrtko Kovačević</item>
    </derivirana_varijabla>
  </DomainObject.Predmet.SudioniciListNaziv>
  <DomainObject.Predmet.SudioniciListAdressOIB>
    <izvorni_sadrzaj>
      <item>IVEK-MES d.o.o., OIB 03679049677, Buševec, Dolenec 51,10410 Velika Gorica</item>
      <item>FINA Regionalni centar Zagreb, OIB 85821130368, Trg svibanjskih žrtava 1995. 1,10000 Zagreb</item>
      <item>Tvrtko Kovačević, OIB 79342068826, Dolenec 51,10410 Buševec</item>
    </izvorni_sadrzaj>
    <derivirana_varijabla naziv="DomainObject.Predmet.SudioniciListAdressOIB_1">
      <item>IVEK-MES d.o.o., OIB 03679049677, Buševec, Dolenec 51,10410 Velika Gorica</item>
      <item>FINA Regionalni centar Zagreb, OIB 85821130368, Trg svibanjskih žrtava 1995. 1,10000 Zagreb</item>
      <item>Tvrtko Kovačević, OIB 79342068826, Dolenec 51,10410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03679049677</item>
      <item>, OIB 85821130368</item>
      <item>, OIB 79342068826</item>
    </izvorni_sadrzaj>
    <derivirana_varijabla naziv="DomainObject.Predmet.SudioniciListNazivOIB_1">
      <item>, OIB 03679049677</item>
      <item>, OIB 85821130368</item>
      <item>, OIB 79342068826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3861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2016-08-08T06:36:00Z</dcterms:created>
  <dc:creator>Miroslav Lovreković</dc:creator>
  <cp:lastModifiedBy>Miroslav Lovreković</cp:lastModifiedBy>
  <cp:lastPrinted>2016-08-08T06:38:00Z</cp:lastPrinted>
  <dcterms:modified xmlns:xsi="http://www.w3.org/2001/XMLSchema-instance" xsi:type="dcterms:W3CDTF">2016-08-08T06:39:00Z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