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895f" w14:paraId="e7c895f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7D507E">
        <w:rPr>
          <w:lang w:val="hr-HR"/>
        </w:rPr>
        <w:t>St-140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7D507E">
        <w:t xml:space="preserve"> BUKVIĆ DIZAJN j.d.o.o., OIB: 42438060686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7D507E">
        <w:t>štem u Ljudevita Gaja 22</w:t>
      </w:r>
      <w:r w:rsidR="002F24AF">
        <w:t>,</w:t>
      </w:r>
      <w:r w:rsidR="007D507E">
        <w:t xml:space="preserve"> 48350 Đurđevac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7D507E">
        <w:t>BUKVIĆ DIZAJN j.d.o.o., OIB: 42438060686 sa sjedištem u Ljudevita Gaja 22, 48350 Đurđevac</w:t>
      </w:r>
      <w:r w:rsidR="007D507E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7D507E">
        <w:t xml:space="preserve">4.375,00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7D507E" w:rsidRPr="007D507E">
        <w:t xml:space="preserve"> </w:t>
      </w:r>
      <w:r w:rsidR="007D507E">
        <w:t>BUKVIĆ DIZAJN j.d.o.o., OIB: 42438060686 sa sjedištem u Ljudevita Gaja 22, 48350 Đurđevac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D05F0E">
        <w:rPr>
          <w:lang w:val="hr-HR"/>
        </w:rPr>
        <w:t>ana 28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7D507E">
        <w:t>BUKVIĆ DIZAJN j.d.o.o., OIB: 42438060686 sa sjedištem u Ljudevita Gaja 22, 48350 Đurđevac.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7D507E">
        <w:t>iznosu od 4.375,00</w:t>
      </w:r>
      <w:r w:rsidR="001213EC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696" w:rsidP="007F64E0" w:rsidR="004B1696">
      <w:r>
        <w:separator/>
      </w:r>
    </w:p>
  </w:endnote>
  <w:endnote w:id="0" w:type="continuationSeparator">
    <w:p w:rsidRDefault="004B1696" w:rsidP="007F64E0" w:rsidR="004B1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696" w:rsidP="007F64E0" w:rsidR="004B1696">
      <w:r>
        <w:separator/>
      </w:r>
    </w:p>
  </w:footnote>
  <w:footnote w:id="0" w:type="continuationSeparator">
    <w:p w:rsidRDefault="004B1696" w:rsidP="007F64E0" w:rsidR="004B1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7D507E">
      <w:rPr>
        <w:lang w:val="hr-HR"/>
      </w:rPr>
      <w:t>St-140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62DF" w:rsidRPr="003C62DF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C62DF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1696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507E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45C5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014F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2DC9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05F0E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6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2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2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2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6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2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BUKVIĆ DIZAJN jednostavno društvo s ograničenom odgovornošću za soboslikarske i ličilačke radove, trgovinu i usluge</izvorni_sadrzaj>
    <derivirana_varijabla naziv="DomainObject.Predmet.ProtustrankaFormated_1">  BUKVIĆ DIZAJN jednostavno društvo s ograničenom odgovornošću za soboslikarske i ličilačke radove, trgovinu i usluge</derivirana_varijabla>
  </DomainObject.Predmet.ProtustrankaFormated>
  <DomainObject.Predmet.ProtustrankaFormatedOIB>
    <izvorni_sadrzaj>  BUKVIĆ DIZAJN jednostavno društvo s ograničenom odgovornošću za soboslikarske i ličilačke radove, trgovinu i usluge, OIB 42438060686</izvorni_sadrzaj>
    <derivirana_varijabla naziv="DomainObject.Predmet.ProtustrankaFormatedOIB_1">  BUKVIĆ DIZAJN jednostavno društvo s ograničenom odgovornošću za soboslikarske i ličilačke radove, trgovinu i usluge, OIB 42438060686</derivirana_varijabla>
  </DomainObject.Predmet.ProtustrankaFormatedOIB>
  <DomainObject.Predmet.ProtustrankaFormatedWithAdress>
    <izvorni_sadrzaj> BUKVIĆ DIZAJN jednostavno društvo s ograničenom odgovornošću za soboslikarske i ličilačke radove, trgovinu i usluge, Ljudevita Gaja 22, 48350 Đurđevac</izvorni_sadrzaj>
    <derivirana_varijabla naziv="DomainObject.Predmet.ProtustrankaFormatedWithAdress_1"> BUKVIĆ DIZAJN jednostavno društvo s ograničenom odgovornošću za soboslikarske i ličilačke radove, trgovinu i usluge, Ljudevita Gaja 22, 48350 Đurđevac</derivirana_varijabla>
  </DomainObject.Predmet.ProtustrankaFormatedWithAdress>
  <DomainObject.Predmet.ProtustrankaFormatedWithAdressOIB>
    <izvorni_sadrzaj> BUKVIĆ DIZAJN jednostavno društvo s ograničenom odgovornošću za soboslikarske i ličilačke radove, trgovinu i usluge, OIB 42438060686, Ljudevita Gaja 22, 48350 Đurđevac</izvorni_sadrzaj>
    <derivirana_varijabla naziv="DomainObject.Predmet.ProtustrankaFormatedWithAdressOIB_1"> BUKVIĆ DIZAJN jednostavno društvo s ograničenom odgovornošću za soboslikarske i ličilačke radove, trgovinu i usluge, OIB 42438060686, Ljudevita Gaja 22, 48350 Đurđevac</derivirana_varijabla>
  </DomainObject.Predmet.ProtustrankaFormatedWithAdressOIB>
  <DomainObject.Predmet.ProtustrankaWithAdress>
    <izvorni_sadrzaj>BUKVIĆ DIZAJN jednostavno društvo s ograničenom odgovornošću za soboslikarske i ličilačke radove, trgovinu i usluge Ljudevita Gaja 22, 48350 Đurđevac</izvorni_sadrzaj>
    <derivirana_varijabla naziv="DomainObject.Predmet.ProtustrankaWithAdress_1">BUKVIĆ DIZAJN jednostavno društvo s ograničenom odgovornošću za soboslikarske i ličilačke radove, trgovinu i usluge Ljudevita Gaja 22, 48350 Đurđevac</derivirana_varijabla>
  </DomainObject.Predmet.ProtustrankaWithAdress>
  <DomainObject.Predmet.ProtustrankaWithAdressOIB>
    <izvorni_sadrzaj>BUKVIĆ DIZAJN jednostavno društvo s ograničenom odgovornošću za soboslikarske i ličilačke radove, trgovinu i usluge, OIB 42438060686, Ljudevita Gaja 22, 48350 Đurđevac</izvorni_sadrzaj>
    <derivirana_varijabla naziv="DomainObject.Predmet.ProtustrankaWithAdressOIB_1">BUKVIĆ DIZAJN jednostavno društvo s ograničenom odgovornošću za soboslikarske i ličilačke radove, trgovinu i usluge, OIB 42438060686, Ljudevita Gaja 22, 48350 Đurđevac</derivirana_varijabla>
  </DomainObject.Predmet.ProtustrankaWithAdressOIB>
  <DomainObject.Predmet.ProtustrankaNazivFormated>
    <izvorni_sadrzaj>BUKVIĆ DIZAJN jednostavno društvo s ograničenom odgovornošću za soboslikarske i ličilačke radove, trgovinu i usluge</izvorni_sadrzaj>
    <derivirana_varijabla naziv="DomainObject.Predmet.ProtustrankaNazivFormated_1">BUKVIĆ DIZAJN jednostavno društvo s ograničenom odgovornošću za soboslikarske i ličilačke radove, trgovinu i usluge</derivirana_varijabla>
  </DomainObject.Predmet.ProtustrankaNazivFormated>
  <DomainObject.Predmet.ProtustrankaNazivFormatedOIB>
    <izvorni_sadrzaj>BUKVIĆ DIZAJN jednostavno društvo s ograničenom odgovornošću za soboslikarske i ličilačke radove, trgovinu i usluge, OIB 42438060686</izvorni_sadrzaj>
    <derivirana_varijabla naziv="DomainObject.Predmet.ProtustrankaNazivFormatedOIB_1">BUKVIĆ DIZAJN jednostavno društvo s ograničenom odgovornošću za soboslikarske i ličilačke radove, trgovinu i usluge, OIB 42438060686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4375.00</izvorni_sadrzaj>
    <derivirana_varijabla naziv="DomainObject.Predmet.TrenutnaVrijednost_1">4375.00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BUKVIĆ DIZAJN jednostavno društvo s ograničenom odgovornošću za soboslikarske i ličilačke radove, trgovinu i usluge</item>
    </izvorni_sadrzaj>
    <derivirana_varijabla naziv="DomainObject.Predmet.ProtuStrankaListFormated_1">
      <item>BUKVIĆ DIZAJN jednostavno društvo s ograničenom odgovornošću za soboslikarske i ličilačke radove, trgovinu i usluge</item>
    </derivirana_varijabla>
  </DomainObject.Predmet.ProtuStrankaListFormated>
  <DomainObject.Predmet.ProtuStrankaListFormatedOIB>
    <izvorni_sadrzaj>
      <item>BUKVIĆ DIZAJN jednostavno društvo s ograničenom odgovornošću za soboslikarske i ličilačke radove, trgovinu i usluge, OIB 42438060686</item>
    </izvorni_sadrzaj>
    <derivirana_varijabla naziv="DomainObject.Predmet.ProtuStrankaListFormatedOIB_1">
      <item>BUKVIĆ DIZAJN jednostavno društvo s ograničenom odgovornošću za soboslikarske i ličilačke radove, trgovinu i usluge, OIB 42438060686</item>
    </derivirana_varijabla>
  </DomainObject.Predmet.ProtuStrankaListFormatedOIB>
  <DomainObject.Predmet.ProtuStrankaListFormatedWithAdress>
    <izvorni_sadrzaj>
      <item>BUKVIĆ DIZAJN jednostavno društvo s ograničenom odgovornošću za soboslikarske i ličilačke radove, trgovinu i usluge, Ljudevita Gaja 22, 48350 Đurđevac</item>
    </izvorni_sadrzaj>
    <derivirana_varijabla naziv="DomainObject.Predmet.ProtuStrankaListFormatedWithAdress_1">
      <item>BUKVIĆ DIZAJN jednostavno društvo s ograničenom odgovornošću za soboslikarske i ličilačke radove, trgovinu i usluge, Ljudevita Gaja 22, 48350 Đurđevac</item>
    </derivirana_varijabla>
  </DomainObject.Predmet.ProtuStrankaListFormatedWithAdress>
  <DomainObject.Predmet.ProtuStrankaListFormatedWithAdressOIB>
    <izvorni_sadrzaj>
      <item>BUKVIĆ DIZAJN jednostavno društvo s ograničenom odgovornošću za soboslikarske i ličilačke radove, trgovinu i usluge, OIB 42438060686, Ljudevita Gaja 22, 48350 Đurđevac</item>
    </izvorni_sadrzaj>
    <derivirana_varijabla naziv="DomainObject.Predmet.ProtuStrankaListFormatedWithAdressOIB_1">
      <item>BUKVIĆ DIZAJN jednostavno društvo s ograničenom odgovornošću za soboslikarske i ličilačke radove, trgovinu i usluge, OIB 42438060686, Ljudevita Gaja 22, 48350 Đurđevac</item>
    </derivirana_varijabla>
  </DomainObject.Predmet.ProtuStrankaListFormatedWithAdressOIB>
  <DomainObject.Predmet.ProtuStrankaListNazivFormated>
    <izvorni_sadrzaj>
      <item>BUKVIĆ DIZAJN jednostavno društvo s ograničenom odgovornošću za soboslikarske i ličilačke radove, trgovinu i usluge</item>
    </izvorni_sadrzaj>
    <derivirana_varijabla naziv="DomainObject.Predmet.ProtuStrankaListNazivFormated_1">
      <item>BUKVIĆ DIZAJN jednostavno društvo s ograničenom odgovornošću za soboslikarske i ličilačke radove, trgovinu i usluge</item>
    </derivirana_varijabla>
  </DomainObject.Predmet.ProtuStrankaListNazivFormated>
  <DomainObject.Predmet.ProtuStrankaListNazivFormatedOIB>
    <izvorni_sadrzaj>
      <item>BUKVIĆ DIZAJN jednostavno društvo s ograničenom odgovornošću za soboslikarske i ličilačke radove, trgovinu i usluge, OIB 42438060686</item>
    </izvorni_sadrzaj>
    <derivirana_varijabla naziv="DomainObject.Predmet.ProtuStrankaListNazivFormatedOIB_1">
      <item>BUKVIĆ DIZAJN jednostavno društvo s ograničenom odgovornošću za soboslikarske i ličilačke radove, trgovinu i usluge, OIB 42438060686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BUKVIĆ DIZAJN jednostavno društvo s ograničenom odgovornošću za soboslikarske i ličilačke radove, trgovinu i usluge</izvorni_sadrzaj>
    <derivirana_varijabla naziv="DomainObject.Predmet.ProtustrankaIDrugi_1">BUKVIĆ DIZAJN jednostavno društvo s ograničenom odgovornošću za soboslikarske i ličilačke radove,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BUKVIĆ DIZAJN jednostavno društvo s ograničenom odgovornošću za soboslikarske i ličilačke radove, trgovinu i usluge, OIB 42438060686, Ljudevita Gaja 22, 48350 Đurđevac</izvorni_sadrzaj>
    <derivirana_varijabla naziv="DomainObject.Predmet.ProtustrankaIDrugiAdressOIB_1">BUKVIĆ DIZAJN jednostavno društvo s ograničenom odgovornošću za soboslikarske i ličilačke radove, trgovinu i usluge, OIB 42438060686, Ljudevita Gaja 22,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BUKVIĆ DIZAJN jednostavno društvo s ograničenom odgovornošću za soboslikarske i ličilačke radove, trgovinu i usluge</item>
      <item>E-oglasna ploča</item>
      <item>Sudski registar</item>
    </izvorni_sadrzaj>
    <derivirana_varijabla naziv="DomainObject.Predmet.SudioniciListNaziv_1">
      <item>Financijska agencija</item>
      <item>BUKVIĆ DIZAJN jednostavno društvo s ograničenom odgovornošću za soboslikarske i ličilačke radove,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BUKVIĆ DIZAJN jednostavno društvo s ograničenom odgovornošću za soboslikarske i ličilačke radove, trgovinu i usluge, OIB 42438060686, Ljudevita Gaja 22,48350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BUKVIĆ DIZAJN jednostavno društvo s ograničenom odgovornošću za soboslikarske i ličilačke radove, trgovinu i usluge, OIB 42438060686, Ljudevita Gaja 22,48350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42438060686</item>
      <item>, OIB null</item>
      <item>, OIB null</item>
    </izvorni_sadrzaj>
    <derivirana_varijabla naziv="DomainObject.Predmet.SudioniciListNazivOIB_1">
      <item>, OIB 85821130368</item>
      <item>, OIB 42438060686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2316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2016-03-17T12:30:00Z</dcterms:created>
  <dc:creator>user</dc:creator>
  <cp:lastModifiedBy>Maja Marčec</cp:lastModifiedBy>
  <cp:lastPrinted>2016-03-17T12:56:00Z</cp:lastPrinted>
  <dcterms:modified xmlns:xsi="http://www.w3.org/2001/XMLSchema-instance" xsi:type="dcterms:W3CDTF">2016-03-17T12:57:00Z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