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cuID"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13cd" w14:paraId="c0713cd"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C92665"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C92665">
            <w:rPr>
              <w:rStyle w:val="eSPISCCParagraphDefaultFont"/>
              <w:rFonts w:eastAsiaTheme="minorHAnsi"/>
            </w:rPr>
            <w:t>REPUBLIKA HRVATSKA</w:t>
          </w:r>
        </w:sdtContent>
      </w:sdt>
    </w:p>
    <w:p w:rsidRDefault="00C92665"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A521C" w:rsidRPr="00C92665">
            <w:rPr>
              <w:rStyle w:val="eSPISCCParagraphDefaultFont"/>
              <w:rFonts w:eastAsiaTheme="minorHAnsi"/>
            </w:rPr>
            <w:t>Visoki trgovački sud Republike Hrvatske</w:t>
          </w:r>
        </w:sdtContent>
      </w:sdt>
    </w:p>
    <w:p w:rsidRDefault="00C92665"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A521C" w:rsidRPr="00C92665">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A521C" w:rsidRPr="00C92665">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A521C" w:rsidRPr="00C92665">
            <w:rPr>
              <w:rStyle w:val="eSPISCCParagraphDefaultFont"/>
            </w:rPr>
            <w:t>11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A521C" w:rsidRPr="00C92665">
            <w:rPr>
              <w:rStyle w:val="eSPISCCParagraphDefaultFont"/>
            </w:rPr>
            <w:t>Pž-6872/2018-2</w:t>
          </w:r>
        </w:sdtContent>
      </w:sdt>
    </w:p>
    <w:p w:rsidRDefault="0097045D" w:rsidP="009A521C" w:rsidR="009A521C">
      <w:pPr>
        <w:pStyle w:val="Bezproreda"/>
        <w:jc w:val="both"/>
      </w:pPr>
      <w:r>
        <w:t xml:space="preserve"> </w:t>
      </w:r>
    </w:p>
    <w:p w:rsidRDefault="009A521C" w:rsidP="009A521C" w:rsidR="009A521C">
      <w:pPr>
        <w:pStyle w:val="Bezproreda"/>
        <w:jc w:val="both"/>
      </w:pPr>
    </w:p>
    <w:p w:rsidRDefault="009A521C" w:rsidP="009A521C" w:rsidR="009A521C">
      <w:pPr>
        <w:pStyle w:val="Bezproreda"/>
        <w:jc w:val="center"/>
      </w:pPr>
      <w:r>
        <w:t>U   I M E   R E P U B L I K E   H R V A T S K E</w:t>
      </w:r>
    </w:p>
    <w:p w:rsidRDefault="009A521C" w:rsidP="009A521C" w:rsidR="009A521C">
      <w:pPr>
        <w:pStyle w:val="Bezproreda"/>
      </w:pPr>
    </w:p>
    <w:p w:rsidRDefault="009A521C" w:rsidP="009A521C" w:rsidR="009A521C">
      <w:pPr>
        <w:pStyle w:val="Bezproreda"/>
        <w:jc w:val="center"/>
      </w:pPr>
      <w:r>
        <w:t>R J E Š E NJ E</w:t>
      </w:r>
    </w:p>
    <w:p w:rsidRDefault="009A521C" w:rsidP="009A521C" w:rsidR="009A521C">
      <w:pPr>
        <w:pStyle w:val="Bezproreda"/>
        <w:jc w:val="both"/>
      </w:pPr>
    </w:p>
    <w:p w:rsidRDefault="009A521C" w:rsidP="009A521C" w:rsidR="009A521C">
      <w:pPr>
        <w:pStyle w:val="Bezproreda"/>
        <w:jc w:val="both"/>
      </w:pPr>
    </w:p>
    <w:p w:rsidRDefault="009A521C" w:rsidP="009A521C" w:rsidR="009A521C">
      <w:pPr>
        <w:pStyle w:val="Bezproreda"/>
        <w:ind w:firstLine="709"/>
        <w:jc w:val="both"/>
      </w:pPr>
      <w:r>
        <w:t>Visoki trgovački sud Republike Hrvatske, u vijeću sastavljenom od sudaca Dubravke Zubović, predsjednice vijeća, Nevenke Marković, sutkinje izvjestiteljice i Branke Vučaj, članice vijeća, u skraćenom stečajnom postupku nad dužnikom UDRUGA RADIO SUDAMIJA, Split, Poljička cesta 2, OIB 77317117001, odlučujući o dužnikovoj žalbi protiv rješenja Trgovačkog suda u Splitu poslovni broj St-564/2018-6 od 17. listopada 2018., u sjednici vijeća održanoj</w:t>
      </w:r>
      <w:r w:rsidR="00E16EEE">
        <w:t xml:space="preserve"> 11. prosinca 2018.</w:t>
      </w:r>
    </w:p>
    <w:p w:rsidRDefault="009A521C" w:rsidP="009A521C" w:rsidR="009A521C">
      <w:pPr>
        <w:pStyle w:val="Bezproreda"/>
        <w:jc w:val="both"/>
      </w:pPr>
    </w:p>
    <w:p w:rsidRDefault="009A521C" w:rsidP="009A521C" w:rsidR="009A521C">
      <w:pPr>
        <w:pStyle w:val="Bezproreda"/>
        <w:jc w:val="center"/>
      </w:pPr>
      <w:r>
        <w:t>r i j e š i o   j e</w:t>
      </w:r>
    </w:p>
    <w:p w:rsidRDefault="009A521C" w:rsidP="009A521C" w:rsidR="009A521C">
      <w:pPr>
        <w:pStyle w:val="Bezproreda"/>
        <w:jc w:val="both"/>
      </w:pPr>
    </w:p>
    <w:p w:rsidRDefault="009A521C" w:rsidP="009A521C" w:rsidR="009A521C">
      <w:pPr>
        <w:pStyle w:val="Bezproreda"/>
        <w:jc w:val="both"/>
      </w:pPr>
      <w:r>
        <w:tab/>
        <w:t>Odbija se dužnikova žalba kao neosnovana i potvrđuje rješenje Trgovačkog suda u Splitu poslovni broj St-564/2018-6 od 17. listopada 2018.</w:t>
      </w:r>
    </w:p>
    <w:p w:rsidRDefault="009A521C" w:rsidP="009A521C" w:rsidR="009A521C">
      <w:pPr>
        <w:pStyle w:val="Bezproreda"/>
        <w:jc w:val="both"/>
      </w:pPr>
    </w:p>
    <w:p w:rsidRDefault="009A521C" w:rsidP="009A521C" w:rsidR="009A521C">
      <w:pPr>
        <w:pStyle w:val="Bezproreda"/>
        <w:jc w:val="center"/>
      </w:pPr>
      <w:r>
        <w:t>Obrazloženje</w:t>
      </w:r>
    </w:p>
    <w:p w:rsidRDefault="009A521C" w:rsidP="009A521C" w:rsidR="009A521C">
      <w:pPr>
        <w:pStyle w:val="Bezproreda"/>
        <w:jc w:val="both"/>
      </w:pPr>
    </w:p>
    <w:p w:rsidRDefault="009A521C" w:rsidP="009A521C" w:rsidR="009A521C">
      <w:pPr>
        <w:pStyle w:val="Bezproreda"/>
        <w:jc w:val="both"/>
      </w:pPr>
      <w:r>
        <w:tab/>
        <w:t>Rješenjem Trgovačkog suda u Splitu poslovni broj St-564/2018-6 od 17. listopada 2018. otvoren skraćeni stečajni postupak nad dužnikom Udruga „Radio Sudamija“, Split, Poljička cesta 2, (točka I. izreke), za stečajnog upravitelja imenovana je Snježana Vrkljan iz Zagreba (točka II. izreke), zaključen je skraćeni stečajni postupak (točka III. izreke), te je riješeno da će po pravomoćnosti dužnik niti brisan iz sudskog registra (točka IV. izreke).</w:t>
      </w:r>
    </w:p>
    <w:p w:rsidRDefault="009A521C" w:rsidP="009A521C" w:rsidR="009A521C">
      <w:pPr>
        <w:pStyle w:val="Bezproreda"/>
        <w:jc w:val="both"/>
      </w:pPr>
    </w:p>
    <w:p w:rsidRDefault="009A521C" w:rsidP="009A521C" w:rsidR="009A521C">
      <w:pPr>
        <w:pStyle w:val="Bezproreda"/>
        <w:jc w:val="both"/>
      </w:pPr>
      <w:r>
        <w:tab/>
        <w:t xml:space="preserve">Na temelju prijedloga FINA-e, s obzirom na ispunjenje pretpostavki iz čl. 429. st. 1. Stečajnog zakona („Narodne novine“ broj 71/15; dalje: SZ), prvostupanjski sud je sukladno čl. 430. SZ-a na mrežnoj stranici e-Oglasna ploča sudova objavio oglas poslovni broj </w:t>
      </w:r>
      <w:r>
        <w:br/>
        <w:t>St-1052/</w:t>
      </w:r>
      <w:r w:rsidR="0097045D">
        <w:t>20</w:t>
      </w:r>
      <w:r>
        <w:t>15 kojim su pozvane osobe ovlaštene za zastupanje dužnika da u roku od 15 dana od objave oglasa podnesu sudu javnobilježnički ovjerovljen popis imovine i obveza na propisanom obrascu sa sadržajem iz čl. 17. SZ-a. Pozvani su i dužnikovi vjerovnici da najkasnije u roku od 45 dana od objave oglasa predlože otvaranje stečajnog postupka nad dužnikom.</w:t>
      </w:r>
    </w:p>
    <w:p w:rsidRDefault="009A521C" w:rsidP="009A521C" w:rsidR="009A521C">
      <w:pPr>
        <w:pStyle w:val="Bezproreda"/>
        <w:jc w:val="both"/>
      </w:pPr>
    </w:p>
    <w:p w:rsidRDefault="009A521C" w:rsidP="009A521C" w:rsidR="009A521C">
      <w:pPr>
        <w:pStyle w:val="Bezproreda"/>
        <w:jc w:val="both"/>
      </w:pPr>
      <w:r>
        <w:tab/>
        <w:t>Kako osoba ovlaštena za zastupanje dužnika po zakonu nije u ostavljenom roku dostavila javnobilježnički ovjerovljen popis dužnikove imovine i obveza, niti je neki od vjerovnika u ostavljenom roku predložio otvaranje stečajnog postupka nad dužnikom, prvostupanjski sud je na temelju odredbe čl. 431. i čl. 432. SZ-a donio pobijano rješenje.</w:t>
      </w:r>
    </w:p>
    <w:p w:rsidRDefault="009A521C" w:rsidP="009A521C" w:rsidR="009A521C">
      <w:pPr>
        <w:pStyle w:val="Bezproreda"/>
        <w:jc w:val="both"/>
      </w:pPr>
    </w:p>
    <w:p w:rsidRDefault="009A521C" w:rsidP="009A521C" w:rsidR="009A521C">
      <w:pPr>
        <w:pStyle w:val="Bezproreda"/>
        <w:jc w:val="both"/>
      </w:pPr>
      <w:r>
        <w:tab/>
        <w:t>Protiv tog rješenja žalbu je podnio stečajni dužnik. U žalbi sadržajno ne iznosi razloge zbog kojim rješenje smatra nepravilnim. Predlaže rješenje ukinuti.</w:t>
      </w:r>
    </w:p>
    <w:p w:rsidRDefault="009A521C" w:rsidP="009A521C" w:rsidR="009A521C">
      <w:pPr>
        <w:pStyle w:val="Bezproreda"/>
        <w:jc w:val="both"/>
      </w:pPr>
    </w:p>
    <w:p w:rsidRDefault="009A521C" w:rsidP="009A521C" w:rsidR="009A521C">
      <w:pPr>
        <w:pStyle w:val="Bezproreda"/>
        <w:jc w:val="both"/>
      </w:pPr>
      <w:r>
        <w:tab/>
        <w:t>Žalba nije osnovana.</w:t>
      </w:r>
    </w:p>
    <w:p w:rsidRDefault="009A521C" w:rsidP="009A521C" w:rsidR="009A521C">
      <w:pPr>
        <w:pStyle w:val="Bezproreda"/>
        <w:jc w:val="both"/>
      </w:pPr>
    </w:p>
    <w:p w:rsidRDefault="009A521C" w:rsidP="009A521C" w:rsidR="009A521C">
      <w:pPr>
        <w:pStyle w:val="Bezproreda"/>
        <w:jc w:val="both"/>
      </w:pPr>
      <w:r>
        <w:tab/>
        <w:t>Pobijano rješenje ovaj sud je ispitao na temelju odredbe čl. 365. st. 2. u vezi s čl. 381. Zakona o parničnom postupku („Narodne novine“ broj: 53/91, 91/92, 112/99, 88/01, 117/03, 88/05, 2/07-Odluka USRH, 84/08, 96/08, 123/08, 57/11, 148/11, 25/13 i 89/14; dalje: ZPP) i čl. 10. SZ-a, pazeći po službenoj dužnosti na bitne povrede odredaba parničnog postupka iz čl. 354. st. 2. t. 2., 4., 8., 9., 11., 13. i 14. ZPP-a, kao i na pravilnu primjenu materijalnog prava (članak 356. ZPP-a), te je utvrdio da je prvostupanjsko rješenje pravilno i u skladu sa zakonom.</w:t>
      </w:r>
    </w:p>
    <w:p w:rsidRDefault="009A521C" w:rsidP="009A521C" w:rsidR="009A521C">
      <w:pPr>
        <w:pStyle w:val="Bezproreda"/>
        <w:jc w:val="both"/>
      </w:pPr>
    </w:p>
    <w:p w:rsidRDefault="00F0527C" w:rsidP="009A521C" w:rsidR="009A521C">
      <w:pPr>
        <w:pStyle w:val="Bezproreda"/>
        <w:jc w:val="both"/>
      </w:pPr>
      <w:r>
        <w:tab/>
        <w:t>Prema ocjeni ovog suda</w:t>
      </w:r>
      <w:r w:rsidR="009A521C">
        <w:t xml:space="preserve"> prvostupanjski sud je pravilno primijenio odredbe Stečajnog zakona kojima je reguliran skraćeni stečajni postupak u Glavi XII. tog Zakona.</w:t>
      </w:r>
    </w:p>
    <w:p w:rsidRDefault="009A521C" w:rsidP="009A521C" w:rsidR="009A521C">
      <w:pPr>
        <w:pStyle w:val="Bezproreda"/>
        <w:jc w:val="both"/>
      </w:pPr>
    </w:p>
    <w:p w:rsidRDefault="009A521C" w:rsidP="009A521C" w:rsidR="009A521C">
      <w:pPr>
        <w:pStyle w:val="Bezproreda"/>
        <w:jc w:val="both"/>
      </w:pPr>
      <w:r>
        <w:tab/>
        <w:t>Financijska agencija je podnijela zahtjev za provedbu skraćenog stečajnog postupka na temelju čl. 428. SZ-a iz razloga jer dužnik nema zaposlenih, je imao u Očevidniku redoslijeda osnova za plaćanje evidentirane neizvršene osnove za plaćanje u neprekinutom razdoblju od 120 dana u ukupnom iznosu od 28.633,51 kn i prema podacima Hrvatskog zavoda za mirovinsko osiguranje nema zaposlenih.</w:t>
      </w:r>
    </w:p>
    <w:p w:rsidRDefault="009A521C" w:rsidP="009A521C" w:rsidR="009A521C">
      <w:pPr>
        <w:pStyle w:val="Bezproreda"/>
        <w:jc w:val="both"/>
      </w:pPr>
    </w:p>
    <w:p w:rsidRDefault="009A521C" w:rsidP="009A521C" w:rsidR="009A521C">
      <w:pPr>
        <w:pStyle w:val="Bezproreda"/>
        <w:jc w:val="both"/>
      </w:pPr>
      <w:r>
        <w:tab/>
        <w:t xml:space="preserve">Odredbom čl. 428. SZ-a regulirane su „Pretpostavke za provedbu skraćenog stečajnog postupka“. Sud će provesti skraćeni stečajni postupak nad pravnom osobom ako su ispunjene sljedeće pretpostavke: </w:t>
      </w:r>
    </w:p>
    <w:p w:rsidRDefault="009A521C" w:rsidP="009A521C" w:rsidR="009A521C">
      <w:pPr>
        <w:pStyle w:val="Bezproreda"/>
        <w:jc w:val="both"/>
      </w:pPr>
      <w:r>
        <w:tab/>
        <w:t>- ako nema zaposlenih,</w:t>
      </w:r>
    </w:p>
    <w:p w:rsidRDefault="009A521C" w:rsidP="009A521C" w:rsidR="009A521C">
      <w:pPr>
        <w:pStyle w:val="Bezproreda"/>
        <w:jc w:val="both"/>
      </w:pPr>
      <w:r>
        <w:tab/>
        <w:t>- ako u Očevidniku redoslijeda osnova za plaćanje ima evidentirane neizvršene osnove za plaćanje u neprekinutom razdoblju od 120 dana,</w:t>
      </w:r>
    </w:p>
    <w:p w:rsidRDefault="009A521C" w:rsidP="009A521C" w:rsidR="009A521C">
      <w:pPr>
        <w:pStyle w:val="Bezproreda"/>
        <w:jc w:val="both"/>
      </w:pPr>
      <w:r>
        <w:tab/>
        <w:t>- ako nisu ispunjene pretpostavke za pokretanje drugog postupka radi brisanja iz sudskog registra.</w:t>
      </w:r>
    </w:p>
    <w:p w:rsidRDefault="009A521C" w:rsidP="009A521C" w:rsidR="009A521C">
      <w:pPr>
        <w:pStyle w:val="Bezproreda"/>
        <w:jc w:val="both"/>
      </w:pPr>
    </w:p>
    <w:p w:rsidRDefault="009A521C" w:rsidP="009A521C" w:rsidR="009A521C">
      <w:pPr>
        <w:pStyle w:val="Bezproreda"/>
        <w:jc w:val="both"/>
      </w:pPr>
      <w:r>
        <w:tab/>
        <w:t>Prvostupanjski sud je nakon uvida u sudski registar utvrdio da nije pokrenut postupak brisanja iz sudskog registra dužnika te sukladno čl. 430. SZ-a na e-Oglasnoj ploči suda objavio oglas koji sadržava:</w:t>
      </w:r>
    </w:p>
    <w:p w:rsidRDefault="009A521C" w:rsidP="009A521C" w:rsidR="009A521C">
      <w:pPr>
        <w:pStyle w:val="Bezproreda"/>
        <w:jc w:val="both"/>
      </w:pPr>
      <w:r>
        <w:tab/>
        <w:t>- podatke za identifikaciju dužnika,</w:t>
      </w:r>
    </w:p>
    <w:p w:rsidRDefault="009A521C" w:rsidP="009A521C" w:rsidR="009A521C">
      <w:pPr>
        <w:pStyle w:val="Bezproreda"/>
        <w:jc w:val="both"/>
      </w:pPr>
      <w:r>
        <w:tab/>
        <w:t>- podatak o ukupnom iznosu duga evidentiranog na temelju neizvršenih osnova za plaćanje,</w:t>
      </w:r>
    </w:p>
    <w:p w:rsidRDefault="009A521C" w:rsidP="009A521C" w:rsidR="009A521C">
      <w:pPr>
        <w:pStyle w:val="Bezproreda"/>
        <w:jc w:val="both"/>
      </w:pPr>
      <w:r>
        <w:tab/>
        <w:t>- poziv osobama ovlaštenim za zastupanje dužnika po zakonu da u roku od 15 dana od dana objave oglasa podnesu javnobilježnički ovjerovljeni popis imovine i obveza na propisanom obrascu,</w:t>
      </w:r>
    </w:p>
    <w:p w:rsidRDefault="009A521C" w:rsidP="009A521C" w:rsidR="009A521C">
      <w:pPr>
        <w:pStyle w:val="Bezproreda"/>
        <w:jc w:val="both"/>
      </w:pPr>
      <w:r>
        <w:tab/>
        <w:t>- poziv vjerovnicima da najkasnije u roku od 45 dana od objave oglasa predlože otvaranje stečajnog postupka te uplate predujam za pokriće troškova tog postupka,</w:t>
      </w:r>
    </w:p>
    <w:p w:rsidRDefault="009A521C" w:rsidP="009A521C" w:rsidR="009A521C">
      <w:pPr>
        <w:pStyle w:val="Bezproreda"/>
        <w:jc w:val="both"/>
      </w:pPr>
      <w:r>
        <w:tab/>
        <w:t>- upozorenje o pravnim posljedicama nepodnošenja prijedloga za otvaranje stečajnog postupka iz čl. 431. ovog Zakona.</w:t>
      </w:r>
    </w:p>
    <w:p w:rsidRDefault="009A521C" w:rsidP="009A521C" w:rsidR="009A521C">
      <w:pPr>
        <w:pStyle w:val="Bezproreda"/>
        <w:jc w:val="both"/>
      </w:pPr>
    </w:p>
    <w:p w:rsidRDefault="009A521C" w:rsidP="009A521C" w:rsidR="009A521C">
      <w:pPr>
        <w:pStyle w:val="Bezproreda"/>
        <w:jc w:val="both"/>
      </w:pPr>
      <w:r>
        <w:tab/>
        <w:t>Iz sadržaja spisa proizlazi da osoba ovlaštena za zastupanje nije u roku iz oglasa prvostupanjskom sudu podnijela javnobilježnički ovjerovljen popis imovine i obveza na propisanom obrascu niti je itko od dužnikovih vjerovnika predložio otvaranje stečajnog postupka.</w:t>
      </w:r>
    </w:p>
    <w:p w:rsidRDefault="009A521C" w:rsidP="009A521C" w:rsidR="009A521C">
      <w:pPr>
        <w:pStyle w:val="Bezproreda"/>
        <w:jc w:val="both"/>
      </w:pPr>
    </w:p>
    <w:p w:rsidRDefault="009A521C" w:rsidP="009A521C" w:rsidR="009A521C">
      <w:pPr>
        <w:pStyle w:val="Bezproreda"/>
        <w:jc w:val="both"/>
      </w:pPr>
      <w:r>
        <w:lastRenderedPageBreak/>
        <w:tab/>
        <w:t>Iz navedenog proizlazi da su na dan donošenja pobijanog rješenja bile ispunjene zakonske pretpostavku o dužnikovoj nesposobnosti za plaćanje te je pravilno prvostupanjski sud na temelju odredbe čl. 431. SZ-a po službenoj dužnosti donio rješenje o otvaranju i zaključenju stečajnog postupka, a sve primjenjujući na odgovarajući način odredbe čl. 132. i 133. te čl. 286. do 292. SZ-a.</w:t>
      </w:r>
    </w:p>
    <w:p w:rsidRDefault="009A521C" w:rsidP="009A521C" w:rsidR="009A521C">
      <w:pPr>
        <w:pStyle w:val="Bezproreda"/>
        <w:jc w:val="both"/>
      </w:pPr>
    </w:p>
    <w:p w:rsidRDefault="009A521C" w:rsidP="009A521C" w:rsidR="009A521C">
      <w:pPr>
        <w:pStyle w:val="Bezproreda"/>
        <w:jc w:val="both"/>
      </w:pPr>
      <w:r>
        <w:tab/>
        <w:t>Žalbeni navodi nisu od utjecaja na pravilnost i zakonitost pobijanog rješenja.</w:t>
      </w:r>
    </w:p>
    <w:p w:rsidRDefault="009A521C" w:rsidP="009A521C" w:rsidR="009A521C">
      <w:pPr>
        <w:pStyle w:val="Bezproreda"/>
        <w:jc w:val="both"/>
      </w:pPr>
    </w:p>
    <w:p w:rsidRDefault="009A521C" w:rsidP="009A521C" w:rsidR="009A521C">
      <w:pPr>
        <w:pStyle w:val="Bezproreda"/>
        <w:jc w:val="both"/>
      </w:pPr>
      <w:r>
        <w:tab/>
        <w:t xml:space="preserve">Slijedom navedenog odlučeno je kao u izreci (čl. 380. t. 2. ZPP-a u vezi s čl. 10. </w:t>
      </w:r>
      <w:r>
        <w:br/>
        <w:t>SZ-a).</w:t>
      </w:r>
    </w:p>
    <w:p w:rsidRDefault="009A521C" w:rsidP="009A521C" w:rsidR="009A521C">
      <w:pPr>
        <w:pStyle w:val="Bezproreda"/>
        <w:jc w:val="both"/>
      </w:pPr>
    </w:p>
    <w:p w:rsidRDefault="009A521C" w:rsidP="009A521C" w:rsidR="009A521C">
      <w:pPr>
        <w:pStyle w:val="Bezproreda"/>
        <w:jc w:val="center"/>
      </w:pPr>
      <w:r>
        <w:t xml:space="preserve">Zagreb, </w:t>
      </w:r>
      <w:r w:rsidR="00E16EEE">
        <w:t>11. prosinca</w:t>
      </w:r>
      <w:r>
        <w:t xml:space="preserve"> 2018.</w:t>
      </w:r>
    </w:p>
    <w:p w:rsidRDefault="009A521C" w:rsidP="009A521C" w:rsidR="009A521C">
      <w:pPr>
        <w:pStyle w:val="Bezproreda"/>
        <w:jc w:val="both"/>
      </w:pPr>
    </w:p>
    <w:p w:rsidRDefault="0097045D" w:rsidP="006F07E2" w:rsidR="0097045D">
      <w:pPr>
        <w:pStyle w:val="Bezproreda"/>
        <w:ind w:left="4536"/>
        <w:jc w:val="center"/>
      </w:pPr>
      <w:r>
        <w:t>Predsjednica vijeća</w:t>
      </w:r>
    </w:p>
    <w:p w:rsidRDefault="0097045D" w:rsidP="006F07E2" w:rsidR="0097045D">
      <w:pPr>
        <w:pStyle w:val="Bezproreda"/>
        <w:ind w:left="4536"/>
        <w:jc w:val="center"/>
      </w:pPr>
      <w:r>
        <w:t>Dubravka Zubović, v. r.</w:t>
      </w:r>
    </w:p>
    <w:p w:rsidRDefault="0097045D" w:rsidP="00450CBF" w:rsidR="0097045D">
      <w:pPr>
        <w:pStyle w:val="Bezproreda"/>
      </w:pPr>
    </w:p>
    <w:p w:rsidRDefault="0097045D" w:rsidP="0097045D" w:rsidR="0097045D">
      <w:pPr>
        <w:pStyle w:val="Bezproreda"/>
        <w:ind w:left="4536"/>
        <w:jc w:val="center"/>
      </w:pPr>
      <w:r>
        <w:t>Za točnost otpravka – ovlašteni službenik</w:t>
      </w:r>
    </w:p>
    <w:p w:rsidRDefault="0097045D" w:rsidP="0097045D" w:rsidR="00E16EEE" w:rsidRPr="0020453E">
      <w:pPr>
        <w:pStyle w:val="Bezproreda"/>
        <w:ind w:left="4536"/>
        <w:jc w:val="center"/>
      </w:pPr>
      <w:r>
        <w:t>Brankica Curman</w:t>
      </w:r>
    </w:p>
    <w:sectPr w:rsidSect="00F0527C" w:rsidR="00E16EEE" w:rsidRPr="0020453E">
      <w:headerReference w:type="default" r:id="rId11"/>
      <w:footerReference w:type="default" r:id="rId12"/>
      <w:pgSz w:code="9" w:h="16839" w:w="11907"/>
      <w:pgMar w:gutter="0" w:footer="720" w:header="1435" w:left="1418" w:bottom="1077" w:right="1418" w:top="1418"/>
      <w:paperSrc w:other="259" w:first="26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A521C" w:rsidRPr="00C92665">
              <w:rPr>
                <w:rStyle w:val="eSPISCCParagraphDefaultFont"/>
              </w:rPr>
              <w:t>11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A521C" w:rsidRPr="00C92665">
              <w:rPr>
                <w:rStyle w:val="eSPISCCParagraphDefaultFont"/>
              </w:rPr>
              <w:t>Pž-6872/2018-2</w:t>
            </w:r>
          </w:sdtContent>
        </w:sdt>
      </w:p>
      <w:p w:rsidRDefault="00170492" w:rsidP="00170492" w:rsidR="00170492">
        <w:pPr>
          <w:pStyle w:val="Zaglavlje"/>
          <w:spacing w:after="0"/>
          <w:jc w:val="center"/>
        </w:pPr>
        <w:r>
          <w:fldChar w:fldCharType="begin"/>
        </w:r>
        <w:r>
          <w:instrText>PAGE   \* MERGEFORMAT</w:instrText>
        </w:r>
        <w:r>
          <w:fldChar w:fldCharType="separate"/>
        </w:r>
        <w:r w:rsidR="00C92665">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hdrShapeDefaults>
    <o:shapedefaults v:ext="edit" spidmax="1433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294"/>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1ACC"/>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45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21C"/>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89A"/>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266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16EEE"/>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28F7"/>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27C"/>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1732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C80943"/>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Pž-6872/2018-2</izvorni_sadrzaj>
    <derivirana_varijabla naziv="DomainObject.Oznaka_1">Pž-6872/2018-2</derivirana_varijabla>
  </DomainObject.Oznaka>
  <DomainObject.DonositeljOdluke.Ime>
    <izvorni_sadrzaj>Tamara</izvorni_sadrzaj>
    <derivirana_varijabla naziv="DomainObject.DonositeljOdluke.Ime_1">Tamara</derivirana_varijabla>
  </DomainObject.DonositeljOdluke.Ime>
  <DomainObject.DonositeljOdluke.Prezime>
    <izvorni_sadrzaj>Košak</izvorni_sadrzaj>
    <derivirana_varijabla naziv="DomainObject.DonositeljOdluke.Prezime_1">Košak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6872</izvorni_sadrzaj>
    <derivirana_varijabla naziv="DomainObject.Predmet.Broj_1">6872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2018.</izvorni_sadrzaj>
    <derivirana_varijabla naziv="DomainObject.Predmet.DatumOsnivanja_1">22.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prosinca 2018.</izvorni_sadrzaj>
    <derivirana_varijabla naziv="DomainObject.Predmet.DatumRjesavanja_1">20.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Pž-6872/2018</izvorni_sadrzaj>
    <derivirana_varijabla naziv="DomainObject.Predmet.OznakaBroj_1">Pž-6872/2018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Tamara</izvorni_sadrzaj>
    <derivirana_varijabla naziv="DomainObject.Predmet.PredmetRijesio.Ime_1">Tamara</derivirana_varijabla>
  </DomainObject.Predmet.PredmetRijesio.Ime>
  <DomainObject.Predmet.PredmetRijesio.Oib>
    <izvorni_sadrzaj>68594889572</izvorni_sadrzaj>
    <derivirana_varijabla naziv="DomainObject.Predmet.PredmetRijesio.Oib_1">68594889572</derivirana_varijabla>
  </DomainObject.Predmet.PredmetRijesio.Oib>
  <DomainObject.Predmet.PredmetRijesio.Prezime>
    <izvorni_sadrzaj>Košak</izvorni_sadrzaj>
    <derivirana_varijabla naziv="DomainObject.Predmet.PredmetRijesio.Prezime_1">Košak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"RADIO SUDAMJA"</izvorni_sadrzaj>
    <derivirana_varijabla naziv="DomainObject.Predmet.ProtustrankaFormated_1">  UDRUGA "RADIO SUDAMJA"</derivirana_varijabla>
  </DomainObject.Predmet.ProtustrankaFormated>
  <DomainObject.Predmet.ProtustrankaFormatedOIB>
    <izvorni_sadrzaj>  UDRUGA "RADIO SUDAMJA", OIB 77317117001</izvorni_sadrzaj>
    <derivirana_varijabla naziv="DomainObject.Predmet.ProtustrankaFormatedOIB_1">  UDRUGA "RADIO SUDAMJA", OIB 77317117001</derivirana_varijabla>
  </DomainObject.Predmet.ProtustrankaFormatedOIB>
  <DomainObject.Predmet.ProtustrankaFormatedWithAdress>
    <izvorni_sadrzaj> UDRUGA "RADIO SUDAMJA", Poljička cesta 2, 21000 Split</izvorni_sadrzaj>
    <derivirana_varijabla naziv="DomainObject.Predmet.ProtustrankaFormatedWithAdress_1"> UDRUGA "RADIO SUDAMJA", Poljička cesta 2, 21000 Split</derivirana_varijabla>
  </DomainObject.Predmet.ProtustrankaFormatedWithAdress>
  <DomainObject.Predmet.ProtustrankaFormatedWithAdressOIB>
    <izvorni_sadrzaj> UDRUGA "RADIO SUDAMJA", OIB 77317117001, Poljička cesta 2, 21000 Split</izvorni_sadrzaj>
    <derivirana_varijabla naziv="DomainObject.Predmet.ProtustrankaFormatedWithAdressOIB_1"> UDRUGA "RADIO SUDAMJA", OIB 77317117001, Poljička cesta 2, 21000 Split</derivirana_varijabla>
  </DomainObject.Predmet.ProtustrankaFormatedWithAdressOIB>
  <DomainObject.Predmet.ProtustrankaWithAdress>
    <izvorni_sadrzaj>UDRUGA "RADIO SUDAMJA" Poljička cesta 2, 21000 Split</izvorni_sadrzaj>
    <derivirana_varijabla naziv="DomainObject.Predmet.ProtustrankaWithAdress_1">UDRUGA "RADIO SUDAMJA" Poljička cesta 2, 21000 Split</derivirana_varijabla>
  </DomainObject.Predmet.ProtustrankaWithAdress>
  <DomainObject.Predmet.ProtustrankaWithAdressOIB>
    <izvorni_sadrzaj>UDRUGA "RADIO SUDAMJA", OIB 77317117001, Poljička cesta 2, 21000 Split</izvorni_sadrzaj>
    <derivirana_varijabla naziv="DomainObject.Predmet.ProtustrankaWithAdressOIB_1">UDRUGA "RADIO SUDAMJA", OIB 77317117001, Poljička cesta 2, 21000 Split</derivirana_varijabla>
  </DomainObject.Predmet.ProtustrankaWithAdressOIB>
  <DomainObject.Predmet.ProtustrankaNazivFormated>
    <izvorni_sadrzaj>UDRUGA "RADIO SUDAMJA"</izvorni_sadrzaj>
    <derivirana_varijabla naziv="DomainObject.Predmet.ProtustrankaNazivFormated_1">UDRUGA "RADIO SUDAMJA"</derivirana_varijabla>
    <derivirana_varijabla naziv="Padez">UDRUGA "RADIO SUDAMJA"</derivirana_varijabla>
  </DomainObject.Predmet.ProtustrankaNazivFormated>
  <DomainObject.Predmet.ProtustrankaNazivFormatedOIB>
    <izvorni_sadrzaj>UDRUGA "RADIO SUDAMJA", OIB 77317117001</izvorni_sadrzaj>
    <derivirana_varijabla naziv="DomainObject.Predmet.ProtustrankaNazivFormatedOIB_1">UDRUGA "RADIO SUDAMJA", OIB 77317117001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11 - Košak</izvorni_sadrzaj>
    <derivirana_varijabla naziv="DomainObject.Predmet.Referada.Naziv_1">Ref. 11 - Košak</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Tamara Košak</izvorni_sadrzaj>
    <derivirana_varijabla naziv="DomainObject.Predmet.Referada.Sudac_1">Tamara Košak</derivirana_varijabla>
    <derivirana_varijabla naziv="Dativ">Tamara Košak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UDRUGA "RADIO SUDAMJA"</item>
    </izvorni_sadrzaj>
    <derivirana_varijabla naziv="DomainObject.Predmet.ProtuStrankaListFormated_1">
      <item>UDRUGA "RADIO SUDAMJA"</item>
    </derivirana_varijabla>
  </DomainObject.Predmet.ProtuStrankaListFormated>
  <DomainObject.Predmet.ProtuStrankaListFormatedOIB>
    <izvorni_sadrzaj>
      <item>UDRUGA "RADIO SUDAMJA", OIB 77317117001</item>
    </izvorni_sadrzaj>
    <derivirana_varijabla naziv="DomainObject.Predmet.ProtuStrankaListFormatedOIB_1">
      <item>UDRUGA "RADIO SUDAMJA", OIB 77317117001</item>
    </derivirana_varijabla>
  </DomainObject.Predmet.ProtuStrankaListFormatedOIB>
  <DomainObject.Predmet.ProtuStrankaListFormatedWithAdress>
    <izvorni_sadrzaj>
      <item>UDRUGA "RADIO SUDAMJA", Poljička cesta 2, 21000 Split</item>
    </izvorni_sadrzaj>
    <derivirana_varijabla naziv="DomainObject.Predmet.ProtuStrankaListFormatedWithAdress_1">
      <item>UDRUGA "RADIO SUDAMJA", Poljička cesta 2, 21000 Split</item>
    </derivirana_varijabla>
  </DomainObject.Predmet.ProtuStrankaListFormatedWithAdress>
  <DomainObject.Predmet.ProtuStrankaListFormatedWithAdressOIB>
    <izvorni_sadrzaj>
      <item>UDRUGA "RADIO SUDAMJA", OIB 77317117001, Poljička cesta 2, 21000 Split</item>
    </izvorni_sadrzaj>
    <derivirana_varijabla naziv="DomainObject.Predmet.ProtuStrankaListFormatedWithAdressOIB_1">
      <item>UDRUGA "RADIO SUDAMJA", OIB 77317117001, Poljička cesta 2, 21000 Split</item>
    </derivirana_varijabla>
  </DomainObject.Predmet.ProtuStrankaListFormatedWithAdressOIB>
  <DomainObject.Predmet.ProtuStrankaListNazivFormated>
    <izvorni_sadrzaj>
      <item>UDRUGA "RADIO SUDAMJA"</item>
    </izvorni_sadrzaj>
    <derivirana_varijabla naziv="DomainObject.Predmet.ProtuStrankaListNazivFormated_1">
      <item>UDRUGA "RADIO SUDAMJA"</item>
    </derivirana_varijabla>
  </DomainObject.Predmet.ProtuStrankaListNazivFormated>
  <DomainObject.Predmet.ProtuStrankaListNazivFormatedOIB>
    <izvorni_sadrzaj>
      <item>UDRUGA "RADIO SUDAMJA", OIB 77317117001</item>
    </izvorni_sadrzaj>
    <derivirana_varijabla naziv="DomainObject.Predmet.ProtuStrankaListNazivFormatedOIB_1">
      <item>UDRUGA "RADIO SUDAMJA", OIB 77317117001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Pž-6872/2018-2</izvorni_sadrzaj>
    <derivirana_varijabla naziv="DomainObject.PoslovniBrojDokumenta_1">Pž-6872/2018-2</derivirana_varijabla>
  </DomainObject.PoslovniBrojDokumenta>
  <DomainObject.Predmet.StrankaIDrugi>
    <izvorni_sadrzaj/>
    <derivirana_varijabla naziv="DomainObject.Predmet.StrankaIDrugi_1"/>
  </DomainObject.Predmet.StrankaIDrugi>
  <DomainObject.Predmet.ProtustrankaIDrugi>
    <izvorni_sadrzaj>UDRUGA "RADIO SUDAMJA"</izvorni_sadrzaj>
    <derivirana_varijabla naziv="DomainObject.Predmet.ProtustrankaIDrugi_1">UDRUGA "RADIO SUDAMJA"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UDRUGA "RADIO SUDAMJA", OIB 77317117001, Poljička cesta 2, 21000 Split</izvorni_sadrzaj>
    <derivirana_varijabla naziv="DomainObject.Predmet.ProtustrankaIDrugiAdressOIB_1">UDRUGA "RADIO SUDAMJA", OIB 77317117001, Poljička cesta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prosinca 2018.</izvorni_sadrzaj>
    <derivirana_varijabla naziv="DomainObject.Predmet.OdlukaRjesenje.DatumDonosenjaOdluke_1">11.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Pž-6872/2018-2</izvorni_sadrzaj>
    <derivirana_varijabla naziv="DomainObject.Predmet.OdlukaRjesenje.Oznaka_1">Pž-6872/2018-2</derivirana_varijabla>
  </DomainObject.Predmet.OdlukaRjesenje.Oznaka>
  <DomainObject.Predmet.SudioniciListNaziv>
    <izvorni_sadrzaj>
      <item>UDRUGA "RADIO SUDAMJA"</item>
    </izvorni_sadrzaj>
    <derivirana_varijabla naziv="DomainObject.Predmet.SudioniciListNaziv_1">
      <item>UDRUGA "RADIO SUDAMJA"</item>
    </derivirana_varijabla>
    <derivirana_varijabla naziv="OstaliSudionici">
      <item>UDRUGA "RADIO SUDAMJA"</item>
    </derivirana_varijabla>
  </DomainObject.Predmet.SudioniciListNaziv>
  <DomainObject.Predmet.SudioniciListAdressOIB>
    <izvorni_sadrzaj>
      <item>UDRUGA "RADIO SUDAMJA", OIB 77317117001, Poljička cesta 2,21000 Split</item>
    </izvorni_sadrzaj>
    <derivirana_varijabla naziv="DomainObject.Predmet.SudioniciListAdressOIB_1">
      <item>UDRUGA "RADIO SUDAMJA", OIB 77317117001, Poljička cesta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77317117001</item>
    </izvorni_sadrzaj>
    <derivirana_varijabla naziv="DomainObject.Predmet.SudioniciListNazivOIB_1">
      <item>, OIB 77317117001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St-564/2018</izvorni_sadrzaj>
    <derivirana_varijabla naziv="DomainObject.Predmet.OznakaNizestupanjskogPredmeta_1">St-564/2018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05A064-6986-47AC-95DF-7DAC6B48B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4831</properties:Characters>
  <properties:Lines>117</properties:Lines>
  <properties:Paragraphs>37</properties:Paragraphs>
  <properties:TotalTime>194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Slavica Bakota</cp:lastModifiedBy>
  <cp:lastPrinted>2018-12-24T10:34:00Z</cp:lastPrinted>
  <dcterms:modified xmlns:xsi="http://www.w3.org/2001/XMLSchema-instance" xsi:type="dcterms:W3CDTF">2019-01-08T08:31:00Z</dcterms:modified>
  <cp:revision>31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St-564/2018-13 / Podnesak - Rješenje - odbijena žalba kao neosnovana - potvrđeno rješenje 1.st. (RADIO_SUDAMIJA.docx)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