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1ee0" w14:paraId="cd31ee0"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szCs w:val="20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TRGOVAČKI SUD U BJELOVARU                       </w:t>
      </w:r>
      <w:r w:rsidR="003D5A34">
        <w:rPr>
          <w:rFonts w:cs="Times New Roman" w:eastAsia="Times New Roman"/>
          <w:lang w:eastAsia="hr-HR"/>
        </w:rPr>
        <w:t xml:space="preserve">          Broj: 5 St-360/2015</w:t>
      </w:r>
      <w:bookmarkStart w:name="_GoBack" w:id="0"/>
      <w:bookmarkEnd w:id="0"/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Bjelovar, Šetalište dr. </w:t>
      </w:r>
      <w:proofErr w:type="spellStart"/>
      <w:r w:rsidRPr="00657E88">
        <w:rPr>
          <w:rFonts w:cs="Times New Roman" w:eastAsia="Times New Roman"/>
          <w:lang w:eastAsia="hr-HR"/>
        </w:rPr>
        <w:t>Ivše</w:t>
      </w:r>
      <w:proofErr w:type="spellEnd"/>
      <w:r w:rsidRPr="00657E88">
        <w:rPr>
          <w:rFonts w:cs="Times New Roman" w:eastAsia="Times New Roman"/>
          <w:lang w:eastAsia="hr-HR"/>
        </w:rPr>
        <w:t xml:space="preserve"> </w:t>
      </w:r>
      <w:proofErr w:type="spellStart"/>
      <w:r w:rsidRPr="00657E88">
        <w:rPr>
          <w:rFonts w:cs="Times New Roman" w:eastAsia="Times New Roman"/>
          <w:lang w:eastAsia="hr-HR"/>
        </w:rPr>
        <w:t>Lebovića</w:t>
      </w:r>
      <w:proofErr w:type="spellEnd"/>
      <w:r w:rsidRPr="00657E88">
        <w:rPr>
          <w:rFonts w:cs="Times New Roman" w:eastAsia="Times New Roman"/>
          <w:lang w:eastAsia="hr-HR"/>
        </w:rPr>
        <w:t xml:space="preserve"> 42                                          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657E88">
        <w:rPr>
          <w:rFonts w:cs="Times New Roman" w:eastAsia="Times New Roman"/>
          <w:b/>
          <w:lang w:eastAsia="hr-HR"/>
        </w:rPr>
        <w:t>POZIV ZA ROČIŠTE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657E88">
        <w:rPr>
          <w:rFonts w:cs="Times New Roman" w:eastAsia="Times New Roman"/>
          <w:b/>
          <w:lang w:eastAsia="hr-HR"/>
        </w:rPr>
        <w:t xml:space="preserve">POVODOM PRIJEDLOGA ZA 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657E88">
        <w:rPr>
          <w:rFonts w:cs="Times New Roman" w:eastAsia="Times New Roman"/>
          <w:b/>
          <w:lang w:eastAsia="hr-HR"/>
        </w:rPr>
        <w:t xml:space="preserve">POVRAT U PRIJAŠNJE STANJE   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657E88">
        <w:rPr>
          <w:rFonts w:cs="Times New Roman" w:eastAsia="Times New Roman"/>
          <w:b/>
          <w:lang w:eastAsia="hr-HR"/>
        </w:rPr>
        <w:t xml:space="preserve">                                                                    </w:t>
      </w:r>
      <w:r w:rsidRPr="00657E88">
        <w:rPr>
          <w:rFonts w:cs="Times New Roman" w:eastAsia="Times New Roman"/>
          <w:u w:val="single"/>
          <w:lang w:eastAsia="hr-HR"/>
        </w:rPr>
        <w:t>Pravna stvar: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657E88">
        <w:rPr>
          <w:rFonts w:cs="Times New Roman" w:eastAsia="Times New Roman"/>
          <w:b/>
          <w:lang w:eastAsia="hr-HR"/>
        </w:rPr>
        <w:t>ROČIŠTE:3.6.2016.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                                                      Predlagatelj:FINA, RC ZAGREB, Podružnica Bjelovar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                                                      Dužnik:BREZJE ZAGREB d.o.o. Virovitica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                                                      Radi:skraćenog stečajnog postupka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                                                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                            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657E88">
        <w:rPr>
          <w:rFonts w:cs="Times New Roman" w:eastAsia="Times New Roman"/>
          <w:u w:val="single"/>
          <w:lang w:eastAsia="hr-HR"/>
        </w:rPr>
        <w:t xml:space="preserve">DRAGUTIN ČEREPINKO  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657E88">
        <w:rPr>
          <w:rFonts w:cs="Times New Roman" w:eastAsia="Times New Roman"/>
          <w:u w:val="single"/>
          <w:lang w:eastAsia="hr-HR"/>
        </w:rPr>
        <w:t xml:space="preserve">ZAGREB                              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ab/>
        <w:t xml:space="preserve">Pozivate se na ročište u gornjem predmetu kao stranka na dan </w:t>
      </w:r>
      <w:r w:rsidRPr="00657E88">
        <w:rPr>
          <w:rFonts w:cs="Times New Roman" w:eastAsia="Times New Roman"/>
          <w:b/>
          <w:lang w:eastAsia="hr-HR"/>
        </w:rPr>
        <w:t>3. lipnja 2016. u 9,40 sati</w:t>
      </w:r>
      <w:r w:rsidRPr="00657E88">
        <w:rPr>
          <w:rFonts w:cs="Times New Roman" w:eastAsia="Times New Roman"/>
          <w:lang w:eastAsia="hr-HR"/>
        </w:rPr>
        <w:t>, u ovaj sud soba br. 1.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Dana, 6. svibnja 2016. 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                                                             Sudac: MARIJA PETRINA KUBICA, v.r.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57E88">
        <w:rPr>
          <w:rFonts w:cs="Times New Roman" w:eastAsia="Times New Roman"/>
          <w:lang w:eastAsia="hr-HR"/>
        </w:rPr>
        <w:t xml:space="preserve">                                                                  Za točnost </w:t>
      </w:r>
      <w:proofErr w:type="spellStart"/>
      <w:r w:rsidRPr="00657E88">
        <w:rPr>
          <w:rFonts w:cs="Times New Roman" w:eastAsia="Times New Roman"/>
          <w:lang w:eastAsia="hr-HR"/>
        </w:rPr>
        <w:t>otpravka</w:t>
      </w:r>
      <w:proofErr w:type="spellEnd"/>
      <w:r w:rsidRPr="00657E88">
        <w:rPr>
          <w:rFonts w:cs="Times New Roman" w:eastAsia="Times New Roman"/>
          <w:lang w:eastAsia="hr-HR"/>
        </w:rPr>
        <w:t xml:space="preserve">: ________________                    </w:t>
      </w: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57E88" w:rsidP="00657E88" w:rsidR="00657E88" w:rsidRPr="00657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A34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E88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Selska cesta 90/F</izvorni_sadrzaj>
    <derivirana_varijabla naziv="DomainObject.UcesnikSudskeRadnje.Adresa.UlicaIKBR_1">Selska cesta 90/F</derivirana_varijabla>
  </DomainObject.UcesnikSudskeRadnje.Adresa.UlicaIKBR>
  <DomainObject.UcesnikSudskeRadnje.Naziv>
    <izvorni_sadrzaj>Dragutin Čerepinko</izvorni_sadrzaj>
    <derivirana_varijabla naziv="DomainObject.UcesnikSudskeRadnje.Naziv_1">Dragutin Čerepinko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3. lipnja 2016.</izvorni_sadrzaj>
    <derivirana_varijabla naziv="DomainObject.UcesnikSudskeRadnje.SudskaRadnja.PlaniraniZavrsetakDatum_1">3. lipnja 2016.</derivirana_varijabla>
  </DomainObject.UcesnikSudskeRadnje.SudskaRadnja.PlaniraniZavrsetakDatum>
  <DomainObject.UcesnikSudskeRadnje.SudskaRadnja.PlaniraniPocetakDatum>
    <izvorni_sadrzaj>3. lipnja 2016.</izvorni_sadrzaj>
    <derivirana_varijabla naziv="DomainObject.UcesnikSudskeRadnje.SudskaRadnja.PlaniraniPocetakDatum_1">3. lipnja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09:40</izvorni_sadrzaj>
    <derivirana_varijabla naziv="DomainObject.UcesnikSudskeRadnje.SudskaRadnja.PlaniraniPocetakVrijeme_1">09:40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2016.</izvorni_sadrzaj>
    <derivirana_varijabla naziv="DomainObject.Predmet.DatumRjesavanja_1">26.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BREZJE ZAGREB društvo s ograničenom odgovornošću za građenje i poslovanje nekretninama, Virovitica zastupanog po punomoćniku Dragutin Čerepinko; Marin Ivanović</izvorni_sadrzaj>
    <derivirana_varijabla naziv="DomainObject.Predmet.ProtustrankaFormated_1">  BREZJE ZAGREB društvo s ograničenom odgovornošću za građenje i poslovanje nekretninama, Virovitica zastupanog po punomoćniku Dragutin Čerepinko; Marin Ivanović</derivirana_varijabla>
  </DomainObject.Predmet.ProtustrankaFormated>
  <DomainObject.Predmet.ProtustrankaFormatedOIB>
    <izvorni_sadrzaj>  BREZJE ZAGREB društvo s ograničenom odgovornošću za građenje i poslovanje nekretninama, Virovitica, OIB 27007347793 zastupanog po punomoćniku Dragutin Čerepinko; Marin Ivanović</izvorni_sadrzaj>
    <derivirana_varijabla naziv="DomainObject.Predmet.ProtustrankaFormatedOIB_1">  BREZJE ZAGREB društvo s ograničenom odgovornošću za građenje i poslovanje nekretninama, Virovitica, OIB 27007347793 zastupanog po punomoćniku Dragutin Čerepinko; Marin Ivanović</derivirana_varijabla>
  </DomainObject.Predmet.ProtustrankaFormatedOIB>
  <DomainObject.Predmet.ProtustrankaFormatedWithAdress>
    <izvorni_sadrzaj> BREZJE ZAGREB društvo s ograničenom odgovornošću za građenje i poslovanje nekretninama, Virovitica, Ferde Rusana 5, 33000 Virovitica zastupanog po punomoćniku Dragutin Čerepinko; Marin Ivanović</izvorni_sadrzaj>
    <derivirana_varijabla naziv="DomainObject.Predmet.ProtustrankaFormatedWithAdress_1"> BREZJE ZAGREB društvo s ograničenom odgovornošću za građenje i poslovanje nekretninama, Virovitica, Ferde Rusana 5, 33000 Virovitica zastupanog po punomoćniku Dragutin Čerepinko; Marin Ivanović</derivirana_varijabla>
  </DomainObject.Predmet.ProtustrankaFormatedWithAdress>
  <DomainObject.Predmet.ProtustrankaFormatedWithAdressOIB>
    <izvorni_sadrzaj> BREZJE ZAGREB društvo s ograničenom odgovornošću za građenje i poslovanje nekretninama, Virovitica, OIB 27007347793, Ferde Rusana 5, 33000 Virovitica zastupanog po punomoćniku Dragutin Čerepinko; Marin Ivanović</izvorni_sadrzaj>
    <derivirana_varijabla naziv="DomainObject.Predmet.ProtustrankaFormatedWithAdressOIB_1"> BREZJE ZAGREB društvo s ograničenom odgovornošću za građenje i poslovanje nekretninama, Virovitica, OIB 27007347793, Ferde Rusana 5, 33000 Virovitica zastupanog po punomoćniku Dragutin Čerepinko; Marin Ivanović</derivirana_varijabla>
  </DomainObject.Predmet.ProtustrankaFormatedWithAdressOIB>
  <DomainObject.Predmet.ProtustrankaWithAdress>
    <izvorni_sadrzaj>BREZJE ZAGREB društvo s ograničenom odgovornošću za građenje i poslovanje nekretninama, Virovitica Ferde Rusana 5, 33000 Virovitica</izvorni_sadrzaj>
    <derivirana_varijabla naziv="DomainObject.Predmet.ProtustrankaWithAdress_1">BREZJE ZAGREB društvo s ograničenom odgovornošću za građenje i poslovanje nekretninama, Virovitica Ferde Rusana 5, 33000 Virovitica</derivirana_varijabla>
  </DomainObject.Predmet.ProtustrankaWithAdress>
  <DomainObject.Predmet.ProtustrankaWithAdressOIB>
    <izvorni_sadrzaj>BREZJE ZAGREB društvo s ograničenom odgovornošću za građenje i poslovanje nekretninama, Virovitica, OIB 27007347793, Ferde Rusana 5, 33000 Virovitica</izvorni_sadrzaj>
    <derivirana_varijabla naziv="DomainObject.Predmet.ProtustrankaWithAdressOIB_1">BREZJE ZAGREB društvo s ograničenom odgovornošću za građenje i poslovanje nekretninama, Virovitica, OIB 27007347793, Ferde Rusana 5, 33000 Virovitica</derivirana_varijabla>
  </DomainObject.Predmet.ProtustrankaWithAdressOIB>
  <DomainObject.Predmet.ProtustrankaNazivFormated>
    <izvorni_sadrzaj>BREZJE ZAGREB društvo s ograničenom odgovornošću za građenje i poslovanje nekretninama, Virovitica</izvorni_sadrzaj>
    <derivirana_varijabla naziv="DomainObject.Predmet.ProtustrankaNazivFormated_1">BREZJE ZAGREB društvo s ograničenom odgovornošću za građenje i poslovanje nekretninama, Virovitica</derivirana_varijabla>
  </DomainObject.Predmet.ProtustrankaNazivFormated>
  <DomainObject.Predmet.ProtustrankaNazivFormatedOIB>
    <izvorni_sadrzaj>BREZJE ZAGREB društvo s ograničenom odgovornošću za građenje i poslovanje nekretninama, Virovitica, OIB 27007347793</izvorni_sadrzaj>
    <derivirana_varijabla naziv="DomainObject.Predmet.ProtustrankaNazivFormatedOIB_1">BREZJE ZAGREB društvo s ograničenom odgovornošću za građenje i poslovanje nekretninama, Virovitica, OIB 27007347793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BREZJE ZAGREB društvo s ograničenom odgovornošću za građenje i poslovanje nekretninama, Virovitica zastupanog po punomoćniku Dragutin Čerepinko; Marin Ivanović</item>
    </izvorni_sadrzaj>
    <derivirana_varijabla naziv="DomainObject.Predmet.ProtuStrankaListFormated_1">
      <item>BREZJE ZAGREB društvo s ograničenom odgovornošću za građenje i poslovanje nekretninama, Virovitica zastupanog po punomoćniku Dragutin Čerepinko; Marin Ivanović</item>
    </derivirana_varijabla>
  </DomainObject.Predmet.ProtuStrankaListFormated>
  <DomainObject.Predmet.ProtuStrankaListFormatedOIB>
    <izvorni_sadrzaj>
      <item>BREZJE ZAGREB društvo s ograničenom odgovornošću za građenje i poslovanje nekretninama, Virovitica, OIB 27007347793 zastupanog po punomoćniku Dragutin Čerepinko; Marin Ivanović</item>
    </izvorni_sadrzaj>
    <derivirana_varijabla naziv="DomainObject.Predmet.ProtuStrankaListFormatedOIB_1">
      <item>BREZJE ZAGREB društvo s ograničenom odgovornošću za građenje i poslovanje nekretninama, Virovitica, OIB 27007347793 zastupanog po punomoćniku Dragutin Čerepinko; Marin Ivanović</item>
    </derivirana_varijabla>
  </DomainObject.Predmet.ProtuStrankaListFormatedOIB>
  <DomainObject.Predmet.ProtuStrankaListFormatedWithAdress>
    <izvorni_sadrzaj>
      <item>BREZJE ZAGREB društvo s ograničenom odgovornošću za građenje i poslovanje nekretninama, Virovitica, Ferde Rusana 5, 33000 Virovitica zastupanog po punomoćniku Dragutin Čerepinko; Marin Ivanović</item>
    </izvorni_sadrzaj>
    <derivirana_varijabla naziv="DomainObject.Predmet.ProtuStrankaListFormatedWithAdress_1">
      <item>BREZJE ZAGREB društvo s ograničenom odgovornošću za građenje i poslovanje nekretninama, Virovitica, Ferde Rusana 5, 33000 Virovitica zastupanog po punomoćniku Dragutin Čerepinko; Marin Ivanović</item>
    </derivirana_varijabla>
  </DomainObject.Predmet.ProtuStrankaListFormatedWithAdress>
  <DomainObject.Predmet.ProtuStrankaListFormatedWithAdressOIB>
    <izvorni_sadrzaj>
      <item>BREZJE ZAGREB društvo s ograničenom odgovornošću za građenje i poslovanje nekretninama, Virovitica, OIB 27007347793, Ferde Rusana 5, 33000 Virovitica zastupanog po punomoćniku Dragutin Čerepinko; Marin Ivanović</item>
    </izvorni_sadrzaj>
    <derivirana_varijabla naziv="DomainObject.Predmet.ProtuStrankaListFormatedWithAdressOIB_1">
      <item>BREZJE ZAGREB društvo s ograničenom odgovornošću za građenje i poslovanje nekretninama, Virovitica, OIB 27007347793, Ferde Rusana 5, 33000 Virovitica zastupanog po punomoćniku Dragutin Čerepinko; Marin Ivanović</item>
    </derivirana_varijabla>
  </DomainObject.Predmet.ProtuStrankaListFormatedWithAdressOIB>
  <DomainObject.Predmet.ProtuStrankaListNazivFormated>
    <izvorni_sadrzaj>
      <item>BREZJE ZAGREB društvo s ograničenom odgovornošću za građenje i poslovanje nekretninama, Virovitica</item>
    </izvorni_sadrzaj>
    <derivirana_varijabla naziv="DomainObject.Predmet.ProtuStrankaListNazivFormated_1">
      <item>BREZJE ZAGREB društvo s ograničenom odgovornošću za građenje i poslovanje nekretninama, Virovitica</item>
    </derivirana_varijabla>
  </DomainObject.Predmet.ProtuStrankaListNazivFormated>
  <DomainObject.Predmet.ProtuStrankaListNazivFormatedOIB>
    <izvorni_sadrzaj>
      <item>BREZJE ZAGREB društvo s ograničenom odgovornošću za građenje i poslovanje nekretninama, Virovitica, OIB 27007347793</item>
    </izvorni_sadrzaj>
    <derivirana_varijabla naziv="DomainObject.Predmet.ProtuStrankaListNazivFormatedOIB_1">
      <item>BREZJE ZAGREB društvo s ograničenom odgovornošću za građenje i poslovanje nekretninama, Virovitica, OIB 27007347793</item>
    </derivirana_varijabla>
  </DomainObject.Predmet.ProtuStrankaListNazivFormatedOIB>
  <DomainObject.Predmet.OstaliListFormated>
    <izvorni_sadrzaj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_1"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>
  <DomainObject.Predmet.OstaliListFormatedOIB>
    <izvorni_sadrzaj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OIB_1"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OIB>
  <DomainObject.Predmet.OstaliListFormatedWithAdress>
    <izvorni_sadrzaj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_1"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>
  <DomainObject.Predmet.OstaliListFormatedWithAdressOIB>
    <izvorni_sadrzaj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OIB_1"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OIB>
  <DomainObject.Predmet.OstaliListNazivFormated>
    <izvorni_sadrzaj>
      <item>Dragutin Čerepinko</item>
      <item>Marin Ivanović</item>
    </izvorni_sadrzaj>
    <derivirana_varijabla naziv="DomainObject.Predmet.OstaliListNazivFormated_1">
      <item>Dragutin Čerepinko</item>
      <item>Marin Ivanović</item>
    </derivirana_varijabla>
  </DomainObject.Predmet.OstaliListNazivFormated>
  <DomainObject.Predmet.OstaliListNazivFormatedOIB>
    <izvorni_sadrzaj>
      <item>Dragutin Čerepinko, OIB 85234044484</item>
      <item>Marin Ivanović</item>
    </izvorni_sadrzaj>
    <derivirana_varijabla naziv="DomainObject.Predmet.OstaliListNazivFormatedOIB_1">
      <item>Dragutin Čerepinko, OIB 85234044484</item>
      <item>Marin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BREZJE ZAGREB društvo s ograničenom odgovornošću za građenje i poslovanje nekretninama, Virovitica</izvorni_sadrzaj>
    <derivirana_varijabla naziv="DomainObject.Predmet.ProtustrankaIDrugi_1">BREZJE ZAGREB društvo s ograničenom odgovornošću za građenje i poslovanje nekretninama,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BREZJE ZAGREB društvo s ograničenom odgovornošću za građenje i poslovanje nekretninama, Virovitica, OIB 27007347793, Ferde Rusana 5, 33000 Virovitica</izvorni_sadrzaj>
    <derivirana_varijabla naziv="DomainObject.Predmet.ProtustrankaIDrugiAdressOIB_1">BREZJE ZAGREB društvo s ograničenom odgovornošću za građenje i poslovanje nekretninama, Virovitica, OIB 27007347793, Ferde Rusana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St-360/2015-3</izvorni_sadrzaj>
    <derivirana_varijabla naziv="DomainObject.Predmet.OdlukaRjesenje.Oznaka_1">St-360/2015-3</derivirana_varijabla>
  </DomainObject.Predmet.OdlukaRjesenje.Oznaka>
  <DomainObject.Predmet.SudioniciListNaziv>
    <izvorni_sadrzaj>
      <item>FINA, RC ZAGREB, Podružnica Bjelovar</item>
      <item>BREZJE ZAGREB društvo s ograničenom odgovornošću za građenje i poslovanje nekretninama, Virovitica</item>
      <item>Dragutin Čerepinko</item>
      <item>Marin Ivanović</item>
    </izvorni_sadrzaj>
    <derivirana_varijabla naziv="DomainObject.Predmet.SudioniciListNaziv_1">
      <item>FINA, RC ZAGREB, Podružnica Bjelovar</item>
      <item>BREZJE ZAGREB društvo s ograničenom odgovornošću za građenje i poslovanje nekretninama, Virovitica</item>
      <item>Dragutin Čerepinko</item>
      <item>Marin Ivanović</item>
    </derivirana_varijabla>
  </DomainObject.Predmet.SudioniciListNaziv>
  <DomainObject.Predmet.SudioniciListAdressOIB>
    <izvorni_sadrzaj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izvorni_sadrzaj>
    <derivirana_varijabla naziv="DomainObject.Predmet.SudioniciListAdressOIB_1"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derivirana_varijabla>
  </DomainObject.Predmet.SudioniciListAdressOIB>
  <DomainObject.UcesnikSudskeRadnje.NazivFormated>
    <izvorni_sadrzaj>Dragutin Čerepinko, OIB 85234044484, Selska cesta 90/F,10000 Zagreb</izvorni_sadrzaj>
    <derivirana_varijabla naziv="DomainObject.UcesnikSudskeRadnje.NazivFormated_1">Dragutin Čerepinko, OIB 85234044484, Selska cesta 90/F,10000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D0D49-6DAC-4C46-9D9A-6856D0EDF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77</properties:Words>
  <properties:Characters>465</properties:Characters>
  <properties:Lines>35</properties:Lines>
  <properties:Paragraphs>16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2016-05-06T06:46:00Z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Dragutin Čerepinko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