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8905" w14:paraId="3f18905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Trgovački sud u Zagrebu, po sudsko</w:t>
      </w:r>
      <w:r w:rsidR="00C72F0B">
        <w:t>m</w:t>
      </w:r>
      <w:r>
        <w:t xml:space="preserve"> savjetnik</w:t>
      </w:r>
      <w:r w:rsidR="00C72F0B">
        <w:t xml:space="preserve">u Marku </w:t>
      </w:r>
      <w:proofErr w:type="spellStart"/>
      <w:r w:rsidR="00C72F0B">
        <w:t>Ivrlaču</w:t>
      </w:r>
      <w:proofErr w:type="spellEnd"/>
      <w:r w:rsidR="00C72F0B">
        <w:t>,</w:t>
      </w:r>
      <w:r>
        <w:t xml:space="preserve"> u skraćenom stečajnom postupku pod poslovnim brojem St-</w:t>
      </w:r>
      <w:r w:rsidR="00F82053">
        <w:t>5</w:t>
      </w:r>
      <w:r w:rsidR="00C72F0B">
        <w:t>1</w:t>
      </w:r>
      <w:r w:rsidR="00F82053">
        <w:t>/2017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</w:r>
      <w:r w:rsidRPr="000703D1">
        <w:t xml:space="preserve">Za dužnika </w:t>
      </w:r>
      <w:r w:rsidR="00C72F0B">
        <w:t>USTANOVA ZA OBRAZOVANJE ODRASLIH ARTIS ANIMI</w:t>
      </w:r>
      <w:r w:rsidR="004A1407" w:rsidRPr="000703D1">
        <w:t>, Zagreb,</w:t>
      </w:r>
      <w:r w:rsidR="00C72F0B">
        <w:t xml:space="preserve"> Avenija Dubrovnik 15</w:t>
      </w:r>
      <w:r w:rsidR="004A1407" w:rsidRPr="000703D1">
        <w:t>, OIB:</w:t>
      </w:r>
      <w:r w:rsidR="00C72F0B">
        <w:t>39960825975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C72F0B">
        <w:t>43.590,99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07357B" w:rsidP="0007357B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  <w:r w:rsidR="007556F1">
        <w:t xml:space="preserve">  </w:t>
      </w:r>
    </w:p>
    <w:p w:rsidRDefault="0007357B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C72F0B">
      <w:t>51</w:t>
    </w:r>
    <w:r w:rsidR="00F8205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7357B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26D0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2F0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053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Artis Animi</izvorni_sadrzaj>
    <derivirana_varijabla naziv="DomainObject.Predmet.ProtustrankaFormated_1">  Ustanova za obrazovanje odraslih Artis Animi</derivirana_varijabla>
  </DomainObject.Predmet.ProtustrankaFormated>
  <DomainObject.Predmet.ProtustrankaFormatedOIB>
    <izvorni_sadrzaj>  Ustanova za obrazovanje odraslih Artis Animi, OIB 39960825975</izvorni_sadrzaj>
    <derivirana_varijabla naziv="DomainObject.Predmet.ProtustrankaFormatedOIB_1">  Ustanova za obrazovanje odraslih Artis Animi, OIB 39960825975</derivirana_varijabla>
  </DomainObject.Predmet.ProtustrankaFormatedOIB>
  <DomainObject.Predmet.ProtustrankaFormatedWithAdress>
    <izvorni_sadrzaj> Ustanova za obrazovanje odraslih Artis Animi, Avenija Dubrovnik 15, 10000 Zagreb</izvorni_sadrzaj>
    <derivirana_varijabla naziv="DomainObject.Predmet.ProtustrankaFormatedWithAdress_1"> Ustanova za obrazovanje odraslih Artis Animi, Avenija Dubrovnik 15, 10000 Zagreb</derivirana_varijabla>
  </DomainObject.Predmet.ProtustrankaFormatedWithAdress>
  <DomainObject.Predmet.ProtustrankaFormatedWithAdressOIB>
    <izvorni_sadrzaj> Ustanova za obrazovanje odraslih Artis Animi, OIB 39960825975, Avenija Dubrovnik 15, 10000 Zagreb</izvorni_sadrzaj>
    <derivirana_varijabla naziv="DomainObject.Predmet.ProtustrankaFormatedWithAdressOIB_1"> Ustanova za obrazovanje odraslih Artis Animi, OIB 39960825975, Avenija Dubrovnik 15, 10000 Zagreb</derivirana_varijabla>
  </DomainObject.Predmet.ProtustrankaFormatedWithAdressOIB>
  <DomainObject.Predmet.ProtustrankaWithAdress>
    <izvorni_sadrzaj>Ustanova za obrazovanje odraslih Artis Animi Avenija Dubrovnik 15, 10000 Zagreb</izvorni_sadrzaj>
    <derivirana_varijabla naziv="DomainObject.Predmet.ProtustrankaWithAdress_1">Ustanova za obrazovanje odraslih Artis Animi Avenija Dubrovnik 15, 10000 Zagreb</derivirana_varijabla>
  </DomainObject.Predmet.ProtustrankaWithAdress>
  <DomainObject.Predmet.ProtustrankaWithAdressOIB>
    <izvorni_sadrzaj>Ustanova za obrazovanje odraslih Artis Animi, OIB 39960825975, Avenija Dubrovnik 15, 10000 Zagreb</izvorni_sadrzaj>
    <derivirana_varijabla naziv="DomainObject.Predmet.ProtustrankaWithAdressOIB_1">Ustanova za obrazovanje odraslih Artis Animi, OIB 39960825975, Avenija Dubrovnik 15, 10000 Zagreb</derivirana_varijabla>
  </DomainObject.Predmet.ProtustrankaWithAdressOIB>
  <DomainObject.Predmet.ProtustrankaNazivFormated>
    <izvorni_sadrzaj>Ustanova za obrazovanje odraslih Artis Animi</izvorni_sadrzaj>
    <derivirana_varijabla naziv="DomainObject.Predmet.ProtustrankaNazivFormated_1">Ustanova za obrazovanje odraslih Artis Animi</derivirana_varijabla>
  </DomainObject.Predmet.ProtustrankaNazivFormated>
  <DomainObject.Predmet.ProtustrankaNazivFormatedOIB>
    <izvorni_sadrzaj>Ustanova za obrazovanje odraslih Artis Animi, OIB 39960825975</izvorni_sadrzaj>
    <derivirana_varijabla naziv="DomainObject.Predmet.ProtustrankaNazivFormatedOIB_1">Ustanova za obrazovanje odraslih Artis Animi, OIB 39960825975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Artis Animi</item>
    </izvorni_sadrzaj>
    <derivirana_varijabla naziv="DomainObject.Predmet.ProtuStrankaListFormated_1">
      <item>Ustanova za obrazovanje odraslih Artis Animi</item>
    </derivirana_varijabla>
  </DomainObject.Predmet.ProtuStrankaListFormated>
  <DomainObject.Predmet.ProtuStrankaListFormatedOIB>
    <izvorni_sadrzaj>
      <item>Ustanova za obrazovanje odraslih Artis Animi, OIB 39960825975</item>
    </izvorni_sadrzaj>
    <derivirana_varijabla naziv="DomainObject.Predmet.ProtuStrankaListFormatedOIB_1">
      <item>Ustanova za obrazovanje odraslih Artis Animi, OIB 39960825975</item>
    </derivirana_varijabla>
  </DomainObject.Predmet.ProtuStrankaListFormatedOIB>
  <DomainObject.Predmet.ProtuStrankaListFormatedWithAdress>
    <izvorni_sadrzaj>
      <item>Ustanova za obrazovanje odraslih Artis Animi, Avenija Dubrovnik 15, 10000 Zagreb</item>
    </izvorni_sadrzaj>
    <derivirana_varijabla naziv="DomainObject.Predmet.ProtuStrankaListFormatedWithAdress_1">
      <item>Ustanova za obrazovanje odraslih Artis Animi, Avenija Dubrovnik 15, 10000 Zagreb</item>
    </derivirana_varijabla>
  </DomainObject.Predmet.ProtuStrankaListFormatedWithAdress>
  <DomainObject.Predmet.ProtuStrankaListFormatedWithAdressOIB>
    <izvorni_sadrzaj>
      <item>Ustanova za obrazovanje odraslih Artis Animi, OIB 39960825975, Avenija Dubrovnik 15, 10000 Zagreb</item>
    </izvorni_sadrzaj>
    <derivirana_varijabla naziv="DomainObject.Predmet.ProtuStrankaListFormatedWithAdressOIB_1">
      <item>Ustanova za obrazovanje odraslih Artis Animi, OIB 39960825975, Avenija Dubrovnik 15, 10000 Zagreb</item>
    </derivirana_varijabla>
  </DomainObject.Predmet.ProtuStrankaListFormatedWithAdressOIB>
  <DomainObject.Predmet.ProtuStrankaListNazivFormated>
    <izvorni_sadrzaj>
      <item>Ustanova za obrazovanje odraslih Artis Animi</item>
    </izvorni_sadrzaj>
    <derivirana_varijabla naziv="DomainObject.Predmet.ProtuStrankaListNazivFormated_1">
      <item>Ustanova za obrazovanje odraslih Artis Animi</item>
    </derivirana_varijabla>
  </DomainObject.Predmet.ProtuStrankaListNazivFormated>
  <DomainObject.Predmet.ProtuStrankaListNazivFormatedOIB>
    <izvorni_sadrzaj>
      <item>Ustanova za obrazovanje odraslih Artis Animi, OIB 39960825975</item>
    </izvorni_sadrzaj>
    <derivirana_varijabla naziv="DomainObject.Predmet.ProtuStrankaListNazivFormatedOIB_1">
      <item>Ustanova za obrazovanje odraslih Artis Animi, OIB 39960825975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Artis Animi</izvorni_sadrzaj>
    <derivirana_varijabla naziv="DomainObject.Predmet.ProtustrankaIDrugi_1">Ustanova za obrazovanje odraslih Artis Animi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obrazovanje odraslih Artis Animi, OIB 39960825975, Avenija Dubrovnik 15, 10000 Zagreb</izvorni_sadrzaj>
    <derivirana_varijabla naziv="DomainObject.Predmet.ProtustrankaIDrugiAdressOIB_1">Ustanova za obrazovanje odraslih Artis Animi, OIB 39960825975,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Artis Animi</item>
    </izvorni_sadrzaj>
    <derivirana_varijabla naziv="DomainObject.Predmet.SudioniciListNaziv_1">
      <item>FINA Regionalni centar Zagreb</item>
      <item>Ustanova za obrazovanje odraslih Artis Animi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obrazovanje odraslih Artis Animi, OIB 39960825975, Avenija Dubrovnik 15,10000 Zagreb</item>
    </izvorni_sadrzaj>
    <derivirana_varijabla naziv="DomainObject.Predmet.SudioniciListAdressOIB_1">
      <item>FINA Regionalni centar Zagreb, OIB 85821130368, Trg svibanjskih žrtava 1995. br. 1,10000 Zagreb</item>
      <item>Ustanova za obrazovanje odraslih Artis Animi, OIB 39960825975,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39960825975</item>
    </izvorni_sadrzaj>
    <derivirana_varijabla naziv="DomainObject.Predmet.SudioniciListNazivOIB_1">
      <item>, OIB 85821130368</item>
      <item>, OIB 39960825975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1371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2017-07-05T13:48:00Z</dcterms:created>
  <dc:creator>Korisnik</dc:creator>
  <cp:lastModifiedBy>Anđelka Mandarić</cp:lastModifiedBy>
  <cp:lastPrinted>2017-07-05T13:15:00Z</cp:lastPrinted>
  <dcterms:modified xmlns:xsi="http://www.w3.org/2001/XMLSchema-instance" xsi:type="dcterms:W3CDTF">2017-07-10T13:28:00Z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