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b255" w14:paraId="d8fb25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66A56">
        <w:t>2517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66A56">
        <w:t>CORBIT INFORMACIJSKE TEHNOLOGIJE d.o.o.</w:t>
      </w:r>
      <w:r w:rsidR="000B7BCA">
        <w:t>, OIB: 82219773888, Vrapčanska 94,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7BCA">
        <w:t>3.918,69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4C3632" w:rsidR="004C3632">
      <w:pPr>
        <w:jc w:val="right"/>
      </w:pPr>
      <w:r>
        <w:t xml:space="preserve">          </w:t>
      </w:r>
      <w:r w:rsidR="000E3B58">
        <w:t>Ljiljana Tomić</w:t>
      </w:r>
      <w:r w:rsidR="004C3632">
        <w:t>, v.r.</w:t>
      </w:r>
    </w:p>
    <w:p w:rsidRDefault="004C3632" w:rsidP="004C3632" w:rsidR="004C3632">
      <w:pPr>
        <w:jc w:val="right"/>
      </w:pPr>
    </w:p>
    <w:p w:rsidRDefault="004C3632" w:rsidP="00111BF6" w:rsidR="004C363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C3632" w:rsidP="00111BF6" w:rsidR="004C363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4C3632" w:rsidP="004C3632" w:rsidR="004C3632">
      <w:pPr>
        <w:jc w:val="right"/>
      </w:pPr>
    </w:p>
    <w:sectPr w:rsidSect="00ED6AA8" w:rsidR="004C363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6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C3632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St-2517/2015</izvorni_sadrzaj>
    <derivirana_varijabla naziv="DomainObject.Predmet.OznakaBroj_1">St-2517/2015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CORBIT INFORMACIJSKE TEHNOLOGIJE d.o.o.</izvorni_sadrzaj>
    <derivirana_varijabla naziv="DomainObject.Predmet.ProtustrankaFormated_1">  CORBIT INFORMACIJSKE TEHNOLOGIJE d.o.o.</derivirana_varijabla>
  </DomainObject.Predmet.ProtustrankaFormated>
  <DomainObject.Predmet.ProtustrankaFormatedOIB>
    <izvorni_sadrzaj>  CORBIT INFORMACIJSKE TEHNOLOGIJE d.o.o., OIB 82219773888</izvorni_sadrzaj>
    <derivirana_varijabla naziv="DomainObject.Predmet.ProtustrankaFormatedOIB_1">  CORBIT INFORMACIJSKE TEHNOLOGIJE d.o.o., OIB 82219773888</derivirana_varijabla>
  </DomainObject.Predmet.ProtustrankaFormatedOIB>
  <DomainObject.Predmet.ProtustrankaFormatedWithAdress>
    <izvorni_sadrzaj> CORBIT INFORMACIJSKE TEHNOLOGIJE d.o.o., Vrapčanska 94, 10000 Zagreb</izvorni_sadrzaj>
    <derivirana_varijabla naziv="DomainObject.Predmet.ProtustrankaFormatedWithAdress_1"> CORBIT INFORMACIJSKE TEHNOLOGIJE d.o.o., Vrapčanska 94, 10000 Zagreb</derivirana_varijabla>
  </DomainObject.Predmet.ProtustrankaFormatedWithAdress>
  <DomainObject.Predmet.ProtustrankaFormatedWithAdressOIB>
    <izvorni_sadrzaj> CORBIT INFORMACIJSKE TEHNOLOGIJE d.o.o., OIB 82219773888, Vrapčanska 94, 10000 Zagreb</izvorni_sadrzaj>
    <derivirana_varijabla naziv="DomainObject.Predmet.ProtustrankaFormatedWithAdressOIB_1"> CORBIT INFORMACIJSKE TEHNOLOGIJE d.o.o., OIB 82219773888, Vrapčanska 94, 10000 Zagreb</derivirana_varijabla>
  </DomainObject.Predmet.ProtustrankaFormatedWithAdressOIB>
  <DomainObject.Predmet.ProtustrankaWithAdress>
    <izvorni_sadrzaj>CORBIT INFORMACIJSKE TEHNOLOGIJE d.o.o. Vrapčanska 94, 10000 Zagreb</izvorni_sadrzaj>
    <derivirana_varijabla naziv="DomainObject.Predmet.ProtustrankaWithAdress_1">CORBIT INFORMACIJSKE TEHNOLOGIJE d.o.o. Vrapčanska 94, 10000 Zagreb</derivirana_varijabla>
  </DomainObject.Predmet.ProtustrankaWithAdress>
  <DomainObject.Predmet.ProtustrankaWithAdressOIB>
    <izvorni_sadrzaj>CORBIT INFORMACIJSKE TEHNOLOGIJE d.o.o., OIB 82219773888, Vrapčanska 94, 10000 Zagreb</izvorni_sadrzaj>
    <derivirana_varijabla naziv="DomainObject.Predmet.ProtustrankaWithAdressOIB_1">CORBIT INFORMACIJSKE TEHNOLOGIJE d.o.o., OIB 82219773888, Vrapčanska 94, 10000 Zagreb</derivirana_varijabla>
  </DomainObject.Predmet.ProtustrankaWithAdressOIB>
  <DomainObject.Predmet.ProtustrankaNazivFormated>
    <izvorni_sadrzaj>CORBIT INFORMACIJSKE TEHNOLOGIJE d.o.o.</izvorni_sadrzaj>
    <derivirana_varijabla naziv="DomainObject.Predmet.ProtustrankaNazivFormated_1">CORBIT INFORMACIJSKE TEHNOLOGIJE d.o.o.</derivirana_varijabla>
  </DomainObject.Predmet.ProtustrankaNazivFormated>
  <DomainObject.Predmet.ProtustrankaNazivFormatedOIB>
    <izvorni_sadrzaj>CORBIT INFORMACIJSKE TEHNOLOGIJE d.o.o., OIB 82219773888</izvorni_sadrzaj>
    <derivirana_varijabla naziv="DomainObject.Predmet.ProtustrankaNazivFormatedOIB_1">CORBIT INFORMACIJSKE TEHNOLOGIJE d.o.o., OIB 82219773888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CORBIT INFORMACIJSKE TEHNOLOGIJE d.o.o.</item>
    </izvorni_sadrzaj>
    <derivirana_varijabla naziv="DomainObject.Predmet.ProtuStrankaListFormated_1">
      <item>CORBIT INFORMACIJSKE TEHNOLOGIJE d.o.o.</item>
    </derivirana_varijabla>
  </DomainObject.Predmet.ProtuStrankaListFormated>
  <DomainObject.Predmet.ProtuStrankaListFormatedOIB>
    <izvorni_sadrzaj>
      <item>CORBIT INFORMACIJSKE TEHNOLOGIJE d.o.o., OIB 82219773888</item>
    </izvorni_sadrzaj>
    <derivirana_varijabla naziv="DomainObject.Predmet.ProtuStrankaListFormatedOIB_1">
      <item>CORBIT INFORMACIJSKE TEHNOLOGIJE d.o.o., OIB 82219773888</item>
    </derivirana_varijabla>
  </DomainObject.Predmet.ProtuStrankaListFormatedOIB>
  <DomainObject.Predmet.ProtuStrankaListFormatedWithAdress>
    <izvorni_sadrzaj>
      <item>CORBIT INFORMACIJSKE TEHNOLOGIJE d.o.o., Vrapčanska 94, 10000 Zagreb</item>
    </izvorni_sadrzaj>
    <derivirana_varijabla naziv="DomainObject.Predmet.ProtuStrankaListFormatedWithAdress_1">
      <item>CORBIT INFORMACIJSKE TEHNOLOGIJE d.o.o., Vrapčanska 94, 10000 Zagreb</item>
    </derivirana_varijabla>
  </DomainObject.Predmet.ProtuStrankaListFormatedWithAdress>
  <DomainObject.Predmet.ProtuStrankaListFormatedWithAdressOIB>
    <izvorni_sadrzaj>
      <item>CORBIT INFORMACIJSKE TEHNOLOGIJE d.o.o., OIB 82219773888, Vrapčanska 94, 10000 Zagreb</item>
    </izvorni_sadrzaj>
    <derivirana_varijabla naziv="DomainObject.Predmet.ProtuStrankaListFormatedWithAdressOIB_1">
      <item>CORBIT INFORMACIJSKE TEHNOLOGIJE d.o.o., OIB 82219773888, Vrapčanska 94, 10000 Zagreb</item>
    </derivirana_varijabla>
  </DomainObject.Predmet.ProtuStrankaListFormatedWithAdressOIB>
  <DomainObject.Predmet.ProtuStrankaListNazivFormated>
    <izvorni_sadrzaj>
      <item>CORBIT INFORMACIJSKE TEHNOLOGIJE d.o.o.</item>
    </izvorni_sadrzaj>
    <derivirana_varijabla naziv="DomainObject.Predmet.ProtuStrankaListNazivFormated_1">
      <item>CORBIT INFORMACIJSKE TEHNOLOGIJE d.o.o.</item>
    </derivirana_varijabla>
  </DomainObject.Predmet.ProtuStrankaListNazivFormated>
  <DomainObject.Predmet.ProtuStrankaListNazivFormatedOIB>
    <izvorni_sadrzaj>
      <item>CORBIT INFORMACIJSKE TEHNOLOGIJE d.o.o., OIB 82219773888</item>
    </izvorni_sadrzaj>
    <derivirana_varijabla naziv="DomainObject.Predmet.ProtuStrankaListNazivFormatedOIB_1">
      <item>CORBIT INFORMACIJSKE TEHNOLOGIJE d.o.o., OIB 82219773888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CORBIT INFORMACIJSKE TEHNOLOGIJE d.o.o.</izvorni_sadrzaj>
    <derivirana_varijabla naziv="DomainObject.Predmet.ProtustrankaIDrugi_1">CORBIT INFORMACIJSKE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CORBIT INFORMACIJSKE TEHNOLOGIJE d.o.o., OIB 82219773888, Vrapčanska 94, 10000 Zagreb</izvorni_sadrzaj>
    <derivirana_varijabla naziv="DomainObject.Predmet.ProtustrankaIDrugiAdressOIB_1">CORBIT INFORMACIJSKE TEHNOLOGIJE d.o.o., OIB 82219773888, Vrapčanska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CORBIT INFORMACIJSKE TEHNOLOGIJE d.o.o.</item>
    </izvorni_sadrzaj>
    <derivirana_varijabla naziv="DomainObject.Predmet.SudioniciListNaziv_1">
      <item>FINA Regionalni centar Zagreb</item>
      <item>CORBIT INFORMACIJSKE TEHNOLOGIJE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CORBIT INFORMACIJSKE TEHNOLOGIJE d.o.o., OIB 82219773888, Vrapčanska 94,10000 Zagreb</item>
    </izvorni_sadrzaj>
    <derivirana_varijabla naziv="DomainObject.Predmet.SudioniciListAdressOIB_1">
      <item>FINA Regionalni centar Zagreb, OIB 85821130368, Trg svibanjskih žrtava 1995. 1,10000 Zagreb</item>
      <item>CORBIT INFORMACIJSKE TEHNOLOGIJE d.o.o., OIB 82219773888, Vrapčanska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82219773888</item>
    </izvorni_sadrzaj>
    <derivirana_varijabla naziv="DomainObject.Predmet.SudioniciListNazivOIB_1">
      <item>, OIB 85821130368</item>
      <item>, OIB 82219773888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2015-11-06T07:42:00Z</dcterms:created>
  <dc:creator>ilukac</dc:creator>
  <cp:lastModifiedBy>Tamara Hržić</cp:lastModifiedBy>
  <cp:lastPrinted>2015-11-06T07:36:00Z</cp:lastPrinted>
  <dcterms:modified xmlns:xsi="http://www.w3.org/2001/XMLSchema-instance" xsi:type="dcterms:W3CDTF">2015-11-06T07:44:00Z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