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2bb5" w14:paraId="6822bb5" w:rsidRDefault="009E1381" w:rsidP="009E1381" w:rsidR="009E138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2640" cx="69088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640" cx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381" w:rsidP="009E1381" w:rsidR="009E1381"/>
    <w:p w:rsidRDefault="009E1381" w:rsidP="009E1381" w:rsidR="009E138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E1381" w:rsidP="009E1381" w:rsidR="009E138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9D51C9">
        <w:rPr>
          <w:sz w:val="22"/>
          <w:szCs w:val="22"/>
        </w:rPr>
        <w:t xml:space="preserve">                                                                       </w:t>
      </w:r>
      <w:r w:rsidR="00D1041B">
        <w:rPr>
          <w:sz w:val="22"/>
          <w:szCs w:val="22"/>
        </w:rPr>
        <w:t xml:space="preserve">          </w:t>
      </w:r>
      <w:r w:rsidR="009D51C9">
        <w:rPr>
          <w:sz w:val="22"/>
          <w:szCs w:val="22"/>
        </w:rPr>
        <w:t xml:space="preserve">  3 St-5</w:t>
      </w:r>
      <w:r w:rsidR="00121517">
        <w:rPr>
          <w:sz w:val="22"/>
          <w:szCs w:val="22"/>
        </w:rPr>
        <w:t>67/18-</w:t>
      </w:r>
      <w:r w:rsidR="00E11100">
        <w:rPr>
          <w:sz w:val="22"/>
          <w:szCs w:val="22"/>
        </w:rPr>
        <w:t>11</w:t>
      </w:r>
    </w:p>
    <w:p w:rsidRDefault="009E1381" w:rsidP="009E1381" w:rsidR="009E1381"/>
    <w:p w:rsidRDefault="009E1381" w:rsidP="009E1381" w:rsidR="009E1381"/>
    <w:p w:rsidRDefault="009E1381" w:rsidP="009E1381" w:rsidR="009E1381">
      <w:pPr>
        <w:jc w:val="center"/>
      </w:pPr>
      <w:r>
        <w:t>R E P U B L I K A   H R V A T S K A</w:t>
      </w:r>
    </w:p>
    <w:p w:rsidRDefault="009E1381" w:rsidP="009E1381" w:rsidR="009E1381">
      <w:pPr>
        <w:jc w:val="center"/>
      </w:pPr>
      <w:r>
        <w:t>R J E Š E N J E</w:t>
      </w:r>
    </w:p>
    <w:p w:rsidRDefault="009E1381" w:rsidP="009E1381" w:rsidR="009E1381">
      <w:pPr>
        <w:rPr>
          <w:b/>
        </w:rPr>
      </w:pPr>
    </w:p>
    <w:p w:rsidRDefault="009E1381" w:rsidP="009E1381" w:rsidR="009E1381">
      <w:pPr>
        <w:rPr>
          <w:b/>
        </w:rPr>
      </w:pPr>
    </w:p>
    <w:p w:rsidRDefault="00C25AE6" w:rsidP="009E1381" w:rsidR="009E1381">
      <w:pPr>
        <w:pStyle w:val="Tijeloteksta"/>
        <w:ind w:firstLine="708"/>
      </w:pPr>
      <w:r>
        <w:t>TRGOVAČKI SUD U OSIJEKU</w:t>
      </w:r>
      <w:r w:rsidR="009E1381">
        <w:t xml:space="preserve">, po sucu </w:t>
      </w:r>
      <w:r w:rsidR="009D51C9">
        <w:t>Gordani Njari,</w:t>
      </w:r>
      <w:r w:rsidR="009E1381">
        <w:t xml:space="preserve"> u stečajnom postupku nad dužnikom  </w:t>
      </w:r>
      <w:r w:rsidR="00321FE4">
        <w:t>DVA PAPIRA d.o.o. Zagreb, Glogovečka 4, OIB 00567201959, MBS 080664461, dana 1</w:t>
      </w:r>
      <w:r w:rsidR="001D5FB9">
        <w:t>6</w:t>
      </w:r>
      <w:r w:rsidR="00321FE4">
        <w:t xml:space="preserve">. listopada 2018.                                                                          </w:t>
      </w:r>
    </w:p>
    <w:p w:rsidRDefault="009E1381" w:rsidP="009E1381" w:rsidR="009E1381">
      <w:pPr>
        <w:jc w:val="center"/>
      </w:pPr>
    </w:p>
    <w:p w:rsidRDefault="009E1381" w:rsidP="009E1381" w:rsidR="009E1381">
      <w:pPr>
        <w:jc w:val="center"/>
      </w:pPr>
      <w:r>
        <w:t>r i j e š i o   j e</w:t>
      </w:r>
    </w:p>
    <w:p w:rsidRDefault="009E1381" w:rsidP="009E1381" w:rsidR="009E1381">
      <w:pPr>
        <w:pStyle w:val="Tijeloteksta"/>
      </w:pPr>
      <w:r>
        <w:tab/>
      </w:r>
    </w:p>
    <w:p w:rsidRDefault="009E1381" w:rsidP="009E1381" w:rsidR="009E1381">
      <w:pPr>
        <w:pStyle w:val="Tijeloteksta"/>
      </w:pPr>
    </w:p>
    <w:p w:rsidRDefault="009E1381" w:rsidP="00F2362C" w:rsidR="009E1381">
      <w:pPr>
        <w:pStyle w:val="Tijeloteksta"/>
        <w:numPr>
          <w:ilvl w:val="0"/>
          <w:numId w:val="1"/>
        </w:numPr>
      </w:pPr>
      <w:r w:rsidRPr="00321FE4">
        <w:rPr>
          <w:bCs/>
        </w:rPr>
        <w:t xml:space="preserve">Stečajnom upravitelju </w:t>
      </w:r>
      <w:r w:rsidR="009D51C9" w:rsidRPr="00321FE4">
        <w:rPr>
          <w:color w:val="000000"/>
        </w:rPr>
        <w:t>MIJO RONČEVIĆ, OIB 97146101285, Osijek, Vj. I. Meštrovića 74</w:t>
      </w:r>
      <w:r w:rsidR="009D51C9" w:rsidRPr="00321FE4">
        <w:rPr>
          <w:b/>
        </w:rPr>
        <w:t xml:space="preserve"> </w:t>
      </w:r>
      <w:r>
        <w:t xml:space="preserve">odobrava se na ime nagrade iznos od </w:t>
      </w:r>
      <w:r w:rsidR="00333DFF">
        <w:t>3.225,00</w:t>
      </w:r>
      <w:r w:rsidR="00015AF6">
        <w:t xml:space="preserve"> k</w:t>
      </w:r>
      <w:r>
        <w:t xml:space="preserve">n bruto, za obnašanje dužnosti privremenog stečajnog upravitelja nad stečajnim dužnikom </w:t>
      </w:r>
      <w:r w:rsidR="00321FE4">
        <w:t xml:space="preserve">DVA PAPIRA d.o.o. Zagreb, Glogovečka 4, OIB 00567201959, MBS 080664461.  </w:t>
      </w:r>
    </w:p>
    <w:p w:rsidRDefault="00321FE4" w:rsidP="00321FE4" w:rsidR="00321FE4">
      <w:pPr>
        <w:pStyle w:val="Tijeloteksta"/>
      </w:pPr>
    </w:p>
    <w:p w:rsidRDefault="009E1381" w:rsidP="00333DFF" w:rsidR="009E1381" w:rsidRPr="00333DFF">
      <w:pPr>
        <w:pStyle w:val="Tijeloteksta"/>
        <w:numPr>
          <w:ilvl w:val="0"/>
          <w:numId w:val="1"/>
        </w:numPr>
        <w:rPr>
          <w:bCs/>
        </w:rPr>
      </w:pPr>
      <w:r>
        <w:t>Nalaže se računovodstvu ovog suda, da po pravomoćnosti ovog rješenja, neto iznos iz točke 1. ovog rješenja isplati na žiro račun stečajnog upravitelj</w:t>
      </w:r>
      <w:r w:rsidR="00333DFF">
        <w:t>a Mije Rončević</w:t>
      </w:r>
      <w:r w:rsidR="00333DFF">
        <w:rPr>
          <w:color w:val="000000"/>
        </w:rPr>
        <w:t>, OIB 97146101285, Osijek, Vj. I. Meštrovića 74</w:t>
      </w:r>
      <w:r w:rsidR="00333DFF">
        <w:rPr>
          <w:b/>
        </w:rPr>
        <w:t xml:space="preserve">, </w:t>
      </w:r>
      <w:r>
        <w:t>IBAN: HR</w:t>
      </w:r>
      <w:r w:rsidR="006D5DDA">
        <w:t>7424120093133005279 kod Slatinske banke d.d. Slatina, sa</w:t>
      </w:r>
      <w:r>
        <w:t xml:space="preserve"> kontovnika 272-</w:t>
      </w:r>
      <w:r w:rsidR="00B25C84">
        <w:t>567</w:t>
      </w:r>
      <w:r w:rsidR="006D5DDA">
        <w:t xml:space="preserve">-18,  </w:t>
      </w:r>
      <w:r>
        <w:t>a poreze i doprinose na odgovarajuće žiro račune.</w:t>
      </w:r>
    </w:p>
    <w:p w:rsidRDefault="009E1381" w:rsidP="00E22DD7" w:rsidR="009E1381">
      <w:pPr>
        <w:pStyle w:val="Tijeloteksta"/>
        <w:rPr>
          <w:bCs/>
        </w:rPr>
      </w:pPr>
    </w:p>
    <w:p w:rsidRDefault="009E1381" w:rsidP="009E1381" w:rsidR="009E1381">
      <w:pPr>
        <w:pStyle w:val="Tijeloteksta"/>
        <w:numPr>
          <w:ilvl w:val="0"/>
          <w:numId w:val="1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9E1381" w:rsidP="009E1381" w:rsidR="009E1381">
      <w:pPr>
        <w:pStyle w:val="Odlomakpopisa"/>
        <w:rPr>
          <w:bCs/>
        </w:rPr>
      </w:pPr>
    </w:p>
    <w:p w:rsidRDefault="009E1381" w:rsidP="009E1381" w:rsidR="009E1381">
      <w:pPr>
        <w:pStyle w:val="Tijeloteksta"/>
        <w:numPr>
          <w:ilvl w:val="0"/>
          <w:numId w:val="1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9E1381" w:rsidP="009E1381" w:rsidR="009E1381">
      <w:pPr>
        <w:pStyle w:val="Tijeloteksta"/>
        <w:rPr>
          <w:bCs/>
        </w:rPr>
      </w:pPr>
    </w:p>
    <w:p w:rsidRDefault="00F9509C" w:rsidP="009E1381" w:rsidR="00F9509C">
      <w:pPr>
        <w:pStyle w:val="Tijeloteksta"/>
        <w:rPr>
          <w:bCs/>
        </w:rPr>
      </w:pPr>
    </w:p>
    <w:p w:rsidRDefault="009E1381" w:rsidP="009E1381" w:rsidR="009E138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E1381" w:rsidP="009E1381" w:rsidR="009E1381">
      <w:pPr>
        <w:pStyle w:val="Tijeloteksta"/>
        <w:rPr>
          <w:bCs/>
        </w:rPr>
      </w:pPr>
    </w:p>
    <w:p w:rsidRDefault="00F9509C" w:rsidP="009E1381" w:rsidR="00F9509C">
      <w:pPr>
        <w:pStyle w:val="Tijeloteksta"/>
        <w:rPr>
          <w:bCs/>
        </w:rPr>
      </w:pPr>
    </w:p>
    <w:p w:rsidRDefault="009E1381" w:rsidP="009670C9" w:rsidR="009E138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B25C84">
        <w:rPr>
          <w:bCs/>
        </w:rPr>
        <w:t>567</w:t>
      </w:r>
      <w:r w:rsidR="009670C9">
        <w:rPr>
          <w:bCs/>
        </w:rPr>
        <w:t xml:space="preserve">/18-4 od </w:t>
      </w:r>
      <w:r w:rsidR="00B25C84">
        <w:rPr>
          <w:bCs/>
        </w:rPr>
        <w:t>7</w:t>
      </w:r>
      <w:r w:rsidR="009670C9">
        <w:rPr>
          <w:bCs/>
        </w:rPr>
        <w:t xml:space="preserve">. lipnja 2018. </w:t>
      </w:r>
      <w:r>
        <w:rPr>
          <w:bCs/>
        </w:rPr>
        <w:t xml:space="preserve">godine pokrenut je prethodni postupak nad dužnikom </w:t>
      </w:r>
      <w:r w:rsidR="00B25C84">
        <w:t xml:space="preserve">DVA PAPIRA d.o.o. Zagreb, Glogovečka 4, OIB 00567201959, MBS 080664461.  </w:t>
      </w:r>
    </w:p>
    <w:p w:rsidRDefault="009E1381" w:rsidP="009E1381" w:rsidR="009E1381">
      <w:pPr>
        <w:pStyle w:val="Tijeloteksta"/>
        <w:rPr>
          <w:bCs/>
        </w:rPr>
      </w:pPr>
    </w:p>
    <w:p w:rsidRDefault="009E1381" w:rsidP="009670C9" w:rsidR="009E1381">
      <w:pPr>
        <w:pStyle w:val="Tijeloteksta"/>
        <w:ind w:firstLine="708"/>
        <w:rPr>
          <w:bCs/>
        </w:rPr>
      </w:pPr>
      <w:r>
        <w:rPr>
          <w:bCs/>
        </w:rPr>
        <w:t xml:space="preserve">Istim rješenjem imenovan je privremen stečajni upravitelj </w:t>
      </w:r>
      <w:r w:rsidR="009670C9">
        <w:rPr>
          <w:bCs/>
        </w:rPr>
        <w:t xml:space="preserve">Mijo Rončević </w:t>
      </w:r>
      <w:r>
        <w:rPr>
          <w:bCs/>
        </w:rPr>
        <w:t xml:space="preserve"> iz Osijeka,  sa zadatkom da u roku od 15 dana stečajnom sucu dostavi izvješće o financijsko– gospodarskom stanju stečajnog dužnika mogućnostima provođenja stečajnog postupka nad njegovom imovinom, kao i ispita postoje li kod  dužnika razlozi za otvaranje stečajnog postupka. </w:t>
      </w:r>
    </w:p>
    <w:p w:rsidRDefault="009E1381" w:rsidP="009E1381" w:rsidR="009E1381">
      <w:pPr>
        <w:pStyle w:val="Tijeloteksta"/>
        <w:ind w:firstLine="708"/>
        <w:rPr>
          <w:bCs/>
        </w:rPr>
      </w:pPr>
      <w:r>
        <w:rPr>
          <w:bCs/>
        </w:rPr>
        <w:t xml:space="preserve">  </w:t>
      </w:r>
    </w:p>
    <w:p w:rsidRDefault="00F9509C" w:rsidP="009E1381" w:rsidR="00F9509C">
      <w:pPr>
        <w:pStyle w:val="Tijeloteksta"/>
        <w:ind w:firstLine="708"/>
        <w:rPr>
          <w:bCs/>
        </w:rPr>
      </w:pPr>
    </w:p>
    <w:p w:rsidRDefault="009E1381" w:rsidP="009E1381" w:rsidR="009E1381" w:rsidRPr="006B1FF9">
      <w:pPr>
        <w:pStyle w:val="Tijeloteksta"/>
        <w:ind w:firstLine="708"/>
        <w:rPr>
          <w:bCs/>
        </w:rPr>
      </w:pPr>
      <w:r w:rsidRPr="006B1FF9">
        <w:rPr>
          <w:bCs/>
        </w:rPr>
        <w:t xml:space="preserve">Privremeni stečajni upravitelj obavio je sve potrebne radnje, te je sastavio i dostavio svoje pisano izvješće i nazočio ročištu radi izjašnjenja o prijedlogu i raspravi o </w:t>
      </w:r>
      <w:r w:rsidR="00D1041B" w:rsidRPr="006B1FF9">
        <w:rPr>
          <w:bCs/>
        </w:rPr>
        <w:t>pretpostavkama</w:t>
      </w:r>
      <w:r w:rsidRPr="006B1FF9">
        <w:rPr>
          <w:bCs/>
        </w:rPr>
        <w:t xml:space="preserve"> za otvaranje stečajnog postupka održanog dana </w:t>
      </w:r>
      <w:r w:rsidR="00D17BB5" w:rsidRPr="006B1FF9">
        <w:rPr>
          <w:bCs/>
        </w:rPr>
        <w:t xml:space="preserve">12. srpnja 2018. </w:t>
      </w:r>
      <w:r w:rsidRPr="006B1FF9">
        <w:rPr>
          <w:bCs/>
        </w:rPr>
        <w:t xml:space="preserve">godine. </w:t>
      </w:r>
    </w:p>
    <w:p w:rsidRDefault="009E1381" w:rsidP="009E1381" w:rsidR="009E1381">
      <w:pPr>
        <w:pStyle w:val="Tijeloteksta"/>
        <w:ind w:firstLine="708"/>
        <w:rPr>
          <w:bCs/>
        </w:rPr>
      </w:pPr>
    </w:p>
    <w:p w:rsidRDefault="009E1381" w:rsidP="00A61E6F" w:rsidR="009E1381" w:rsidRPr="00A61E6F">
      <w:pPr>
        <w:ind w:firstLine="708"/>
        <w:jc w:val="both"/>
      </w:pPr>
      <w:r>
        <w:t xml:space="preserve">Uzimajući u obzir obujam poslova i rad privremenog stečajnog upravitelja, sud je </w:t>
      </w:r>
      <w:r w:rsidR="002B3787">
        <w:t>riješio kao u izreci rješenja,</w:t>
      </w:r>
      <w:r>
        <w:t xml:space="preserve"> temeljem članka 119. stav 6. u vezi s člankom 94. </w:t>
      </w:r>
      <w:r w:rsidR="00A61E6F" w:rsidRPr="00305A05">
        <w:t xml:space="preserve">Stečajnog zakona  („Narodne novine“ br. 71/15. </w:t>
      </w:r>
      <w:r w:rsidR="00A61E6F">
        <w:t>i 104/17.</w:t>
      </w:r>
      <w:r w:rsidR="00A61E6F" w:rsidRPr="00305A05">
        <w:t>)</w:t>
      </w:r>
      <w:r w:rsidR="00A61E6F">
        <w:t xml:space="preserve"> i</w:t>
      </w:r>
      <w:r>
        <w:t xml:space="preserve"> članka 2., 4. i 15. Uredbe o kriterijima i načinu obračuna i plaćanja nagrade stečajnim upraviteljima (</w:t>
      </w:r>
      <w:r w:rsidR="002B3787">
        <w:t>"N</w:t>
      </w:r>
      <w:r>
        <w:t>arodne novine</w:t>
      </w:r>
      <w:r w:rsidR="002B3787">
        <w:t xml:space="preserve">" br. </w:t>
      </w:r>
      <w:r>
        <w:t xml:space="preserve"> 105/15).</w:t>
      </w:r>
    </w:p>
    <w:p w:rsidRDefault="009E1381" w:rsidP="009E1381" w:rsidR="009E1381">
      <w:pPr>
        <w:pStyle w:val="Tijeloteksta"/>
        <w:ind w:firstLine="708"/>
        <w:rPr>
          <w:bCs/>
        </w:rPr>
      </w:pPr>
    </w:p>
    <w:p w:rsidRDefault="009E1381" w:rsidP="009E1381" w:rsidR="009E1381">
      <w:pPr>
        <w:pStyle w:val="Tijeloteksta"/>
        <w:rPr>
          <w:sz w:val="20"/>
          <w:szCs w:val="20"/>
        </w:rPr>
      </w:pPr>
    </w:p>
    <w:p w:rsidRDefault="009E1381" w:rsidP="00BA723A" w:rsidR="00A76F90">
      <w:pPr>
        <w:pStyle w:val="Tijeloteksta"/>
        <w:jc w:val="center"/>
      </w:pPr>
      <w:r>
        <w:t xml:space="preserve">U Osijeku </w:t>
      </w:r>
      <w:r w:rsidR="00121517">
        <w:t>1</w:t>
      </w:r>
      <w:r w:rsidR="001D5FB9">
        <w:t>6</w:t>
      </w:r>
      <w:r w:rsidR="00BA723A">
        <w:t>. listopada 2018.</w:t>
      </w:r>
    </w:p>
    <w:p w:rsidRDefault="00616683" w:rsidP="009E1381" w:rsidR="00616683">
      <w:pPr>
        <w:pStyle w:val="Tijeloteksta"/>
      </w:pPr>
    </w:p>
    <w:p w:rsidRDefault="00B62F42" w:rsidP="00B62F42" w:rsidR="00B62F4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62F42" w:rsidP="00B62F42" w:rsidR="00B62F42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B62F42" w:rsidP="00B62F42" w:rsidR="00B62F42">
      <w:pPr>
        <w:jc w:val="both"/>
      </w:pPr>
    </w:p>
    <w:p w:rsidRDefault="00B62F42" w:rsidP="00B62F42" w:rsidR="00B62F42">
      <w:pPr>
        <w:pStyle w:val="Tijeloteksta"/>
      </w:pPr>
    </w:p>
    <w:p w:rsidRDefault="00B62F42" w:rsidP="00B62F42" w:rsidR="00B62F42">
      <w:pPr>
        <w:pStyle w:val="Tijeloteksta"/>
        <w:jc w:val="left"/>
      </w:pPr>
    </w:p>
    <w:p w:rsidRDefault="00B62F42" w:rsidP="00B62F42" w:rsidR="00B62F42">
      <w:pPr>
        <w:pStyle w:val="Tijeloteksta"/>
        <w:jc w:val="left"/>
      </w:pPr>
      <w:r>
        <w:t>UPUTA O PRAVNOM LIJEKU:</w:t>
      </w:r>
    </w:p>
    <w:p w:rsidRDefault="00B62F42" w:rsidP="00B62F42" w:rsidR="00B62F4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62F42" w:rsidP="00B62F42" w:rsidR="00B62F42">
      <w:pPr>
        <w:pStyle w:val="Tijeloteksta"/>
        <w:jc w:val="left"/>
      </w:pPr>
    </w:p>
    <w:p w:rsidRDefault="00B62F42" w:rsidP="00B62F42" w:rsidR="00B62F42">
      <w:pPr>
        <w:pStyle w:val="Tijeloteksta"/>
        <w:jc w:val="left"/>
      </w:pPr>
      <w:r>
        <w:t>DNA</w:t>
      </w:r>
    </w:p>
    <w:p w:rsidRDefault="00B62F42" w:rsidP="00B62F42" w:rsidR="00B62F42">
      <w:pPr>
        <w:pStyle w:val="Tijeloteksta"/>
        <w:numPr>
          <w:ilvl w:val="0"/>
          <w:numId w:val="2"/>
        </w:numPr>
        <w:jc w:val="left"/>
      </w:pPr>
      <w:r>
        <w:t xml:space="preserve">Stečajni upravitelj Mijo Rončević    </w:t>
      </w:r>
    </w:p>
    <w:p w:rsidRDefault="00B62F42" w:rsidP="00B62F42" w:rsidR="00B62F42">
      <w:pPr>
        <w:pStyle w:val="Tijeloteksta"/>
        <w:numPr>
          <w:ilvl w:val="0"/>
          <w:numId w:val="2"/>
        </w:numPr>
        <w:jc w:val="left"/>
      </w:pPr>
      <w:r>
        <w:t>e-oglasna ploča suda</w:t>
      </w:r>
    </w:p>
    <w:p w:rsidRDefault="00B62F42" w:rsidP="00B62F42" w:rsidR="00B62F42">
      <w:pPr>
        <w:pStyle w:val="Tijeloteksta"/>
        <w:numPr>
          <w:ilvl w:val="0"/>
          <w:numId w:val="2"/>
        </w:numPr>
        <w:jc w:val="left"/>
      </w:pPr>
      <w:r>
        <w:t xml:space="preserve">Računovodstvo suda-nakon pravomoćnosti </w:t>
      </w:r>
    </w:p>
    <w:p w:rsidRDefault="00B62F42" w:rsidP="00B62F42" w:rsidR="00B62F42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r w:rsidR="00121517">
        <w:t>1</w:t>
      </w:r>
      <w:r w:rsidR="001D5FB9">
        <w:t>5</w:t>
      </w:r>
      <w:r w:rsidR="00121517">
        <w:t>.11.</w:t>
      </w:r>
      <w:r>
        <w:t xml:space="preserve"> </w:t>
      </w: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sectPr w:rsidSect="00F9509C" w:rsidR="00B62F4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8E7" w:rsidP="00F9509C" w:rsidR="00D228E7">
      <w:r>
        <w:separator/>
      </w:r>
    </w:p>
  </w:endnote>
  <w:endnote w:id="0" w:type="continuationSeparator">
    <w:p w:rsidRDefault="00D228E7" w:rsidP="00F9509C" w:rsidR="00D22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8E7" w:rsidP="00F9509C" w:rsidR="00D228E7">
      <w:r>
        <w:separator/>
      </w:r>
    </w:p>
  </w:footnote>
  <w:footnote w:id="0" w:type="continuationSeparator">
    <w:p w:rsidRDefault="00D228E7" w:rsidP="00F9509C" w:rsidR="00D228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785065"/>
      <w:docPartObj>
        <w:docPartGallery w:val="Page Numbers (Top of Page)"/>
        <w:docPartUnique/>
      </w:docPartObj>
    </w:sdtPr>
    <w:sdtEndPr/>
    <w:sdtContent>
      <w:p w:rsidRDefault="00F9509C" w:rsidP="00F9509C" w:rsidR="00F9509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23A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 </w:t>
        </w:r>
        <w:r>
          <w:rPr>
            <w:sz w:val="22"/>
            <w:szCs w:val="22"/>
          </w:rPr>
          <w:t>3 St-</w:t>
        </w:r>
        <w:r w:rsidR="00E11100">
          <w:rPr>
            <w:sz w:val="22"/>
            <w:szCs w:val="22"/>
          </w:rPr>
          <w:t>567</w:t>
        </w:r>
        <w:r>
          <w:rPr>
            <w:sz w:val="22"/>
            <w:szCs w:val="22"/>
          </w:rPr>
          <w:t>/18-1</w:t>
        </w:r>
        <w:r w:rsidR="00E11100">
          <w:rPr>
            <w:sz w:val="22"/>
            <w:szCs w:val="22"/>
          </w:rPr>
          <w:t>1</w:t>
        </w:r>
      </w:p>
    </w:sdtContent>
  </w:sdt>
  <w:p w:rsidRDefault="00F9509C" w:rsidR="00F950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3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705"/>
    <w:rsid w:val="000111B1"/>
    <w:rsid w:val="00015AF6"/>
    <w:rsid w:val="000821A1"/>
    <w:rsid w:val="00111C6D"/>
    <w:rsid w:val="00121517"/>
    <w:rsid w:val="001D5FB9"/>
    <w:rsid w:val="00265B60"/>
    <w:rsid w:val="002B3787"/>
    <w:rsid w:val="00321FE4"/>
    <w:rsid w:val="00333DFF"/>
    <w:rsid w:val="003831DE"/>
    <w:rsid w:val="003E4705"/>
    <w:rsid w:val="00616683"/>
    <w:rsid w:val="00662D00"/>
    <w:rsid w:val="006B1FF9"/>
    <w:rsid w:val="006D5DDA"/>
    <w:rsid w:val="006E79E4"/>
    <w:rsid w:val="007163BE"/>
    <w:rsid w:val="00811937"/>
    <w:rsid w:val="00857A9E"/>
    <w:rsid w:val="009058D6"/>
    <w:rsid w:val="009670C9"/>
    <w:rsid w:val="009B5612"/>
    <w:rsid w:val="009B61B7"/>
    <w:rsid w:val="009B7B8D"/>
    <w:rsid w:val="009D51C9"/>
    <w:rsid w:val="009E1381"/>
    <w:rsid w:val="009F18F6"/>
    <w:rsid w:val="00A61E6F"/>
    <w:rsid w:val="00A76F90"/>
    <w:rsid w:val="00A85C8B"/>
    <w:rsid w:val="00B23B4C"/>
    <w:rsid w:val="00B25C84"/>
    <w:rsid w:val="00B62F42"/>
    <w:rsid w:val="00B903D6"/>
    <w:rsid w:val="00BA723A"/>
    <w:rsid w:val="00C25AE6"/>
    <w:rsid w:val="00CE41CF"/>
    <w:rsid w:val="00D1041B"/>
    <w:rsid w:val="00D17BB5"/>
    <w:rsid w:val="00D228E7"/>
    <w:rsid w:val="00D62D4A"/>
    <w:rsid w:val="00E11100"/>
    <w:rsid w:val="00E22DD7"/>
    <w:rsid w:val="00E832E9"/>
    <w:rsid w:val="00F602FB"/>
    <w:rsid w:val="00F81854"/>
    <w:rsid w:val="00F9509C"/>
    <w:rsid w:val="00FA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38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E138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E138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E1381"/>
    <w:pPr>
      <w:ind w:left="720"/>
      <w:contextualSpacing/>
    </w:pPr>
  </w:style>
  <w:style w:styleId="Naglaeno" w:type="character">
    <w:name w:val="Strong"/>
    <w:basedOn w:val="Zadanifontodlomka"/>
    <w:qFormat/>
    <w:rsid w:val="009E138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13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138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50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509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A72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A72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23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23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38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E138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E138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E1381"/>
    <w:pPr>
      <w:ind w:left="720"/>
      <w:contextualSpacing/>
    </w:pPr>
  </w:style>
  <w:style w:styleId="Naglaeno" w:type="character">
    <w:name w:val="Strong"/>
    <w:basedOn w:val="Zadanifontodlomka"/>
    <w:qFormat/>
    <w:rsid w:val="009E138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13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138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50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509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A72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A723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23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23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2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6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059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6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920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58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St-567/2018</izvorni_sadrzaj>
    <derivirana_varijabla naziv="DomainObject.Predmet.OznakaBroj_1">St-567/2018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DVA PAPIRA d.o.o.</izvorni_sadrzaj>
    <derivirana_varijabla naziv="DomainObject.Predmet.ProtustrankaFormated_1">  DVA PAPIRA d.o.o.</derivirana_varijabla>
  </DomainObject.Predmet.ProtustrankaFormated>
  <DomainObject.Predmet.ProtustrankaFormatedOIB>
    <izvorni_sadrzaj>  DVA PAPIRA d.o.o., OIB 00567201959</izvorni_sadrzaj>
    <derivirana_varijabla naziv="DomainObject.Predmet.ProtustrankaFormatedOIB_1">  DVA PAPIRA d.o.o., OIB 00567201959</derivirana_varijabla>
  </DomainObject.Predmet.ProtustrankaFormatedOIB>
  <DomainObject.Predmet.ProtustrankaFormatedWithAdress>
    <izvorni_sadrzaj> DVA PAPIRA d.o.o., Glogovečka 4, 10000 Zagreb</izvorni_sadrzaj>
    <derivirana_varijabla naziv="DomainObject.Predmet.ProtustrankaFormatedWithAdress_1"> DVA PAPIRA d.o.o., Glogovečka 4, 10000 Zagreb</derivirana_varijabla>
  </DomainObject.Predmet.ProtustrankaFormatedWithAdress>
  <DomainObject.Predmet.ProtustrankaFormatedWithAdressOIB>
    <izvorni_sadrzaj> DVA PAPIRA d.o.o., OIB 00567201959, Glogovečka 4, 10000 Zagreb</izvorni_sadrzaj>
    <derivirana_varijabla naziv="DomainObject.Predmet.ProtustrankaFormatedWithAdressOIB_1"> DVA PAPIRA d.o.o., OIB 00567201959, Glogovečka 4, 10000 Zagreb</derivirana_varijabla>
  </DomainObject.Predmet.ProtustrankaFormatedWithAdressOIB>
  <DomainObject.Predmet.ProtustrankaWithAdress>
    <izvorni_sadrzaj>DVA PAPIRA d.o.o. Glogovečka 4, 10000 Zagreb</izvorni_sadrzaj>
    <derivirana_varijabla naziv="DomainObject.Predmet.ProtustrankaWithAdress_1">DVA PAPIRA d.o.o. Glogovečka 4, 10000 Zagreb</derivirana_varijabla>
  </DomainObject.Predmet.ProtustrankaWithAdress>
  <DomainObject.Predmet.ProtustrankaWithAdressOIB>
    <izvorni_sadrzaj>DVA PAPIRA d.o.o., OIB 00567201959, Glogovečka 4, 10000 Zagreb</izvorni_sadrzaj>
    <derivirana_varijabla naziv="DomainObject.Predmet.ProtustrankaWithAdressOIB_1">DVA PAPIRA d.o.o., OIB 00567201959, Glogovečka 4, 10000 Zagreb</derivirana_varijabla>
  </DomainObject.Predmet.ProtustrankaWithAdressOIB>
  <DomainObject.Predmet.ProtustrankaNazivFormated>
    <izvorni_sadrzaj>DVA PAPIRA d.o.o.</izvorni_sadrzaj>
    <derivirana_varijabla naziv="DomainObject.Predmet.ProtustrankaNazivFormated_1">DVA PAPIRA d.o.o.</derivirana_varijabla>
  </DomainObject.Predmet.ProtustrankaNazivFormated>
  <DomainObject.Predmet.ProtustrankaNazivFormatedOIB>
    <izvorni_sadrzaj>DVA PAPIRA d.o.o., OIB 00567201959</izvorni_sadrzaj>
    <derivirana_varijabla naziv="DomainObject.Predmet.ProtustrankaNazivFormatedOIB_1">DVA PAPIRA d.o.o., OIB 00567201959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 PAPIRA d.o.o.</item>
    </izvorni_sadrzaj>
    <derivirana_varijabla naziv="DomainObject.Predmet.ProtuStrankaListFormated_1">
      <item>DVA PAPIRA d.o.o.</item>
    </derivirana_varijabla>
  </DomainObject.Predmet.ProtuStrankaListFormated>
  <DomainObject.Predmet.ProtuStrankaListFormatedOIB>
    <izvorni_sadrzaj>
      <item>DVA PAPIRA d.o.o., OIB 00567201959</item>
    </izvorni_sadrzaj>
    <derivirana_varijabla naziv="DomainObject.Predmet.ProtuStrankaListFormatedOIB_1">
      <item>DVA PAPIRA d.o.o., OIB 00567201959</item>
    </derivirana_varijabla>
  </DomainObject.Predmet.ProtuStrankaListFormatedOIB>
  <DomainObject.Predmet.ProtuStrankaListFormatedWithAdress>
    <izvorni_sadrzaj>
      <item>DVA PAPIRA d.o.o., Glogovečka 4, 10000 Zagreb</item>
    </izvorni_sadrzaj>
    <derivirana_varijabla naziv="DomainObject.Predmet.ProtuStrankaListFormatedWithAdress_1">
      <item>DVA PAPIRA d.o.o., Glogovečka 4, 10000 Zagreb</item>
    </derivirana_varijabla>
  </DomainObject.Predmet.ProtuStrankaListFormatedWithAdress>
  <DomainObject.Predmet.ProtuStrankaListFormatedWithAdressOIB>
    <izvorni_sadrzaj>
      <item>DVA PAPIRA d.o.o., OIB 00567201959, Glogovečka 4, 10000 Zagreb</item>
    </izvorni_sadrzaj>
    <derivirana_varijabla naziv="DomainObject.Predmet.ProtuStrankaListFormatedWithAdressOIB_1">
      <item>DVA PAPIRA d.o.o., OIB 00567201959, Glogovečka 4, 10000 Zagreb</item>
    </derivirana_varijabla>
  </DomainObject.Predmet.ProtuStrankaListFormatedWithAdressOIB>
  <DomainObject.Predmet.ProtuStrankaListNazivFormated>
    <izvorni_sadrzaj>
      <item>DVA PAPIRA d.o.o.</item>
    </izvorni_sadrzaj>
    <derivirana_varijabla naziv="DomainObject.Predmet.ProtuStrankaListNazivFormated_1">
      <item>DVA PAPIRA d.o.o.</item>
    </derivirana_varijabla>
  </DomainObject.Predmet.ProtuStrankaListNazivFormated>
  <DomainObject.Predmet.ProtuStrankaListNazivFormatedOIB>
    <izvorni_sadrzaj>
      <item>DVA PAPIRA d.o.o., OIB 00567201959</item>
    </izvorni_sadrzaj>
    <derivirana_varijabla naziv="DomainObject.Predmet.ProtuStrankaListNazivFormatedOIB_1">
      <item>DVA PAPIRA d.o.o., OIB 00567201959</item>
    </derivirana_varijabla>
  </DomainObject.Predmet.ProtuStrankaListNazivFormatedOIB>
  <DomainObject.Predmet.OstaliListFormated>
    <izvorni_sadrzaj>
      <item>Marko Šlopar</item>
    </izvorni_sadrzaj>
    <derivirana_varijabla naziv="DomainObject.Predmet.OstaliListFormated_1">
      <item>Marko Šlopar</item>
    </derivirana_varijabla>
  </DomainObject.Predmet.OstaliListFormated>
  <DomainObject.Predmet.OstaliListFormatedOIB>
    <izvorni_sadrzaj>
      <item>Marko Šlopar, OIB 96575133232</item>
    </izvorni_sadrzaj>
    <derivirana_varijabla naziv="DomainObject.Predmet.OstaliListFormatedOIB_1">
      <item>Marko Šlopar, OIB 96575133232</item>
    </derivirana_varijabla>
  </DomainObject.Predmet.OstaliListFormatedOIB>
  <DomainObject.Predmet.OstaliListFormatedWithAdress>
    <izvorni_sadrzaj>
      <item>Marko Šlopar, Glogovečka 4, 10000 Zagreb</item>
    </izvorni_sadrzaj>
    <derivirana_varijabla naziv="DomainObject.Predmet.OstaliListFormatedWithAdress_1">
      <item>Marko Šlopar, Glogovečka 4, 10000 Zagreb</item>
    </derivirana_varijabla>
  </DomainObject.Predmet.OstaliListFormatedWithAdress>
  <DomainObject.Predmet.OstaliListFormatedWithAdressOIB>
    <izvorni_sadrzaj>
      <item>Marko Šlopar, OIB 96575133232, Glogovečka 4, 10000 Zagreb</item>
    </izvorni_sadrzaj>
    <derivirana_varijabla naziv="DomainObject.Predmet.OstaliListFormatedWithAdressOIB_1">
      <item>Marko Šlopar, OIB 96575133232, Glogovečka 4, 10000 Zagreb</item>
    </derivirana_varijabla>
  </DomainObject.Predmet.OstaliListFormatedWithAdressOIB>
  <DomainObject.Predmet.OstaliListNazivFormated>
    <izvorni_sadrzaj>
      <item>Marko Šlopar</item>
    </izvorni_sadrzaj>
    <derivirana_varijabla naziv="DomainObject.Predmet.OstaliListNazivFormated_1">
      <item>Marko Šlopar</item>
    </derivirana_varijabla>
  </DomainObject.Predmet.OstaliListNazivFormated>
  <DomainObject.Predmet.OstaliListNazivFormatedOIB>
    <izvorni_sadrzaj>
      <item>Marko Šlopar, OIB 96575133232</item>
    </izvorni_sadrzaj>
    <derivirana_varijabla naziv="DomainObject.Predmet.OstaliListNazivFormatedOIB_1">
      <item>Marko Šlopar, OIB 96575133232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 PAPIRA d.o.o.</izvorni_sadrzaj>
    <derivirana_varijabla naziv="DomainObject.Predmet.ProtustrankaIDrugi_1">DVA PAPIRA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DVA PAPIRA d.o.o., OIB 00567201959, Glogovečka 4, 10000 Zagreb</izvorni_sadrzaj>
    <derivirana_varijabla naziv="DomainObject.Predmet.ProtustrankaIDrugiAdressOIB_1">DVA PAPIRA d.o.o., OIB 00567201959, Glogovečka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DVA PAPIRA d.o.o.</item>
      <item>FINA Regionalni centar Zagreb</item>
      <item>Marko Šlopar</item>
    </izvorni_sadrzaj>
    <derivirana_varijabla naziv="DomainObject.Predmet.SudioniciListNaziv_1">
      <item>DVA PAPIRA d.o.o.</item>
      <item>FINA Regionalni centar Zagreb</item>
      <item>Marko Šlopar</item>
    </derivirana_varijabla>
  </DomainObject.Predmet.SudioniciListNaziv>
  <DomainObject.Predmet.SudioniciListAdressOIB>
    <izvorni_sadrzaj>
      <item>DVA PAPIRA d.o.o., OIB 00567201959, Glogovečka 4,10000 Zagreb</item>
      <item>FINA Regionalni centar Zagreb, OIB 85821130368, Trg svibanjskih žrtava 1995. 1,10000 Zagreb</item>
      <item>Marko Šlopar, OIB 96575133232, Glogovečka 4,10000 Zagreb</item>
    </izvorni_sadrzaj>
    <derivirana_varijabla naziv="DomainObject.Predmet.SudioniciListAdressOIB_1">
      <item>DVA PAPIRA d.o.o., OIB 00567201959, Glogovečka 4,10000 Zagreb</item>
      <item>FINA Regionalni centar Zagreb, OIB 85821130368, Trg svibanjskih žrtava 1995. 1,10000 Zagreb</item>
      <item>Marko Šlopar, OIB 96575133232, Glogovečka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00567201959</item>
      <item>, OIB 85821130368</item>
      <item>, OIB 96575133232</item>
    </izvorni_sadrzaj>
    <derivirana_varijabla naziv="DomainObject.Predmet.SudioniciListNazivOIB_1">
      <item>, OIB 00567201959</item>
      <item>, OIB 85821130368</item>
      <item>, OIB 96575133232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srpnja 2018.</izvorni_sadrzaj>
    <derivirana_varijabla naziv="DomainObject.PredzadnjaOdlukaIzPredmeta.DatumDonosenjaOdluke_1">3. srpnja 2018.</derivirana_varijabla>
  </DomainObject.PredzadnjaOdlukaIzPredmeta.DatumDonosenjaOdluke>
  <DomainObject.PredzadnjaOdlukaIzPredmeta.Oznaka>
    <izvorni_sadrzaj>St-567/2018-8</izvorni_sadrzaj>
    <derivirana_varijabla naziv="DomainObject.PredzadnjaOdlukaIzPredmeta.Oznaka_1">St-567/2018-8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3890B-2FFC-406C-B80D-C1DDDF96E2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2251</properties:Characters>
  <properties:Lines>84</properties:Lines>
  <properties:Paragraphs>25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2018-09-20T06:11:00Z</dcterms:created>
  <dc:creator>Sanja Ban</dc:creator>
  <dc:description/>
  <cp:keywords/>
  <cp:lastModifiedBy>Sanja Ban</cp:lastModifiedBy>
  <cp:lastPrinted>2018-10-16T11:01:00Z</cp:lastPrinted>
  <dcterms:modified xmlns:xsi="http://www.w3.org/2001/XMLSchema-instance" xsi:type="dcterms:W3CDTF">2018-10-16T11:03:00Z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 - određivanje nagrade 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