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fb6e" w14:paraId="784fb6e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4D55A9">
        <w:t>654/16-11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4D55A9" w:rsidRPr="004D55A9">
        <w:t>M.M. BAU j.d.o.o. za graditeljstvo, trgovinu i usluge, Vinkovci, Brčanska 30, MBS: 030156311, OIB: 74130700052</w:t>
      </w:r>
      <w:r w:rsidRPr="005F32B9">
        <w:t xml:space="preserve">, </w:t>
      </w:r>
      <w:r w:rsidR="008D6901" w:rsidRPr="005D1548">
        <w:t>dana</w:t>
      </w:r>
      <w:r w:rsidR="00AC1DB4">
        <w:t xml:space="preserve"> 12</w:t>
      </w:r>
      <w:r w:rsidR="00E94D82">
        <w:t>. srpnja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4D55A9" w:rsidP="004D55A9" w:rsidR="009A6857">
      <w:pPr>
        <w:pStyle w:val="Tijeloteksta"/>
        <w:numPr>
          <w:ilvl w:val="0"/>
          <w:numId w:val="25"/>
        </w:numPr>
      </w:pPr>
      <w:r>
        <w:rPr>
          <w:bCs/>
        </w:rPr>
        <w:t>Stečajnoj upraviteljici</w:t>
      </w:r>
      <w:r w:rsidR="00E94D82">
        <w:rPr>
          <w:bCs/>
        </w:rPr>
        <w:t xml:space="preserve"> </w:t>
      </w:r>
      <w:r>
        <w:t>Lidiji</w:t>
      </w:r>
      <w:r w:rsidRPr="004D55A9">
        <w:t xml:space="preserve"> Balog, Vinogradska 17, Bilje, OIB 90656042786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Pr="004D55A9">
        <w:t>M.M. BAU j.d.o.o. za graditeljstvo, trgovinu i usluge, Vinkovci, Brčanska 30, MBS: 030156311, OIB: 74130700052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upravitelja  </w:t>
      </w:r>
      <w:r w:rsidR="004D55A9">
        <w:t>Lidije Balog iz Bilja</w:t>
      </w:r>
      <w:r w:rsidR="00AC1DB4">
        <w:t>, IBAN</w:t>
      </w:r>
      <w:r w:rsidR="00747DCE">
        <w:t xml:space="preserve">: </w:t>
      </w:r>
      <w:r w:rsidR="004D55A9">
        <w:t>HR3224840083113582500</w:t>
      </w:r>
      <w:r w:rsidR="00747DCE">
        <w:t xml:space="preserve">, sa kontovnika </w:t>
      </w:r>
      <w:r w:rsidR="004D55A9">
        <w:t>8500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4D55A9">
        <w:rPr>
          <w:bCs/>
        </w:rPr>
        <w:t>654/16-3</w:t>
      </w:r>
      <w:r>
        <w:rPr>
          <w:bCs/>
        </w:rPr>
        <w:t xml:space="preserve"> od </w:t>
      </w:r>
      <w:r w:rsidR="004D55A9">
        <w:rPr>
          <w:bCs/>
        </w:rPr>
        <w:t>4. svibnja</w:t>
      </w:r>
      <w:r>
        <w:rPr>
          <w:bCs/>
        </w:rPr>
        <w:t xml:space="preserve"> 2016. godine pokrenut je prethodni postupak nad dužnikom </w:t>
      </w:r>
      <w:r w:rsidR="004D55A9" w:rsidRPr="004D55A9">
        <w:t>M.M. BAU j.d.o.o. za graditeljstvo, trgovinu i usluge, Vinkovci, Brčanska 30, MBS: 030156311, OIB: 74130700052</w:t>
      </w:r>
      <w:r>
        <w:rPr>
          <w:bCs/>
        </w:rPr>
        <w:t>. Istim rješenjem imenovan</w:t>
      </w:r>
      <w:r w:rsidR="004D55A9">
        <w:rPr>
          <w:bCs/>
        </w:rPr>
        <w:t>a je privremena stečajna</w:t>
      </w:r>
      <w:r>
        <w:rPr>
          <w:bCs/>
        </w:rPr>
        <w:t xml:space="preserve"> upravitelj</w:t>
      </w:r>
      <w:r w:rsidR="004D55A9">
        <w:rPr>
          <w:bCs/>
        </w:rPr>
        <w:t>ica</w:t>
      </w:r>
      <w:r>
        <w:rPr>
          <w:bCs/>
        </w:rPr>
        <w:t xml:space="preserve"> </w:t>
      </w:r>
      <w:r w:rsidR="004D55A9">
        <w:t>Lidija</w:t>
      </w:r>
      <w:r w:rsidR="004D55A9" w:rsidRPr="004D55A9">
        <w:t xml:space="preserve"> Balog, Vinogradska 17, Bilje, OIB 90656042786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4D55A9" w:rsidP="00916CB5" w:rsidR="004D55A9">
      <w:pPr>
        <w:pStyle w:val="Tijeloteksta"/>
        <w:ind w:firstLine="708"/>
        <w:rPr>
          <w:bCs/>
        </w:rPr>
      </w:pPr>
    </w:p>
    <w:p w:rsidRDefault="004D55A9" w:rsidP="00916CB5" w:rsidR="004D55A9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AC1DB4" w:rsidP="00AC1DB4" w:rsidR="00AC1DB4">
      <w:pPr>
        <w:jc w:val="right"/>
      </w:pPr>
      <w:r>
        <w:t>13 St-</w:t>
      </w:r>
      <w:r w:rsidR="004D55A9">
        <w:t>654/16-11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AC1DB4" w:rsidR="00BF1A8F">
      <w:pPr>
        <w:pStyle w:val="Tijeloteksta"/>
        <w:ind w:firstLine="708"/>
        <w:rPr>
          <w:bCs/>
        </w:rPr>
      </w:pPr>
      <w:r>
        <w:rPr>
          <w:bCs/>
        </w:rPr>
        <w:t>postupka nad njegovom imovin</w:t>
      </w:r>
      <w:r w:rsidR="004D55A9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4D55A9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Privremena stečajna</w:t>
      </w:r>
      <w:r w:rsidR="00B03C6B">
        <w:rPr>
          <w:bCs/>
        </w:rPr>
        <w:t xml:space="preserve"> upravitelj</w:t>
      </w:r>
      <w:r>
        <w:rPr>
          <w:bCs/>
        </w:rPr>
        <w:t>ica obavila</w:t>
      </w:r>
      <w:r w:rsidR="00B03C6B">
        <w:rPr>
          <w:bCs/>
        </w:rPr>
        <w:t xml:space="preserve"> je sve</w:t>
      </w:r>
      <w:r>
        <w:rPr>
          <w:bCs/>
        </w:rPr>
        <w:t xml:space="preserve"> potrebne radnje, te je sastavila i dostavila svoje pisano izvješće i nazočila</w:t>
      </w:r>
      <w:r w:rsidR="00B03C6B">
        <w:rPr>
          <w:bCs/>
        </w:rPr>
        <w:t xml:space="preserve"> ročištu radi izjašnjenja o prijedlogu i raspravi o pretpostavkama  za otvaranje stečajnog postupka održanog dana </w:t>
      </w:r>
      <w:r>
        <w:rPr>
          <w:bCs/>
        </w:rPr>
        <w:t>7. lipnja</w:t>
      </w:r>
      <w:r w:rsidR="00B03C6B"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4D55A9">
        <w:rPr>
          <w:bCs/>
        </w:rPr>
        <w:t>9. lipnja 2016. godine privremena stečajna</w:t>
      </w:r>
      <w:r>
        <w:rPr>
          <w:bCs/>
        </w:rPr>
        <w:t xml:space="preserve"> upravitelj</w:t>
      </w:r>
      <w:r w:rsidR="004D55A9">
        <w:rPr>
          <w:bCs/>
        </w:rPr>
        <w:t xml:space="preserve">ica u spis je dostavila </w:t>
      </w:r>
      <w:r>
        <w:rPr>
          <w:bCs/>
        </w:rPr>
        <w:t xml:space="preserve">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AC1DB4" w:rsidP="00276417" w:rsidR="009A6857">
      <w:pPr>
        <w:pStyle w:val="Tijeloteksta"/>
        <w:jc w:val="center"/>
      </w:pPr>
      <w:r>
        <w:t>U Osijeku 12</w:t>
      </w:r>
      <w:r w:rsidR="007E4D9D">
        <w:t>. srpanj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4D55A9" w:rsidP="009A6857" w:rsidR="004D55A9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4C7B60">
        <w:t>1/8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27D5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5A9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7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7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7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7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7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7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7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7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2016.</izvorni_sadrzaj>
    <derivirana_varijabla naziv="DomainObject.Predmet.DatumRjesavanja_1">7.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St-654/2016</izvorni_sadrzaj>
    <derivirana_varijabla naziv="DomainObject.Predmet.OznakaBroj_1">St-654/2016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M.M. BAU j.d.o.o. za graditeljstvo, trgovinu i usluge</izvorni_sadrzaj>
    <derivirana_varijabla naziv="DomainObject.Predmet.ProtustrankaFormated_1">  M.M. BAU j.d.o.o. za graditeljstvo, trgovinu i usluge</derivirana_varijabla>
  </DomainObject.Predmet.ProtustrankaFormated>
  <DomainObject.Predmet.ProtustrankaFormatedOIB>
    <izvorni_sadrzaj>  M.M. BAU j.d.o.o. za graditeljstvo, trgovinu i usluge, OIB 74130700052</izvorni_sadrzaj>
    <derivirana_varijabla naziv="DomainObject.Predmet.ProtustrankaFormatedOIB_1">  M.M. BAU j.d.o.o. za graditeljstvo, trgovinu i usluge, OIB 74130700052</derivirana_varijabla>
  </DomainObject.Predmet.ProtustrankaFormatedOIB>
  <DomainObject.Predmet.ProtustrankaFormatedWithAdress>
    <izvorni_sadrzaj> M.M. BAU j.d.o.o. za graditeljstvo, trgovinu i usluge, Brčanska 30, 32100 Vinkovci</izvorni_sadrzaj>
    <derivirana_varijabla naziv="DomainObject.Predmet.ProtustrankaFormatedWithAdress_1"> M.M. BAU j.d.o.o. za graditeljstvo, trgovinu i usluge, Brčanska 30, 32100 Vinkovci</derivirana_varijabla>
  </DomainObject.Predmet.ProtustrankaFormatedWithAdress>
  <DomainObject.Predmet.ProtustrankaFormatedWithAdressOIB>
    <izvorni_sadrzaj> M.M. BAU j.d.o.o. za graditeljstvo, trgovinu i usluge, OIB 74130700052, Brčanska 30, 32100 Vinkovci</izvorni_sadrzaj>
    <derivirana_varijabla naziv="DomainObject.Predmet.ProtustrankaFormatedWithAdressOIB_1"> M.M. BAU j.d.o.o. za graditeljstvo, trgovinu i usluge, OIB 74130700052, Brčanska 30, 32100 Vinkovci</derivirana_varijabla>
  </DomainObject.Predmet.ProtustrankaFormatedWithAdressOIB>
  <DomainObject.Predmet.ProtustrankaWithAdress>
    <izvorni_sadrzaj>M.M. BAU j.d.o.o. za graditeljstvo, trgovinu i usluge Brčanska 30, 32100 Vinkovci</izvorni_sadrzaj>
    <derivirana_varijabla naziv="DomainObject.Predmet.ProtustrankaWithAdress_1">M.M. BAU j.d.o.o. za graditeljstvo, trgovinu i usluge Brčanska 30, 32100 Vinkovci</derivirana_varijabla>
  </DomainObject.Predmet.ProtustrankaWithAdress>
  <DomainObject.Predmet.ProtustrankaWithAdressOIB>
    <izvorni_sadrzaj>M.M. BAU j.d.o.o. za graditeljstvo, trgovinu i usluge, OIB 74130700052, Brčanska 30, 32100 Vinkovci</izvorni_sadrzaj>
    <derivirana_varijabla naziv="DomainObject.Predmet.ProtustrankaWithAdressOIB_1">M.M. BAU j.d.o.o. za graditeljstvo, trgovinu i usluge, OIB 74130700052, Brčanska 30, 32100 Vinkovci</derivirana_varijabla>
  </DomainObject.Predmet.ProtustrankaWithAdressOIB>
  <DomainObject.Predmet.ProtustrankaNazivFormated>
    <izvorni_sadrzaj>M.M. BAU j.d.o.o. za graditeljstvo, trgovinu i usluge</izvorni_sadrzaj>
    <derivirana_varijabla naziv="DomainObject.Predmet.ProtustrankaNazivFormated_1">M.M. BAU j.d.o.o. za graditeljstvo, trgovinu i usluge</derivirana_varijabla>
  </DomainObject.Predmet.ProtustrankaNazivFormated>
  <DomainObject.Predmet.ProtustrankaNazivFormatedOIB>
    <izvorni_sadrzaj>M.M. BAU j.d.o.o. za graditeljstvo, trgovinu i usluge, OIB 74130700052</izvorni_sadrzaj>
    <derivirana_varijabla naziv="DomainObject.Predmet.ProtustrankaNazivFormatedOIB_1">M.M. BAU j.d.o.o. za graditeljstvo, trgovinu i usluge, OIB 74130700052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M.M. BAU j.d.o.o. za graditeljstvo, trgovinu i usluge</item>
    </izvorni_sadrzaj>
    <derivirana_varijabla naziv="DomainObject.Predmet.ProtuStrankaListFormated_1">
      <item>M.M. BAU j.d.o.o. za graditeljstvo, trgovinu i usluge</item>
    </derivirana_varijabla>
  </DomainObject.Predmet.ProtuStrankaListFormated>
  <DomainObject.Predmet.ProtuStrankaListFormatedOIB>
    <izvorni_sadrzaj>
      <item>M.M. BAU j.d.o.o. za graditeljstvo, trgovinu i usluge, OIB 74130700052</item>
    </izvorni_sadrzaj>
    <derivirana_varijabla naziv="DomainObject.Predmet.ProtuStrankaListFormatedOIB_1">
      <item>M.M. BAU j.d.o.o. za graditeljstvo, trgovinu i usluge, OIB 74130700052</item>
    </derivirana_varijabla>
  </DomainObject.Predmet.ProtuStrankaListFormatedOIB>
  <DomainObject.Predmet.ProtuStrankaListFormatedWithAdress>
    <izvorni_sadrzaj>
      <item>M.M. BAU j.d.o.o. za graditeljstvo, trgovinu i usluge, Brčanska 30, 32100 Vinkovci</item>
    </izvorni_sadrzaj>
    <derivirana_varijabla naziv="DomainObject.Predmet.ProtuStrankaListFormatedWithAdress_1">
      <item>M.M. BAU j.d.o.o. za graditeljstvo, trgovinu i usluge, Brčanska 30, 32100 Vinkovci</item>
    </derivirana_varijabla>
  </DomainObject.Predmet.ProtuStrankaListFormatedWithAdress>
  <DomainObject.Predmet.ProtuStrankaListFormatedWithAdressOIB>
    <izvorni_sadrzaj>
      <item>M.M. BAU j.d.o.o. za graditeljstvo, trgovinu i usluge, OIB 74130700052, Brčanska 30, 32100 Vinkovci</item>
    </izvorni_sadrzaj>
    <derivirana_varijabla naziv="DomainObject.Predmet.ProtuStrankaListFormatedWithAdressOIB_1">
      <item>M.M. BAU j.d.o.o. za graditeljstvo, trgovinu i usluge, OIB 74130700052, Brčanska 30, 32100 Vinkovci</item>
    </derivirana_varijabla>
  </DomainObject.Predmet.ProtuStrankaListFormatedWithAdressOIB>
  <DomainObject.Predmet.ProtuStrankaListNazivFormated>
    <izvorni_sadrzaj>
      <item>M.M. BAU j.d.o.o. za graditeljstvo, trgovinu i usluge</item>
    </izvorni_sadrzaj>
    <derivirana_varijabla naziv="DomainObject.Predmet.ProtuStrankaListNazivFormated_1">
      <item>M.M. BAU j.d.o.o. za graditeljstvo, trgovinu i usluge</item>
    </derivirana_varijabla>
  </DomainObject.Predmet.ProtuStrankaListNazivFormated>
  <DomainObject.Predmet.ProtuStrankaListNazivFormatedOIB>
    <izvorni_sadrzaj>
      <item>M.M. BAU j.d.o.o. za graditeljstvo, trgovinu i usluge, OIB 74130700052</item>
    </izvorni_sadrzaj>
    <derivirana_varijabla naziv="DomainObject.Predmet.ProtuStrankaListNazivFormatedOIB_1">
      <item>M.M. BAU j.d.o.o. za graditeljstvo, trgovinu i usluge, OIB 74130700052</item>
    </derivirana_varijabla>
  </DomainObject.Predmet.ProtuStrankaListNazivFormatedOIB>
  <DomainObject.Predmet.OstaliListFormated>
    <izvorni_sadrzaj>
      <item>Ivo Marković</item>
      <item>ŽDO GUO VUKOVAR</item>
      <item>Lidija Balog</item>
    </izvorni_sadrzaj>
    <derivirana_varijabla naziv="DomainObject.Predmet.OstaliListFormated_1">
      <item>Ivo Marković</item>
      <item>ŽDO GUO VUKOVAR</item>
      <item>Lidija Balog</item>
    </derivirana_varijabla>
  </DomainObject.Predmet.OstaliListFormated>
  <DomainObject.Predmet.OstaliListFormatedOIB>
    <izvorni_sadrzaj>
      <item>Ivo Marković, OIB 12937714331</item>
      <item>ŽDO GUO VUKOVAR</item>
      <item>Lidija Balog, OIB 90656042786</item>
    </izvorni_sadrzaj>
    <derivirana_varijabla naziv="DomainObject.Predmet.OstaliListFormatedOIB_1">
      <item>Ivo Marković, OIB 12937714331</item>
      <item>ŽDO GUO VUKOVAR</item>
      <item>Lidija Balog, OIB 90656042786</item>
    </derivirana_varijabla>
  </DomainObject.Predmet.OstaliListFormatedOIB>
  <DomainObject.Predmet.OstaliListFormatedWithAdress>
    <izvorni_sadrzaj>
      <item>Ivo Marković, Makedonska 38, 32100 Vinkovci</item>
      <item>ŽDO GUO VUKOVAR</item>
      <item>Lidija Balog, Vinogradska 17, 31327 Bilje</item>
    </izvorni_sadrzaj>
    <derivirana_varijabla naziv="DomainObject.Predmet.OstaliListFormatedWithAdress_1">
      <item>Ivo Marković, Makedonska 38, 32100 Vinkovci</item>
      <item>ŽDO GUO VUKOVAR</item>
      <item>Lidija Balog, Vinogradska 17, 31327 Bilje</item>
    </derivirana_varijabla>
  </DomainObject.Predmet.OstaliListFormatedWithAdress>
  <DomainObject.Predmet.OstaliListFormatedWithAdressOIB>
    <izvorni_sadrzaj>
      <item>Ivo Marković, OIB 12937714331, Makedonska 38, 32100 Vinkovci</item>
      <item>ŽDO GUO VUKOVAR</item>
      <item>Lidija Balog, OIB 90656042786, Vinogradska 17, 31327 Bilje</item>
    </izvorni_sadrzaj>
    <derivirana_varijabla naziv="DomainObject.Predmet.OstaliListFormatedWithAdressOIB_1">
      <item>Ivo Marković, OIB 12937714331, Makedonska 38, 32100 Vinkovci</item>
      <item>ŽDO GUO VUKOVAR</item>
      <item>Lidija Balog, OIB 90656042786, Vinogradska 17, 31327 Bilje</item>
    </derivirana_varijabla>
  </DomainObject.Predmet.OstaliListFormatedWithAdressOIB>
  <DomainObject.Predmet.OstaliListNazivFormated>
    <izvorni_sadrzaj>
      <item>Ivo Marković</item>
      <item>ŽDO GUO VUKOVAR</item>
      <item>Lidija Balog</item>
    </izvorni_sadrzaj>
    <derivirana_varijabla naziv="DomainObject.Predmet.OstaliListNazivFormated_1">
      <item>Ivo Marković</item>
      <item>ŽDO GUO VUKOVAR</item>
      <item>Lidija Balog</item>
    </derivirana_varijabla>
  </DomainObject.Predmet.OstaliListNazivFormated>
  <DomainObject.Predmet.OstaliListNazivFormatedOIB>
    <izvorni_sadrzaj>
      <item>Ivo Marković, OIB 12937714331</item>
      <item>ŽDO GUO VUKOVAR</item>
      <item>Lidija Balog, OIB 90656042786</item>
    </izvorni_sadrzaj>
    <derivirana_varijabla naziv="DomainObject.Predmet.OstaliListNazivFormatedOIB_1">
      <item>Ivo Marković, OIB 12937714331</item>
      <item>ŽDO GUO VUKOVAR</item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M.M. BAU j.d.o.o. za graditeljstvo, trgovinu i usluge</izvorni_sadrzaj>
    <derivirana_varijabla naziv="DomainObject.Predmet.ProtustrankaIDrugi_1">M.M. BAU j.d.o.o.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M.M. BAU j.d.o.o. za graditeljstvo, trgovinu i usluge, OIB 74130700052, Brčanska 30, 32100 Vinkovci</izvorni_sadrzaj>
    <derivirana_varijabla naziv="DomainObject.Predmet.ProtustrankaIDrugiAdressOIB_1">M.M. BAU j.d.o.o. za graditeljstvo, trgovinu i usluge, OIB 74130700052, Brčanska 30,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2016.</izvorni_sadrzaj>
    <derivirana_varijabla naziv="DomainObject.Predmet.OdlukaRjesenje.DatumDonosenjaOdluke_1">7. lipnja 2016.</derivirana_varijabla>
  </DomainObject.Predmet.OdlukaRjesenje.DatumDonosenjaOdluke>
  <DomainObject.Predmet.OdlukaRjesenje.DatumPravomocnosti>
    <izvorni_sadrzaj>24. lipnja 2016.</izvorni_sadrzaj>
    <derivirana_varijabla naziv="DomainObject.Predmet.OdlukaRjesenje.DatumPravomocnosti_1">24. lipnja 2016.</derivirana_varijabla>
  </DomainObject.Predmet.OdlukaRjesenje.DatumPravomocnosti>
  <DomainObject.Predmet.OdlukaRjesenje.Oznaka>
    <izvorni_sadrzaj>St-654/2016-7</izvorni_sadrzaj>
    <derivirana_varijabla naziv="DomainObject.Predmet.OdlukaRjesenje.Oznaka_1">St-654/2016-7</derivirana_varijabla>
  </DomainObject.Predmet.OdlukaRjesenje.Oznaka>
  <DomainObject.Predmet.SudioniciListNaziv>
    <izvorni_sadrzaj>
      <item>FINA RC OSIJEK</item>
      <item>M.M. BAU j.d.o.o. za graditeljstvo, trgovinu i usluge</item>
      <item>Ivo Marković</item>
      <item>ŽDO GUO VUKOVAR</item>
      <item>Lidija Balog</item>
    </izvorni_sadrzaj>
    <derivirana_varijabla naziv="DomainObject.Predmet.SudioniciListNaziv_1">
      <item>FINA RC OSIJEK</item>
      <item>M.M. BAU j.d.o.o. za graditeljstvo, trgovinu i usluge</item>
      <item>Ivo Marković</item>
      <item>ŽDO GUO VUKOVAR</item>
      <item>Lidija Balog</item>
    </derivirana_varijabla>
  </DomainObject.Predmet.SudioniciListNaziv>
  <DomainObject.Predmet.SudioniciListAdressOIB>
    <izvorni_sadrzaj>
      <item>FINA RC OSIJEK, OIB 85821130368</item>
      <item>M.M. BAU j.d.o.o. za graditeljstvo, trgovinu i usluge, OIB 74130700052, Brčanska 30,32100 Vinkovci</item>
      <item>Ivo Marković, OIB 12937714331, Makedonska 38,32100 Vinkovci</item>
      <item>ŽDO GUO VUKOVAR</item>
      <item>Lidija Balog, OIB 90656042786, Vinogradska 17,31327 Bilje</item>
    </izvorni_sadrzaj>
    <derivirana_varijabla naziv="DomainObject.Predmet.SudioniciListAdressOIB_1">
      <item>FINA RC OSIJEK, OIB 85821130368</item>
      <item>M.M. BAU j.d.o.o. za graditeljstvo, trgovinu i usluge, OIB 74130700052, Brčanska 30,32100 Vinkovci</item>
      <item>Ivo Marković, OIB 12937714331, Makedonska 38,32100 Vinkovci</item>
      <item>ŽDO GUO VUKOVAR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74130700052</item>
      <item>, OIB 12937714331</item>
      <item>, OIB null</item>
      <item>, OIB 90656042786</item>
    </izvorni_sadrzaj>
    <derivirana_varijabla naziv="DomainObject.Predmet.SudioniciListNazivOIB_1">
      <item>, OIB 85821130368</item>
      <item>, OIB 74130700052</item>
      <item>, OIB 12937714331</item>
      <item>, OIB null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72434E-C159-4254-A4DE-7888ABA29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2461</properties:Characters>
  <properties:Lines>92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2016-07-12T07:50:00Z</dcterms:created>
  <dc:creator>hermanj</dc:creator>
  <cp:lastModifiedBy>Žana Bem</cp:lastModifiedBy>
  <cp:lastPrinted>2016-07-11T07:36:00Z</cp:lastPrinted>
  <dcterms:modified xmlns:xsi="http://www.w3.org/2001/XMLSchema-instance" xsi:type="dcterms:W3CDTF">2016-07-12T07:53:00Z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