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de76" w14:paraId="67ade76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023D4">
        <w:t>201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023D4">
        <w:t>UDRUGA ZA PREVENCIJU OVISNOSTI LANTERNA Biograd Na Moru, Dubrovačka 24, Biograd Na Moru,</w:t>
      </w:r>
      <w:r w:rsidR="00E31771">
        <w:t xml:space="preserve"> </w:t>
      </w:r>
      <w:r w:rsidR="00A54C72" w:rsidRPr="00FF7529">
        <w:t>OIB:</w:t>
      </w:r>
      <w:r w:rsidR="005023D4">
        <w:t>62749087321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023D4">
        <w:t>11</w:t>
      </w:r>
      <w:r w:rsidR="005F7C4D">
        <w:t>. veljače</w:t>
      </w:r>
      <w:r w:rsidR="00634718">
        <w:t xml:space="preserve"> 2016</w:t>
      </w:r>
      <w:r w:rsidRPr="00FC1537">
        <w:t>.</w:t>
      </w:r>
      <w:r>
        <w:t xml:space="preserve">, </w:t>
      </w:r>
      <w:r w:rsidR="005F7C4D">
        <w:t>2</w:t>
      </w:r>
      <w:r w:rsidR="005023D4">
        <w:t>6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023D4">
        <w:t xml:space="preserve">UDRUGA ZA PREVENCIJU OVISNOSTI LANTERNA Biograd Na Moru, Dubrovačka 24, Biograd Na Moru, </w:t>
      </w:r>
      <w:r w:rsidR="005023D4" w:rsidRPr="00FF7529">
        <w:t>OIB:</w:t>
      </w:r>
      <w:r w:rsidR="005023D4">
        <w:t>62749087321</w:t>
      </w:r>
      <w:r w:rsidR="005F7C4D">
        <w:t xml:space="preserve"> </w:t>
      </w:r>
      <w:r>
        <w:t xml:space="preserve">na temelju neizvršenih osnova za plaćanje iznosi </w:t>
      </w:r>
      <w:r w:rsidR="005023D4">
        <w:t>8.801,13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5023D4">
        <w:t>a</w:t>
      </w:r>
      <w:r w:rsidR="007B0F30">
        <w:t xml:space="preserve"> ovlašten</w:t>
      </w:r>
      <w:r w:rsidR="005023D4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5023D4">
        <w:t>Tomislav Tokić</w:t>
      </w:r>
      <w:r w:rsidR="005F7C4D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5023D4">
        <w:t>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</w:t>
      </w:r>
      <w:r w:rsidR="00F4599F">
        <w:t>2</w:t>
      </w:r>
      <w:r w:rsidR="00A30CC8">
        <w:t>1-</w:t>
      </w:r>
      <w:r w:rsidR="005023D4">
        <w:t>201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023D4">
        <w:t>26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023D4" w:rsidP="005023D4" w:rsidR="005023D4">
      <w:r>
        <w:t>Za točnost otpravka – ovlaštena službenica                                                 Sutkinja</w:t>
      </w:r>
    </w:p>
    <w:p w:rsidRDefault="005023D4" w:rsidP="005023D4" w:rsidR="005023D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71A86">
      <w:rPr>
        <w:noProof/>
      </w:rPr>
      <w:t>2</w:t>
    </w:r>
    <w:r>
      <w:fldChar w:fldCharType="end"/>
    </w:r>
  </w:p>
  <w:p w:rsidRDefault="00B71A86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71A8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023D4">
      <w:t>201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023D4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1A86"/>
    <w:rsid w:val="00B7710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31771"/>
    <w:rsid w:val="00E662B7"/>
    <w:rsid w:val="00E97FAB"/>
    <w:rsid w:val="00EC291A"/>
    <w:rsid w:val="00EF524A"/>
    <w:rsid w:val="00F2052F"/>
    <w:rsid w:val="00F4599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A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A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A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A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A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A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A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A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LANTERNA-UDRUGA ZA PREVENCIJU OVISNOSTI, Biograd na Moru</izvorni_sadrzaj>
    <derivirana_varijabla naziv="DomainObject.Predmet.ProtustrankaFormated_1">  LANTERNA-UDRUGA ZA PREVENCIJU OVISNOSTI, Biograd na Moru</derivirana_varijabla>
  </DomainObject.Predmet.ProtustrankaFormated>
  <DomainObject.Predmet.ProtustrankaFormatedOIB>
    <izvorni_sadrzaj>  LANTERNA-UDRUGA ZA PREVENCIJU OVISNOSTI, Biograd na Moru, OIB 62749087321</izvorni_sadrzaj>
    <derivirana_varijabla naziv="DomainObject.Predmet.ProtustrankaFormatedOIB_1">  LANTERNA-UDRUGA ZA PREVENCIJU OVISNOSTI, Biograd na Moru, OIB 62749087321</derivirana_varijabla>
  </DomainObject.Predmet.ProtustrankaFormatedOIB>
  <DomainObject.Predmet.ProtustrankaFormatedWithAdress>
    <izvorni_sadrzaj> LANTERNA-UDRUGA ZA PREVENCIJU OVISNOSTI, Biograd na Moru</izvorni_sadrzaj>
    <derivirana_varijabla naziv="DomainObject.Predmet.ProtustrankaFormatedWithAdress_1"> LANTERNA-UDRUGA ZA PREVENCIJU OVISNOSTI, Biograd na Moru</derivirana_varijabla>
  </DomainObject.Predmet.ProtustrankaFormatedWithAdress>
  <DomainObject.Predmet.ProtustrankaFormatedWithAdressOIB>
    <izvorni_sadrzaj> LANTERNA-UDRUGA ZA PREVENCIJU OVISNOSTI, Biograd na Moru, OIB 62749087321</izvorni_sadrzaj>
    <derivirana_varijabla naziv="DomainObject.Predmet.ProtustrankaFormatedWithAdressOIB_1"> LANTERNA-UDRUGA ZA PREVENCIJU OVISNOSTI, Biograd na Moru, OIB 62749087321</derivirana_varijabla>
  </DomainObject.Predmet.ProtustrankaFormatedWithAdressOIB>
  <DomainObject.Predmet.ProtustrankaWithAdress>
    <izvorni_sadrzaj>LANTERNA-UDRUGA ZA PREVENCIJU OVISNOSTI, Biograd na Moru </izvorni_sadrzaj>
    <derivirana_varijabla naziv="DomainObject.Predmet.ProtustrankaWithAdress_1">LANTERNA-UDRUGA ZA PREVENCIJU OVISNOSTI, Biograd na Moru </derivirana_varijabla>
  </DomainObject.Predmet.ProtustrankaWithAdress>
  <DomainObject.Predmet.ProtustrankaWithAdressOIB>
    <izvorni_sadrzaj>LANTERNA-UDRUGA ZA PREVENCIJU OVISNOSTI, Biograd na Moru, OIB 62749087321</izvorni_sadrzaj>
    <derivirana_varijabla naziv="DomainObject.Predmet.ProtustrankaWithAdressOIB_1">LANTERNA-UDRUGA ZA PREVENCIJU OVISNOSTI, Biograd na Moru, OIB 62749087321</derivirana_varijabla>
  </DomainObject.Predmet.ProtustrankaWithAdressOIB>
  <DomainObject.Predmet.ProtustrankaNazivFormated>
    <izvorni_sadrzaj>LANTERNA-UDRUGA ZA PREVENCIJU OVISNOSTI, Biograd na Moru</izvorni_sadrzaj>
    <derivirana_varijabla naziv="DomainObject.Predmet.ProtustrankaNazivFormated_1">LANTERNA-UDRUGA ZA PREVENCIJU OVISNOSTI, Biograd na Moru</derivirana_varijabla>
  </DomainObject.Predmet.ProtustrankaNazivFormated>
  <DomainObject.Predmet.ProtustrankaNazivFormatedOIB>
    <izvorni_sadrzaj>LANTERNA-UDRUGA ZA PREVENCIJU OVISNOSTI, Biograd na Moru, OIB 62749087321</izvorni_sadrzaj>
    <derivirana_varijabla naziv="DomainObject.Predmet.ProtustrankaNazivFormatedOIB_1">LANTERNA-UDRUGA ZA PREVENCIJU OVISNOSTI, Biograd na Moru, OIB 62749087321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8801.13</izvorni_sadrzaj>
    <derivirana_varijabla naziv="DomainObject.Predmet.TrenutnaVrijednost_1">8801.13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LANTERNA-UDRUGA ZA PREVENCIJU OVISNOSTI, Biograd na Moru</item>
    </izvorni_sadrzaj>
    <derivirana_varijabla naziv="DomainObject.Predmet.ProtuStrankaListFormated_1">
      <item>LANTERNA-UDRUGA ZA PREVENCIJU OVISNOSTI, Biograd na Moru</item>
    </derivirana_varijabla>
  </DomainObject.Predmet.ProtuStrankaListFormated>
  <DomainObject.Predmet.ProtuStrankaListFormatedOIB>
    <izvorni_sadrzaj>
      <item>LANTERNA-UDRUGA ZA PREVENCIJU OVISNOSTI, Biograd na Moru, OIB 62749087321</item>
    </izvorni_sadrzaj>
    <derivirana_varijabla naziv="DomainObject.Predmet.ProtuStrankaListFormatedOIB_1">
      <item>LANTERNA-UDRUGA ZA PREVENCIJU OVISNOSTI, Biograd na Moru, OIB 62749087321</item>
    </derivirana_varijabla>
  </DomainObject.Predmet.ProtuStrankaListFormatedOIB>
  <DomainObject.Predmet.ProtuStrankaListFormatedWithAdress>
    <izvorni_sadrzaj>
      <item>LANTERNA-UDRUGA ZA PREVENCIJU OVISNOSTI, Biograd na Moru</item>
    </izvorni_sadrzaj>
    <derivirana_varijabla naziv="DomainObject.Predmet.ProtuStrankaListFormatedWithAdress_1">
      <item>LANTERNA-UDRUGA ZA PREVENCIJU OVISNOSTI, Biograd na Moru</item>
    </derivirana_varijabla>
  </DomainObject.Predmet.ProtuStrankaListFormatedWithAdress>
  <DomainObject.Predmet.ProtuStrankaListFormatedWithAdressOIB>
    <izvorni_sadrzaj>
      <item>LANTERNA-UDRUGA ZA PREVENCIJU OVISNOSTI, Biograd na Moru, OIB 62749087321</item>
    </izvorni_sadrzaj>
    <derivirana_varijabla naziv="DomainObject.Predmet.ProtuStrankaListFormatedWithAdressOIB_1">
      <item>LANTERNA-UDRUGA ZA PREVENCIJU OVISNOSTI, Biograd na Moru, OIB 62749087321</item>
    </derivirana_varijabla>
  </DomainObject.Predmet.ProtuStrankaListFormatedWithAdressOIB>
  <DomainObject.Predmet.ProtuStrankaListNazivFormated>
    <izvorni_sadrzaj>
      <item>LANTERNA-UDRUGA ZA PREVENCIJU OVISNOSTI, Biograd na Moru</item>
    </izvorni_sadrzaj>
    <derivirana_varijabla naziv="DomainObject.Predmet.ProtuStrankaListNazivFormated_1">
      <item>LANTERNA-UDRUGA ZA PREVENCIJU OVISNOSTI, Biograd na Moru</item>
    </derivirana_varijabla>
  </DomainObject.Predmet.ProtuStrankaListNazivFormated>
  <DomainObject.Predmet.ProtuStrankaListNazivFormatedOIB>
    <izvorni_sadrzaj>
      <item>LANTERNA-UDRUGA ZA PREVENCIJU OVISNOSTI, Biograd na Moru, OIB 62749087321</item>
    </izvorni_sadrzaj>
    <derivirana_varijabla naziv="DomainObject.Predmet.ProtuStrankaListNazivFormatedOIB_1">
      <item>LANTERNA-UDRUGA ZA PREVENCIJU OVISNOSTI, Biograd na Moru, OIB 62749087321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LANTERNA-UDRUGA ZA PREVENCIJU OVISNOSTI, Biograd na Moru</izvorni_sadrzaj>
    <derivirana_varijabla naziv="DomainObject.Predmet.ProtustrankaIDrugi_1">LANTERNA-UDRUGA ZA PREVENCIJU OVISNOSTI, Biograd na Moru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LANTERNA-UDRUGA ZA PREVENCIJU OVISNOSTI, Biograd na Moru, OIB 62749087321</izvorni_sadrzaj>
    <derivirana_varijabla naziv="DomainObject.Predmet.ProtustrankaIDrugiAdressOIB_1">LANTERNA-UDRUGA ZA PREVENCIJU OVISNOSTI, Biograd na Moru, OIB 62749087321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LANTERNA-UDRUGA ZA PREVENCIJU OVISNOSTI, Biograd na Moru</item>
    </izvorni_sadrzaj>
    <derivirana_varijabla naziv="DomainObject.Predmet.SudioniciListNaziv_1">
      <item>FINA</item>
      <item>LANTERNA-UDRUGA ZA PREVENCIJU OVISNOSTI, Biograd na Moru</item>
    </derivirana_varijabla>
  </DomainObject.Predmet.SudioniciListNaziv>
  <DomainObject.Predmet.SudioniciListAdressOIB>
    <izvorni_sadrzaj>
      <item>FINA, OIB 85821130368</item>
      <item>LANTERNA-UDRUGA ZA PREVENCIJU OVISNOSTI, Biograd na Moru, OIB 62749087321</item>
    </izvorni_sadrzaj>
    <derivirana_varijabla naziv="DomainObject.Predmet.SudioniciListAdressOIB_1">
      <item>FINA, OIB 85821130368</item>
      <item>LANTERNA-UDRUGA ZA PREVENCIJU OVISNOSTI, Biograd na Moru, OIB 62749087321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62749087321</item>
    </izvorni_sadrzaj>
    <derivirana_varijabla naziv="DomainObject.Predmet.SudioniciListNazivOIB_1">
      <item>, OIB 85821130368</item>
      <item>, OIB 62749087321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2134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2016-02-26T08:44:00Z</dcterms:created>
  <dc:creator>Tina Grgas</dc:creator>
  <cp:lastModifiedBy>Martina Kalmeta</cp:lastModifiedBy>
  <cp:lastPrinted>2016-02-26T08:43:00Z</cp:lastPrinted>
  <dcterms:modified xmlns:xsi="http://www.w3.org/2001/XMLSchema-instance" xsi:type="dcterms:W3CDTF">2016-02-26T08:47:00Z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